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5248" w14:paraId="df75248" w:rsidRDefault="00C616B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1676400</wp:posOffset>
            </wp:positionH>
            <wp:positionV relativeFrom="page">
              <wp:posOffset>807720</wp:posOffset>
            </wp:positionV>
            <wp:extent cy="727075" cx="54483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7075" cx="544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616BB" w:rsidP="00C616BB" w:rsidR="00C616BB">
      <w:pPr>
        <w:spacing w:after="0"/>
        <w:jc w:val="both"/>
      </w:pPr>
      <w:r>
        <w:t xml:space="preserve">           Republika Hrvatska</w:t>
      </w:r>
    </w:p>
    <w:p w:rsidRDefault="00C616BB" w:rsidP="00C616BB" w:rsidR="00C616B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616BB" w:rsidP="00C616BB" w:rsidR="00C616B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616BB">
        <w:rPr>
          <w:rFonts w:cs="Times New Roman" w:eastAsia="Times New Roman"/>
          <w:noProof/>
          <w:szCs w:val="20"/>
          <w:lang w:eastAsia="hr-HR"/>
        </w:rPr>
        <w:t>Poslovni broj: 5. St-81/2018-7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616B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616B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16BB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616BB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KOS SERVIS j.d.o.o. za usluge, trgovinu i poljoprivrednu proizvodnju, Ivanec Križevački, Ivanec Križevački 151, MBS: 070130198, OIB: 51713230966, 3. rujna 2018.</w:t>
      </w:r>
      <w:r w:rsidRPr="00C616B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>r i j e š i o   j e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KOS SERVIS j.d.o.o. za usluge, trgovinu i poljoprivrednu proizvodnju, Ivanec Križevački, Ivanec Križevački 151, MBS: 070130198, OIB: 51713230966,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C616BB">
        <w:rPr>
          <w:rFonts w:cs="Times New Roman" w:eastAsia="Times New Roman"/>
          <w:noProof/>
          <w:szCs w:val="20"/>
          <w:lang w:eastAsia="hr-HR"/>
        </w:rPr>
        <w:t xml:space="preserve"> model HR05 540-81-18.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>Obrazloženje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20. lipnja 2017. Trgovačkom sudu u Varaždinu podnijela prijedlog za otvaranje stečajnog postupka nad dužnikom</w:t>
      </w:r>
      <w:r w:rsidRPr="00C616BB">
        <w:rPr>
          <w:rFonts w:cs="Times New Roman" w:eastAsia="Times New Roman"/>
          <w:szCs w:val="20"/>
          <w:lang w:eastAsia="hr-HR"/>
        </w:rPr>
        <w:t xml:space="preserve"> KOS SERVIS j.d.o.o. za usluge, trgovinu i poljoprivrednu proizvodnju, Ivanec Križevački, Ivanec Križevački 151, koji je zaprimljen pod brojem St-599/2017 i sukladno rješenju predsjednika Visokog trgovačkog suda Republike Hrvatske poslovni broj Su-1223/17-2 od 15. prosinca 2017. ustupljen je ovom sudu na daljnji postupak. 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 xml:space="preserve">Rješenjem od 24. travnja </w:t>
      </w:r>
      <w:r w:rsidRPr="00C616BB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C616BB">
        <w:rPr>
          <w:rFonts w:cs="Times New Roman" w:eastAsia="Times New Roman"/>
          <w:szCs w:val="20"/>
          <w:lang w:eastAsia="hr-HR"/>
        </w:rPr>
        <w:t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zakonski zastupnik dužnika Željko Kos, kojem je, sukladno čl.117. st.2. SZ, naloženo  sastaviti i podnijeti sudu pisano izvješće o financijsko-gospodarskom stanju dužnika.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Calibri"/>
          <w:szCs w:val="20"/>
          <w:lang w:eastAsia="hr-HR"/>
        </w:rPr>
        <w:lastRenderedPageBreak/>
        <w:t>Z</w:t>
      </w:r>
      <w:r w:rsidRPr="00C616BB">
        <w:rPr>
          <w:rFonts w:cs="Times New Roman" w:eastAsia="Times New Roman"/>
          <w:szCs w:val="20"/>
          <w:lang w:eastAsia="hr-HR"/>
        </w:rPr>
        <w:t xml:space="preserve">akonski zastupnik dužnika nije došao na ročište 5. lipnja 2018. i nije podnio pisano izvješće o gospodarsko-financijskom stanju dužnika. 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616BB">
        <w:rPr>
          <w:rFonts w:cs="Times New Roman" w:eastAsia="Calibri"/>
          <w:szCs w:val="20"/>
          <w:lang w:eastAsia="hr-HR"/>
        </w:rPr>
        <w:t>Temeljem čl.113. st.1. SZ-a sud je zakonskom zastupniku dužnika rješe</w:t>
      </w:r>
      <w:r w:rsidRPr="00C616BB">
        <w:rPr>
          <w:rFonts w:cs="Times New Roman" w:eastAsia="Times New Roman"/>
          <w:szCs w:val="20"/>
          <w:lang w:eastAsia="hr-HR"/>
        </w:rPr>
        <w:t>njem od 24. travnja 2018.</w:t>
      </w:r>
      <w:r w:rsidRPr="00C616BB">
        <w:rPr>
          <w:rFonts w:cs="Times New Roman" w:eastAsia="Calibri"/>
          <w:szCs w:val="20"/>
          <w:lang w:eastAsia="hr-HR"/>
        </w:rPr>
        <w:t xml:space="preserve"> naložio plaćanje predujma za namirenje troškova stečajnog postupka i to iznos od 1.000,00 kn u Fond za namirenje troškova stečajnog postupka, te dodatni iznos od 5.000,00 kn. 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>Troškovi stečajnog postupka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>U Bjelovaru 3. rujna 2018.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 xml:space="preserve">                 Sutkinja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616B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616BB" w:rsidP="00C616BB" w:rsidR="00C616BB" w:rsidRPr="00C616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C616B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616BB" w:rsidP="00C616BB" w:rsidR="00C616BB" w:rsidRPr="00C616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616B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616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2618207"/>
      <w:docPartObj>
        <w:docPartGallery w:val="Page Numbers (Top of Page)"/>
        <w:docPartUnique/>
      </w:docPartObj>
    </w:sdtPr>
    <w:sdtContent>
      <w:p w:rsidRDefault="00C616BB" w:rsidP="00C616BB" w:rsidR="00C616B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616BB" w:rsidP="00C616BB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616BB">
      <w:rPr>
        <w:rFonts w:cs="Times New Roman" w:eastAsia="Times New Roman"/>
        <w:noProof/>
        <w:szCs w:val="20"/>
        <w:lang w:eastAsia="hr-HR"/>
      </w:rPr>
      <w:t>Poslovni broj: 5. St-81/2018-7</w:t>
    </w:r>
  </w:p>
  <w:p w:rsidRDefault="00C616BB" w:rsidP="00C616BB" w:rsidR="00C616BB" w:rsidRPr="00C616BB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6BB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69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St-81/2018-7</izvorni_sadrzaj>
    <derivirana_varijabla naziv="DomainObject.Oznaka_1">St-81/2018-7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 SERVIS j.d.o.o. za usluge, trgovinu i poljoprivrednu proizvodnju</izvorni_sadrzaj>
    <derivirana_varijabla naziv="DomainObject.Predmet.ProtustrankaFormated_1">  KOS SERVIS j.d.o.o. za usluge, trgovinu i poljoprivrednu proizvodnju</derivirana_varijabla>
  </DomainObject.Predmet.ProtustrankaFormated>
  <DomainObject.Predmet.ProtustrankaFormatedOIB>
    <izvorni_sadrzaj>  KOS SERVIS j.d.o.o. za usluge, trgovinu i poljoprivrednu proizvodnju, OIB 51713230966</izvorni_sadrzaj>
    <derivirana_varijabla naziv="DomainObject.Predmet.ProtustrankaFormatedOIB_1">  KOS SERVIS j.d.o.o. za usluge, trgovinu i poljoprivrednu proizvodnju, OIB 51713230966</derivirana_varijabla>
  </DomainObject.Predmet.ProtustrankaFormatedOIB>
  <DomainObject.Predmet.ProtustrankaFormatedWithAdress>
    <izvorni_sadrzaj> KOS SERVIS j.d.o.o. za usluge, trgovinu i poljoprivrednu proizvodnju, Ivanec Križevački 151, 48260 Ivanec Križevački</izvorni_sadrzaj>
    <derivirana_varijabla naziv="DomainObject.Predmet.ProtustrankaFormatedWithAdress_1"> KOS SERVIS j.d.o.o. za usluge, trgovinu i poljoprivrednu proizvodnju, Ivanec Križevački 151, 48260 Ivanec Križevački</derivirana_varijabla>
  </DomainObject.Predmet.ProtustrankaFormatedWithAdress>
  <DomainObject.Predmet.ProtustrankaFormatedWithAdressOIB>
    <izvorni_sadrzaj> KOS SERVIS j.d.o.o. za usluge, trgovinu i poljoprivrednu proizvodnju, OIB 51713230966, Ivanec Križevački 151, 48260 Ivanec Križevački</izvorni_sadrzaj>
    <derivirana_varijabla naziv="DomainObject.Predmet.ProtustrankaFormatedWithAdressOIB_1"> KOS SERVIS j.d.o.o. za usluge, trgovinu i poljoprivrednu proizvodnju, OIB 51713230966, Ivanec Križevački 151, 48260 Ivanec Križevački</derivirana_varijabla>
  </DomainObject.Predmet.ProtustrankaFormatedWithAdressOIB>
  <DomainObject.Predmet.ProtustrankaWithAdress>
    <izvorni_sadrzaj>KOS SERVIS j.d.o.o. za usluge, trgovinu i poljoprivrednu proizvodnju Ivanec Križevački 151, 48260 Ivanec Križevački</izvorni_sadrzaj>
    <derivirana_varijabla naziv="DomainObject.Predmet.ProtustrankaWithAdress_1">KOS SERVIS j.d.o.o. za usluge, trgovinu i poljoprivrednu proizvodnju Ivanec Križevački 151, 48260 Ivanec Križevački</derivirana_varijabla>
  </DomainObject.Predmet.ProtustrankaWithAdress>
  <DomainObject.Predmet.ProtustrankaWithAdressOIB>
    <izvorni_sadrzaj>KOS SERVIS j.d.o.o. za usluge, trgovinu i poljoprivrednu proizvodnju, OIB 51713230966, Ivanec Križevački 151, 48260 Ivanec Križevački</izvorni_sadrzaj>
    <derivirana_varijabla naziv="DomainObject.Predmet.ProtustrankaWithAdressOIB_1">KOS SERVIS j.d.o.o. za usluge, trgovinu i poljoprivrednu proizvodnju, OIB 51713230966, Ivanec Križevački 151, 48260 Ivanec Križevački</derivirana_varijabla>
  </DomainObject.Predmet.ProtustrankaWithAdressOIB>
  <DomainObject.Predmet.ProtustrankaNazivFormated>
    <izvorni_sadrzaj>KOS SERVIS j.d.o.o. za usluge, trgovinu i poljoprivrednu proizvodnju</izvorni_sadrzaj>
    <derivirana_varijabla naziv="DomainObject.Predmet.ProtustrankaNazivFormated_1">KOS SERVIS j.d.o.o. za usluge, trgovinu i poljoprivrednu proizvodnju</derivirana_varijabla>
  </DomainObject.Predmet.ProtustrankaNazivFormated>
  <DomainObject.Predmet.ProtustrankaNazivFormatedOIB>
    <izvorni_sadrzaj>KOS SERVIS j.d.o.o. za usluge, trgovinu i poljoprivrednu proizvodnju, OIB 51713230966</izvorni_sadrzaj>
    <derivirana_varijabla naziv="DomainObject.Predmet.ProtustrankaNazivFormatedOIB_1">KOS SERVIS j.d.o.o. za usluge, trgovinu i poljoprivrednu proizvodnju, OIB 51713230966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 SERVIS j.d.o.o. za usluge, trgovinu i poljoprivrednu proizvodnju</item>
    </izvorni_sadrzaj>
    <derivirana_varijabla naziv="DomainObject.Predmet.ProtuStrankaListFormated_1">
      <item>KOS SERVIS j.d.o.o. za usluge, trgovinu i poljoprivrednu proizvodnju</item>
    </derivirana_varijabla>
  </DomainObject.Predmet.ProtuStrankaListFormated>
  <DomainObject.Predmet.ProtuStrankaListFormatedOIB>
    <izvorni_sadrzaj>
      <item>KOS SERVIS j.d.o.o. za usluge, trgovinu i poljoprivrednu proizvodnju, OIB 51713230966</item>
    </izvorni_sadrzaj>
    <derivirana_varijabla naziv="DomainObject.Predmet.ProtuStrankaListFormatedOIB_1">
      <item>KOS SERVIS j.d.o.o. za usluge, trgovinu i poljoprivrednu proizvodnju, OIB 51713230966</item>
    </derivirana_varijabla>
  </DomainObject.Predmet.ProtuStrankaListFormatedOIB>
  <DomainObject.Predmet.ProtuStrankaListFormatedWithAdress>
    <izvorni_sadrzaj>
      <item>KOS SERVIS j.d.o.o. za usluge, trgovinu i poljoprivrednu proizvodnju, Ivanec Križevački 151, 48260 Ivanec Križevački</item>
    </izvorni_sadrzaj>
    <derivirana_varijabla naziv="DomainObject.Predmet.ProtuStrankaListFormatedWithAdress_1">
      <item>KOS SERVIS j.d.o.o. za usluge, trgovinu i poljoprivrednu proizvodnju, Ivanec Križevački 151, 48260 Ivanec Križevački</item>
    </derivirana_varijabla>
  </DomainObject.Predmet.ProtuStrankaListFormatedWithAdress>
  <DomainObject.Predmet.ProtuStrankaListFormatedWithAdressOIB>
    <izvorni_sadrzaj>
      <item>KOS SERVIS j.d.o.o. za usluge, trgovinu i poljoprivrednu proizvodnju, OIB 51713230966, Ivanec Križevački 151, 48260 Ivanec Križevački</item>
    </izvorni_sadrzaj>
    <derivirana_varijabla naziv="DomainObject.Predmet.ProtuStrankaListFormatedWithAdressOIB_1">
      <item>KOS SERVIS j.d.o.o. za usluge, trgovinu i poljoprivrednu proizvodnju, OIB 51713230966, Ivanec Križevački 151, 48260 Ivanec Križevački</item>
    </derivirana_varijabla>
  </DomainObject.Predmet.ProtuStrankaListFormatedWithAdressOIB>
  <DomainObject.Predmet.ProtuStrankaListNazivFormated>
    <izvorni_sadrzaj>
      <item>KOS SERVIS j.d.o.o. za usluge, trgovinu i poljoprivrednu proizvodnju</item>
    </izvorni_sadrzaj>
    <derivirana_varijabla naziv="DomainObject.Predmet.ProtuStrankaListNazivFormated_1">
      <item>KOS SERVIS j.d.o.o. za usluge, trgovinu i poljoprivrednu proizvodnju</item>
    </derivirana_varijabla>
  </DomainObject.Predmet.ProtuStrankaListNazivFormated>
  <DomainObject.Predmet.ProtuStrankaListNazivFormatedOIB>
    <izvorni_sadrzaj>
      <item>KOS SERVIS j.d.o.o. za usluge, trgovinu i poljoprivrednu proizvodnju, OIB 51713230966</item>
    </izvorni_sadrzaj>
    <derivirana_varijabla naziv="DomainObject.Predmet.ProtuStrankaListNazivFormatedOIB_1">
      <item>KOS SERVIS j.d.o.o. za usluge, trgovinu i poljoprivrednu proizvodnju, OIB 51713230966</item>
    </derivirana_varijabla>
  </DomainObject.Predmet.ProtuStrankaListNazivFormatedOIB>
  <DomainObject.Predmet.OstaliListFormated>
    <izvorni_sadrzaj>
      <item>Željko Kos</item>
      <item>Sudski registar</item>
    </izvorni_sadrzaj>
    <derivirana_varijabla naziv="DomainObject.Predmet.OstaliListFormated_1">
      <item>Željko Kos</item>
      <item>Sudski registar</item>
    </derivirana_varijabla>
  </DomainObject.Predmet.OstaliListFormated>
  <DomainObject.Predmet.OstaliListFormatedOIB>
    <izvorni_sadrzaj>
      <item>Željko Kos, OIB 19543636392</item>
      <item>Sudski registar</item>
    </izvorni_sadrzaj>
    <derivirana_varijabla naziv="DomainObject.Predmet.OstaliListFormatedOIB_1">
      <item>Željko Kos, OIB 19543636392</item>
      <item>Sudski registar</item>
    </derivirana_varijabla>
  </DomainObject.Predmet.OstaliListFormatedOIB>
  <DomainObject.Predmet.OstaliListFormatedWithAdress>
    <izvorni_sadrzaj>
      <item>Željko Kos, Ivanec Križevački 151, 48260 Ivanec Križevački</item>
      <item>Sudski registar</item>
    </izvorni_sadrzaj>
    <derivirana_varijabla naziv="DomainObject.Predmet.OstaliListFormatedWithAdress_1">
      <item>Željko Kos, Ivanec Križevački 151, 48260 Ivanec Križevački</item>
      <item>Sudski registar</item>
    </derivirana_varijabla>
  </DomainObject.Predmet.OstaliListFormatedWithAdress>
  <DomainObject.Predmet.OstaliListFormatedWithAdressOIB>
    <izvorni_sadrzaj>
      <item>Željko Kos, OIB 19543636392, Ivanec Križevački 151, 48260 Ivanec Križevački</item>
      <item>Sudski registar</item>
    </izvorni_sadrzaj>
    <derivirana_varijabla naziv="DomainObject.Predmet.OstaliListFormatedWithAdressOIB_1">
      <item>Željko Kos, OIB 19543636392, Ivanec Križevački 151, 48260 Ivanec Križevački</item>
      <item>Sudski registar</item>
    </derivirana_varijabla>
  </DomainObject.Predmet.OstaliListFormatedWithAdressOIB>
  <DomainObject.Predmet.OstaliListNazivFormated>
    <izvorni_sadrzaj>
      <item>Željko Kos</item>
      <item>Sudski registar</item>
    </izvorni_sadrzaj>
    <derivirana_varijabla naziv="DomainObject.Predmet.OstaliListNazivFormated_1">
      <item>Željko Kos</item>
      <item>Sudski registar</item>
    </derivirana_varijabla>
  </DomainObject.Predmet.OstaliListNazivFormated>
  <DomainObject.Predmet.OstaliListNazivFormatedOIB>
    <izvorni_sadrzaj>
      <item>Željko Kos, OIB 19543636392</item>
      <item>Sudski registar</item>
    </izvorni_sadrzaj>
    <derivirana_varijabla naziv="DomainObject.Predmet.OstaliListNazivFormatedOIB_1">
      <item>Željko Kos, OIB 19543636392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St-81/2018-7</izvorni_sadrzaj>
    <derivirana_varijabla naziv="DomainObject.PoslovniBrojDokumenta_1">St-81/2018-7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 SERVIS j.d.o.o. za usluge, trgovinu i poljoprivrednu proizvodnju</izvorni_sadrzaj>
    <derivirana_varijabla naziv="DomainObject.Predmet.ProtustrankaIDrugi_1">KOS SERVIS j.d.o.o. za usluge, trgovinu i poljoprivrednu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KOS SERVIS j.d.o.o. za usluge, trgovinu i poljoprivrednu proizvodnju, OIB 51713230966, Ivanec Križevački 151, 48260 Ivanec Križevački</izvorni_sadrzaj>
    <derivirana_varijabla naziv="DomainObject.Predmet.ProtustrankaIDrugiAdressOIB_1">KOS SERVIS j.d.o.o. za usluge, trgovinu i poljoprivrednu proizvodnju, OIB 51713230966, Ivanec Križevački 151, 48260 Ivanec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 SERVIS j.d.o.o. za usluge, trgovinu i poljoprivrednu proizvodnju</item>
      <item>Željko Kos</item>
      <item>Sudski registar</item>
    </izvorni_sadrzaj>
    <derivirana_varijabla naziv="DomainObject.Predmet.SudioniciListNaziv_1">
      <item>Financijska agencija</item>
      <item>KOS SERVIS j.d.o.o. za usluge, trgovinu i poljoprivrednu proizvodnju</item>
      <item>Željko Kos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KOS SERVIS j.d.o.o. za usluge, trgovinu i poljoprivrednu proizvodnju, OIB 51713230966, Ivanec Križevački 151,48260 Ivanec Križevački</item>
      <item>Željko Kos, OIB 19543636392, Ivanec Križevački 151,48260 Ivanec Križevački</item>
      <item>Sudski registar</item>
    </izvorni_sadrzaj>
    <derivirana_varijabla naziv="DomainObject.Predmet.SudioniciListAdressOIB_1">
      <item>Financijska agencija, OIB 85821130368, Ulica grada Vukovara 70,10000 Zagreb</item>
      <item>KOS SERVIS j.d.o.o. za usluge, trgovinu i poljoprivrednu proizvodnju, OIB 51713230966, Ivanec Križevački 151,48260 Ivanec Križevački</item>
      <item>Željko Kos, OIB 19543636392, Ivanec Križevački 151,48260 Ivanec Križevački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0DFC6-A732-4FE4-BFA1-BC76D1345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3491</properties:Characters>
  <properties:Lines>86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2018-09-03T11:10:00Z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