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1657" w14:paraId="6371657" w:rsidRDefault="00EE04CE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4942D8">
        <w:t>517</w:t>
      </w:r>
      <w:r w:rsidR="006368FD">
        <w:t>/201</w:t>
      </w:r>
      <w:r w:rsidR="004942D8">
        <w:t>6</w:t>
      </w:r>
      <w:r w:rsidR="001E73C4">
        <w:t>-</w:t>
      </w:r>
      <w:r w:rsidR="004942D8">
        <w:t>62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30F36" w:rsidP="00F30F36" w:rsidR="00F30F36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30F36" w:rsidP="00F30F36" w:rsidR="00F30F36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6526D">
        <w:t>dužnikom</w:t>
      </w:r>
      <w:r w:rsidR="004942D8">
        <w:t xml:space="preserve"> Stečajna masa iza</w:t>
      </w:r>
      <w:r w:rsidR="0056526D">
        <w:t xml:space="preserve"> </w:t>
      </w:r>
      <w:r w:rsidR="004942D8" w:rsidRPr="009B30F8">
        <w:t xml:space="preserve">ASSERIA KAMEN d.o.o. u stečaju </w:t>
      </w:r>
      <w:proofErr w:type="spellStart"/>
      <w:r w:rsidR="004942D8" w:rsidRPr="009B30F8">
        <w:t>Lišane</w:t>
      </w:r>
      <w:proofErr w:type="spellEnd"/>
      <w:r w:rsidR="004942D8" w:rsidRPr="009B30F8">
        <w:t xml:space="preserve"> </w:t>
      </w:r>
      <w:proofErr w:type="spellStart"/>
      <w:r w:rsidR="004942D8" w:rsidRPr="009B30F8">
        <w:t>Ostrovičke</w:t>
      </w:r>
      <w:proofErr w:type="spellEnd"/>
      <w:r w:rsidR="004942D8" w:rsidRPr="009B30F8">
        <w:t xml:space="preserve">, </w:t>
      </w:r>
      <w:proofErr w:type="spellStart"/>
      <w:r w:rsidR="004942D8" w:rsidRPr="009B30F8">
        <w:t>Lišane</w:t>
      </w:r>
      <w:proofErr w:type="spellEnd"/>
      <w:r w:rsidR="004942D8" w:rsidRPr="009B30F8">
        <w:t xml:space="preserve"> </w:t>
      </w:r>
      <w:proofErr w:type="spellStart"/>
      <w:r w:rsidR="004942D8" w:rsidRPr="009B30F8">
        <w:t>Ostrovičke</w:t>
      </w:r>
      <w:proofErr w:type="spellEnd"/>
      <w:r w:rsidR="004942D8" w:rsidRPr="009B30F8">
        <w:t xml:space="preserve"> </w:t>
      </w:r>
      <w:proofErr w:type="spellStart"/>
      <w:r w:rsidR="004942D8" w:rsidRPr="009B30F8">
        <w:t>bb</w:t>
      </w:r>
      <w:proofErr w:type="spellEnd"/>
      <w:r w:rsidR="004942D8" w:rsidRPr="009B30F8">
        <w:t>,  OIB:20791600559</w:t>
      </w:r>
      <w:r w:rsidR="005F26AB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4942D8">
        <w:t>Željku Vrkiću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A704E3">
        <w:t>20</w:t>
      </w:r>
      <w:r w:rsidR="003578A5">
        <w:t xml:space="preserve">. </w:t>
      </w:r>
      <w:r w:rsidR="004942D8">
        <w:t>lipnja</w:t>
      </w:r>
      <w:r w:rsidR="000A01DA">
        <w:t xml:space="preserve"> </w:t>
      </w:r>
      <w:r w:rsidR="00F77A78">
        <w:t>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3578A5" w:rsidP="00FD2C31" w:rsidR="003578A5">
      <w:pPr>
        <w:jc w:val="both"/>
      </w:pPr>
    </w:p>
    <w:p w:rsidRDefault="003578A5" w:rsidP="00B9355E" w:rsidR="003578A5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4942D8" w:rsidRPr="009B30F8">
        <w:t xml:space="preserve">ASSERIA KAMEN d.o.o. u stečaju </w:t>
      </w:r>
      <w:proofErr w:type="spellStart"/>
      <w:r w:rsidR="004942D8" w:rsidRPr="009B30F8">
        <w:t>Lišane</w:t>
      </w:r>
      <w:proofErr w:type="spellEnd"/>
      <w:r w:rsidR="004942D8" w:rsidRPr="009B30F8">
        <w:t xml:space="preserve"> </w:t>
      </w:r>
      <w:proofErr w:type="spellStart"/>
      <w:r w:rsidR="004942D8" w:rsidRPr="009B30F8">
        <w:t>Ostrovičke</w:t>
      </w:r>
      <w:proofErr w:type="spellEnd"/>
      <w:r w:rsidR="004942D8" w:rsidRPr="009B30F8">
        <w:t xml:space="preserve">, </w:t>
      </w:r>
      <w:proofErr w:type="spellStart"/>
      <w:r w:rsidR="004942D8" w:rsidRPr="009B30F8">
        <w:t>Lišane</w:t>
      </w:r>
      <w:proofErr w:type="spellEnd"/>
      <w:r w:rsidR="004942D8" w:rsidRPr="009B30F8">
        <w:t xml:space="preserve"> </w:t>
      </w:r>
      <w:proofErr w:type="spellStart"/>
      <w:r w:rsidR="004942D8" w:rsidRPr="009B30F8">
        <w:t>Ostrovičke</w:t>
      </w:r>
      <w:proofErr w:type="spellEnd"/>
      <w:r w:rsidR="004942D8" w:rsidRPr="009B30F8">
        <w:t xml:space="preserve"> </w:t>
      </w:r>
      <w:proofErr w:type="spellStart"/>
      <w:r w:rsidR="004942D8" w:rsidRPr="009B30F8">
        <w:t>bb</w:t>
      </w:r>
      <w:proofErr w:type="spellEnd"/>
      <w:r w:rsidR="004942D8" w:rsidRPr="009B30F8">
        <w:t>,  OIB:20791600559</w:t>
      </w:r>
      <w:r>
        <w:t xml:space="preserve"> iz sudskog registra. 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FD2C31" w:rsidR="003578A5">
      <w:pPr>
        <w:ind w:firstLine="708"/>
        <w:jc w:val="both"/>
      </w:pPr>
      <w:r w:rsidRPr="000811B9">
        <w:t xml:space="preserve">Stečajni upravitelj </w:t>
      </w:r>
      <w:r>
        <w:t xml:space="preserve">stečajne mase </w:t>
      </w:r>
      <w:r w:rsidRPr="000811B9">
        <w:t>podnio je prijedlog za</w:t>
      </w:r>
      <w:r w:rsidR="00FD2C31">
        <w:t xml:space="preserve"> brisanje stečajne mase stečajnog dužnika iz točke I. ovog rješenje iz sudskog registra budući je utvrdio da isti nema stečajnu masu te da je bespredmetno da ista</w:t>
      </w:r>
      <w:r w:rsidR="00DA569D">
        <w:t xml:space="preserve"> bude upisana u sudski registar, pa je stoga odlučeno kao u izreci.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A704E3">
        <w:t>20</w:t>
      </w:r>
      <w:r w:rsidR="003578A5">
        <w:t xml:space="preserve">. </w:t>
      </w:r>
      <w:r w:rsidR="004942D8">
        <w:t>lipnja</w:t>
      </w:r>
      <w:r w:rsidR="00F77A7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AA5AD4" w:rsidP="00F77A7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77A78">
        <w:tab/>
      </w:r>
      <w:r w:rsidR="00F77A78">
        <w:tab/>
      </w:r>
      <w:r w:rsidR="00F77A78">
        <w:tab/>
      </w:r>
      <w:r w:rsidR="00F77A78">
        <w:tab/>
      </w:r>
      <w:r w:rsidR="00F77A78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AA5AD4" w:rsidP="00AA5AD4" w:rsidR="00F533AB">
      <w:r>
        <w:t xml:space="preserve">Ante </w:t>
      </w:r>
      <w:proofErr w:type="spellStart"/>
      <w:r>
        <w:t>Rubelj</w:t>
      </w:r>
      <w:proofErr w:type="spellEnd"/>
      <w:r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3578A5" w:rsidP="00924FFF" w:rsidR="003578A5"/>
    <w:p w:rsidRDefault="003578A5" w:rsidP="00924FFF" w:rsidR="003578A5"/>
    <w:p w:rsidRDefault="00F30F36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</w:t>
      </w:r>
      <w:r>
        <w:t>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DF2"/>
    <w:rsid w:val="00052052"/>
    <w:rsid w:val="000A01DA"/>
    <w:rsid w:val="000C7E57"/>
    <w:rsid w:val="001E73C4"/>
    <w:rsid w:val="00242827"/>
    <w:rsid w:val="002E560F"/>
    <w:rsid w:val="003030D8"/>
    <w:rsid w:val="003578A5"/>
    <w:rsid w:val="0039513A"/>
    <w:rsid w:val="003B391E"/>
    <w:rsid w:val="00443952"/>
    <w:rsid w:val="004942D8"/>
    <w:rsid w:val="004E3574"/>
    <w:rsid w:val="0056526D"/>
    <w:rsid w:val="00584B22"/>
    <w:rsid w:val="005A1684"/>
    <w:rsid w:val="005B52D5"/>
    <w:rsid w:val="005F26AB"/>
    <w:rsid w:val="005F4FE6"/>
    <w:rsid w:val="00607E9D"/>
    <w:rsid w:val="00622DF8"/>
    <w:rsid w:val="006368FD"/>
    <w:rsid w:val="0067170D"/>
    <w:rsid w:val="00672577"/>
    <w:rsid w:val="0068395E"/>
    <w:rsid w:val="00694FD9"/>
    <w:rsid w:val="006D5987"/>
    <w:rsid w:val="00701EB4"/>
    <w:rsid w:val="00724DED"/>
    <w:rsid w:val="007406AB"/>
    <w:rsid w:val="0075400E"/>
    <w:rsid w:val="007D7EE3"/>
    <w:rsid w:val="008E1367"/>
    <w:rsid w:val="00900794"/>
    <w:rsid w:val="00924FFF"/>
    <w:rsid w:val="009B1942"/>
    <w:rsid w:val="009E5554"/>
    <w:rsid w:val="00A163E1"/>
    <w:rsid w:val="00A704E3"/>
    <w:rsid w:val="00A94666"/>
    <w:rsid w:val="00AA5AD4"/>
    <w:rsid w:val="00AB1127"/>
    <w:rsid w:val="00AB2FCA"/>
    <w:rsid w:val="00B03DF3"/>
    <w:rsid w:val="00B046EF"/>
    <w:rsid w:val="00B20EDF"/>
    <w:rsid w:val="00B9355E"/>
    <w:rsid w:val="00BC74E9"/>
    <w:rsid w:val="00BD79A1"/>
    <w:rsid w:val="00BE6C59"/>
    <w:rsid w:val="00BE7B43"/>
    <w:rsid w:val="00C21497"/>
    <w:rsid w:val="00D72603"/>
    <w:rsid w:val="00DA569D"/>
    <w:rsid w:val="00DC1AD3"/>
    <w:rsid w:val="00E017B8"/>
    <w:rsid w:val="00E06B02"/>
    <w:rsid w:val="00E26F50"/>
    <w:rsid w:val="00EB1098"/>
    <w:rsid w:val="00EC5339"/>
    <w:rsid w:val="00EE04CE"/>
    <w:rsid w:val="00EE7986"/>
    <w:rsid w:val="00F21650"/>
    <w:rsid w:val="00F30F36"/>
    <w:rsid w:val="00F533AB"/>
    <w:rsid w:val="00F77A78"/>
    <w:rsid w:val="00FD1F8E"/>
    <w:rsid w:val="00FD2C3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30F3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5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A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30F3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5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A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veljače 2018.</izvorni_sadrzaj>
    <derivirana_varijabla naziv="DomainObject.Predmet.DatumArhiviranja_1">16.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2018.</izvorni_sadrzaj>
    <derivirana_varijabla naziv="DomainObject.Predmet.DatumRjesavanja_1">17. siječnja 2018.</derivirana_varijabla>
  </DomainObject.Predmet.DatumRjesavanja>
  <DomainObject.Predmet.DatumRokaCuvanja>
    <izvorni_sadrzaj>3. veljače 2028.</izvorni_sadrzaj>
    <derivirana_varijabla naziv="DomainObject.Predmet.DatumRokaCuvanja_1">3. veljače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veljače 2018.</izvorni_sadrzaj>
    <derivirana_varijabla naziv="DomainObject.Predmet.DatumZatvaranja_1">16.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hr.ibm.icms.common.model.sluzbeneosobe.Referada@5fed5fed[id=5815, dbStatus=null, naziv=Referada 1, oznaka=null, sudac=null] &lt;-hr.ibm.icms.common.model.sluzbeneosobe.Referada@5fed5fed[status dodjele: =false]</izvorni_sadrzaj>
    <derivirana_varijabla naziv="DomainObject.Predmet.MjestoCuvanja_1">hr.ibm.icms.common.model.sluzbeneosobe.Referada@5fed5fed[id=5815, dbStatus=null, naziv=Referada 1, oznaka=null, sudac=null] &lt;-hr.ibm.icms.common.model.sluzbeneosobe.Referada@5fed5fed[status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22.02.18.</izvorni_sadrzaj>
    <derivirana_varijabla naziv="DomainObject.Predmet.Opis_1">Brisan 22.02.18.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STEČAJNA MASA 13.03.2018.</izvorni_sadrzaj>
    <derivirana_varijabla naziv="DomainObject.Predmet.PrimjedbaSuca_1">STEČAJNA MASA 13.03.2018.</derivirana_varijabla>
  </DomainObject.Predmet.PrimjedbaSuc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2018.</izvorni_sadrzaj>
    <derivirana_varijabla naziv="DomainObject.Predmet.OdlukaRjesenje.DatumDonosenjaOdluke_1">17. siječnja 2018.</derivirana_varijabla>
  </DomainObject.Predmet.OdlukaRjesenje.DatumDonosenjaOdluke>
  <DomainObject.Predmet.OdlukaRjesenje.DatumPravomocnosti>
    <izvorni_sadrzaj>3. veljače 2018.</izvorni_sadrzaj>
    <derivirana_varijabla naziv="DomainObject.Predmet.OdlukaRjesenje.DatumPravomocnosti_1">3. veljače 2018.</derivirana_varijabla>
  </DomainObject.Predmet.OdlukaRjesenje.DatumPravomocnosti>
  <DomainObject.Predmet.OdlukaRjesenje.Oznaka>
    <izvorni_sadrzaj>St-517/2016-54</izvorni_sadrzaj>
    <derivirana_varijabla naziv="DomainObject.Predmet.OdlukaRjesenje.Oznaka_1">St-517/2016-54</derivirana_varijabla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226</properties:Words>
  <properties:Characters>1107</properties:Characters>
  <properties:Lines>48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2018-06-20T06:50:00Z</dcterms:created>
  <dc:creator>Ardena Bajlo</dc:creator>
  <cp:lastModifiedBy>Ante Rubelj</cp:lastModifiedBy>
  <cp:lastPrinted>2018-06-20T09:19:00Z</cp:lastPrinted>
  <dcterms:modified xmlns:xsi="http://www.w3.org/2001/XMLSchema-instance" xsi:type="dcterms:W3CDTF">2018-06-20T09:19:00Z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(1 St-517-16 - ASSERIA KAMEN d.o.o. u stečaju -brisanje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