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B90E6C" w:rsidR="00B90E6C" w:rsidRPr="00B90E6C">
        <w:trPr>
          <w:gridAfter w:val="1"/>
          <w:wAfter w:type="dxa" w:w="284"/>
        </w:trPr>
        <w:tc>
          <w:tcPr>
            <w:tcW w:type="dxa" w:w="2943"/>
            <w:hideMark/>
          </w:tcPr>
          <w:p w:rsidRDefault="00B90E6C" w:rsidP="00B90E6C" w:rsidR="00B90E6C" w:rsidRPr="00B90E6C">
            <w:pPr>
              <w:jc w:val="center"/>
              <w:rPr>
                <w:rFonts w:eastAsia="Calibri"/>
                <w:sz w:val="24"/>
                <w:szCs w:val="24"/>
              </w:rPr>
            </w:pPr>
            <w:bookmarkStart w:name="_GoBack" w:id="0"/>
            <w:bookmarkEnd w:id="0"/>
            <w:r w:rsidRPr="00B90E6C">
              <w:rPr>
                <w:rFonts w:eastAsia="Calibri"/>
                <w:noProof/>
                <w:sz w:val="24"/>
                <w:szCs w:val="24"/>
              </w:rPr>
              <w:drawing>
                <wp:inline distR="0" distL="0" distB="0" distT="0">
                  <wp:extent cy="746125" cx="592455"/>
                  <wp:effectExtent b="0" r="0" t="0" l="0"/>
                  <wp:docPr descr="Opis: 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Opis: F:\RADIONICA\Slike\GRB-RH-jpg.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6125" cx="59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B90E6C" w:rsidR="00B90E6C" w:rsidRPr="00B90E6C">
        <w:tc>
          <w:tcPr>
            <w:tcW w:type="dxa" w:w="3227"/>
            <w:gridSpan w:val="2"/>
            <w:hideMark/>
          </w:tcPr>
          <w:p w:rsidRDefault="00B90E6C" w:rsidP="00B90E6C" w:rsidR="00B90E6C" w:rsidRPr="00B90E6C">
            <w:pPr>
              <w:jc w:val="center"/>
              <w:rPr>
                <w:rFonts w:eastAsia="Calibri"/>
                <w:sz w:val="24"/>
                <w:szCs w:val="24"/>
              </w:rPr>
            </w:pPr>
            <w:r w:rsidRPr="00B90E6C">
              <w:rPr>
                <w:rFonts w:eastAsia="Calibri"/>
                <w:sz w:val="24"/>
                <w:szCs w:val="24"/>
              </w:rPr>
              <w:t>Republika Hrvatska</w:t>
            </w:r>
          </w:p>
          <w:p w:rsidRDefault="00B90E6C" w:rsidP="00B90E6C" w:rsidR="00B90E6C" w:rsidRPr="00B90E6C">
            <w:pPr>
              <w:jc w:val="center"/>
              <w:rPr>
                <w:rFonts w:eastAsia="Calibri"/>
                <w:sz w:val="24"/>
                <w:szCs w:val="24"/>
              </w:rPr>
            </w:pPr>
            <w:r w:rsidRPr="00B90E6C">
              <w:rPr>
                <w:rFonts w:eastAsia="Calibri"/>
                <w:sz w:val="24"/>
                <w:szCs w:val="24"/>
              </w:rPr>
              <w:t>Trgovački sud u Zadru</w:t>
            </w:r>
          </w:p>
          <w:p w:rsidRDefault="00B90E6C" w:rsidP="00B90E6C" w:rsidR="00B90E6C" w:rsidRPr="00B90E6C">
            <w:pPr>
              <w:jc w:val="center"/>
              <w:rPr>
                <w:rFonts w:eastAsia="Calibri"/>
                <w:sz w:val="24"/>
                <w:szCs w:val="24"/>
              </w:rPr>
            </w:pPr>
            <w:r w:rsidRPr="00B90E6C">
              <w:rPr>
                <w:rFonts w:eastAsia="Calibri"/>
                <w:sz w:val="24"/>
                <w:szCs w:val="24"/>
              </w:rPr>
              <w:t>Zadar, Dr. Franje Tuđmana 35</w:t>
            </w:r>
          </w:p>
        </w:tc>
      </w:tr>
    </w:tbl>
    <w:p w14:textId="a88aa56" w14:paraId="a88aa56" w:rsidRDefault="009D0E7F" w:rsidP="00514FE6" w:rsidR="009D0E7F" w:rsidRPr="000C438F">
      <w:pPr>
        <w15:collapsed w:val="false"/>
        <w:rPr>
          <w:sz w:val="24"/>
          <w:szCs w:val="24"/>
        </w:rPr>
      </w:pPr>
    </w:p>
    <w:p w:rsidRDefault="009D0E7F" w:rsidP="00C448BA" w:rsidR="009D0E7F" w:rsidRPr="000C438F">
      <w:pPr>
        <w:rPr>
          <w:sz w:val="24"/>
          <w:szCs w:val="24"/>
        </w:rPr>
      </w:pPr>
    </w:p>
    <w:p w:rsidRDefault="007A2CEF" w:rsidP="00C448BA" w:rsidR="007A2CEF" w:rsidRPr="000C438F">
      <w:pPr>
        <w:rPr>
          <w:sz w:val="24"/>
          <w:szCs w:val="24"/>
        </w:rPr>
      </w:pPr>
    </w:p>
    <w:p w:rsidRDefault="007A2CEF" w:rsidP="00C448BA" w:rsidR="007A2CEF" w:rsidRPr="000C438F">
      <w:pPr>
        <w:rPr>
          <w:sz w:val="24"/>
          <w:szCs w:val="24"/>
        </w:rPr>
      </w:pPr>
    </w:p>
    <w:p w:rsidRDefault="007A2CEF" w:rsidP="007F7F21" w:rsidR="00CA58EE" w:rsidRPr="000C438F">
      <w:pPr>
        <w:tabs>
          <w:tab w:pos="6463" w:val="left"/>
        </w:tabs>
        <w:jc w:val="right"/>
        <w:rPr>
          <w:sz w:val="24"/>
          <w:szCs w:val="24"/>
        </w:rPr>
      </w:pPr>
      <w:r w:rsidRPr="000C438F">
        <w:rPr>
          <w:sz w:val="24"/>
          <w:szCs w:val="24"/>
        </w:rPr>
        <w:t xml:space="preserve">                                                         </w:t>
      </w:r>
      <w:r w:rsidR="0056246C" w:rsidRPr="000C438F">
        <w:rPr>
          <w:sz w:val="24"/>
          <w:szCs w:val="24"/>
        </w:rPr>
        <w:t>Financijska agencija</w:t>
      </w:r>
    </w:p>
    <w:p w:rsidRDefault="00305399" w:rsidP="00A01662" w:rsidR="00305399" w:rsidRPr="000C438F">
      <w:pPr>
        <w:jc w:val="both"/>
        <w:rPr>
          <w:sz w:val="24"/>
          <w:szCs w:val="24"/>
        </w:rPr>
      </w:pPr>
    </w:p>
    <w:p w:rsidRDefault="00736B91" w:rsidP="00A01662" w:rsidR="00736B91" w:rsidRPr="000C438F">
      <w:pPr>
        <w:jc w:val="both"/>
        <w:rPr>
          <w:sz w:val="24"/>
          <w:szCs w:val="24"/>
        </w:rPr>
      </w:pPr>
    </w:p>
    <w:p w:rsidRDefault="00736B91" w:rsidP="00A01662" w:rsidR="00736B91" w:rsidRPr="000C438F">
      <w:pPr>
        <w:jc w:val="both"/>
        <w:rPr>
          <w:sz w:val="24"/>
          <w:szCs w:val="24"/>
        </w:rPr>
      </w:pPr>
    </w:p>
    <w:p w:rsidRDefault="00305399" w:rsidP="00A01662" w:rsidR="00305399" w:rsidRPr="000C438F">
      <w:pPr>
        <w:jc w:val="both"/>
        <w:rPr>
          <w:sz w:val="24"/>
          <w:szCs w:val="24"/>
        </w:rPr>
      </w:pPr>
    </w:p>
    <w:p w:rsidRDefault="003E7434" w:rsidP="00A01662" w:rsidR="00D75857" w:rsidRPr="000C438F">
      <w:pPr>
        <w:jc w:val="both"/>
        <w:rPr>
          <w:sz w:val="24"/>
          <w:szCs w:val="24"/>
        </w:rPr>
      </w:pPr>
      <w:r w:rsidRPr="000C438F">
        <w:rPr>
          <w:sz w:val="24"/>
          <w:szCs w:val="24"/>
        </w:rPr>
        <w:t>Na broj: Klasa:110-07/1</w:t>
      </w:r>
      <w:r w:rsidR="0070559C">
        <w:rPr>
          <w:sz w:val="24"/>
          <w:szCs w:val="24"/>
        </w:rPr>
        <w:t>6</w:t>
      </w:r>
      <w:r w:rsidR="00D75857" w:rsidRPr="000C438F">
        <w:rPr>
          <w:sz w:val="24"/>
          <w:szCs w:val="24"/>
        </w:rPr>
        <w:t xml:space="preserve">-01/04 </w:t>
      </w:r>
    </w:p>
    <w:p w:rsidRDefault="00D75857" w:rsidP="00A01662" w:rsidR="00D75857" w:rsidRPr="000C438F">
      <w:pPr>
        <w:jc w:val="both"/>
        <w:rPr>
          <w:sz w:val="24"/>
          <w:szCs w:val="24"/>
        </w:rPr>
      </w:pPr>
      <w:r w:rsidRPr="000C438F">
        <w:rPr>
          <w:sz w:val="24"/>
          <w:szCs w:val="24"/>
        </w:rPr>
        <w:t xml:space="preserve">               </w:t>
      </w:r>
      <w:proofErr w:type="spellStart"/>
      <w:r w:rsidRPr="000C438F">
        <w:rPr>
          <w:sz w:val="24"/>
          <w:szCs w:val="24"/>
        </w:rPr>
        <w:t>Urbroj</w:t>
      </w:r>
      <w:proofErr w:type="spellEnd"/>
      <w:r w:rsidR="003E7434" w:rsidRPr="000C438F">
        <w:rPr>
          <w:sz w:val="24"/>
          <w:szCs w:val="24"/>
        </w:rPr>
        <w:t>:04-06-</w:t>
      </w:r>
      <w:r w:rsidR="00736B91" w:rsidRPr="000C438F">
        <w:rPr>
          <w:sz w:val="24"/>
          <w:szCs w:val="24"/>
        </w:rPr>
        <w:t>16</w:t>
      </w:r>
      <w:r w:rsidR="003E7434" w:rsidRPr="000C438F">
        <w:rPr>
          <w:sz w:val="24"/>
          <w:szCs w:val="24"/>
        </w:rPr>
        <w:t>-</w:t>
      </w:r>
      <w:r w:rsidR="00736B91" w:rsidRPr="000C438F">
        <w:rPr>
          <w:sz w:val="24"/>
          <w:szCs w:val="24"/>
        </w:rPr>
        <w:t>1</w:t>
      </w:r>
      <w:r w:rsidR="0070559C">
        <w:rPr>
          <w:sz w:val="24"/>
          <w:szCs w:val="24"/>
        </w:rPr>
        <w:t>3302</w:t>
      </w:r>
    </w:p>
    <w:p w:rsidRDefault="00D75857" w:rsidP="00A01662" w:rsidR="00D75857" w:rsidRPr="000C438F">
      <w:pPr>
        <w:jc w:val="both"/>
        <w:rPr>
          <w:sz w:val="24"/>
          <w:szCs w:val="24"/>
        </w:rPr>
      </w:pPr>
    </w:p>
    <w:p w:rsidRDefault="00D92E19" w:rsidP="00A01662" w:rsidR="00D92E19" w:rsidRPr="000C438F">
      <w:pPr>
        <w:jc w:val="both"/>
        <w:rPr>
          <w:sz w:val="24"/>
          <w:szCs w:val="24"/>
        </w:rPr>
      </w:pPr>
    </w:p>
    <w:p w:rsidRDefault="006B22D5" w:rsidP="00736B91" w:rsidR="007A2CEF" w:rsidRPr="0070559C">
      <w:pPr>
        <w:ind w:firstLine="708"/>
        <w:jc w:val="both"/>
        <w:rPr>
          <w:sz w:val="24"/>
          <w:szCs w:val="24"/>
          <w:lang w:val="en-AU"/>
        </w:rPr>
      </w:pPr>
      <w:r w:rsidRPr="000C438F">
        <w:rPr>
          <w:sz w:val="24"/>
          <w:szCs w:val="24"/>
        </w:rPr>
        <w:t xml:space="preserve">Predmet: </w:t>
      </w:r>
      <w:r w:rsidR="00D80FFA" w:rsidRPr="000C438F">
        <w:rPr>
          <w:sz w:val="24"/>
          <w:szCs w:val="24"/>
        </w:rPr>
        <w:t xml:space="preserve">dužnik </w:t>
      </w:r>
      <w:r w:rsidR="0070559C" w:rsidRPr="0070559C">
        <w:rPr>
          <w:sz w:val="24"/>
          <w:szCs w:val="24"/>
          <w:lang w:val="en-AU"/>
        </w:rPr>
        <w:t xml:space="preserve">ZADARSKA PRIVATNA GIMNAZIJA </w:t>
      </w:r>
      <w:r w:rsidR="0070559C" w:rsidRPr="0070559C">
        <w:rPr>
          <w:sz w:val="24"/>
          <w:szCs w:val="24"/>
        </w:rPr>
        <w:t>S PRAVOM JAVNOSTI</w:t>
      </w:r>
      <w:r w:rsidR="0070559C" w:rsidRPr="0070559C">
        <w:rPr>
          <w:sz w:val="24"/>
          <w:szCs w:val="24"/>
          <w:lang w:val="en-AU"/>
        </w:rPr>
        <w:t xml:space="preserve">, </w:t>
      </w:r>
      <w:proofErr w:type="spellStart"/>
      <w:r w:rsidR="0070559C" w:rsidRPr="0070559C">
        <w:rPr>
          <w:sz w:val="24"/>
          <w:szCs w:val="24"/>
          <w:lang w:val="en-AU"/>
        </w:rPr>
        <w:t>Zadar</w:t>
      </w:r>
      <w:proofErr w:type="spellEnd"/>
      <w:r w:rsidR="0070559C" w:rsidRPr="0070559C">
        <w:rPr>
          <w:sz w:val="24"/>
          <w:szCs w:val="24"/>
          <w:lang w:val="en-AU"/>
        </w:rPr>
        <w:t xml:space="preserve">, </w:t>
      </w:r>
      <w:proofErr w:type="spellStart"/>
      <w:r w:rsidR="0070559C" w:rsidRPr="0070559C">
        <w:rPr>
          <w:sz w:val="24"/>
          <w:szCs w:val="24"/>
          <w:lang w:val="en-AU"/>
        </w:rPr>
        <w:t>Splitska</w:t>
      </w:r>
      <w:proofErr w:type="spellEnd"/>
      <w:r w:rsidR="0070559C" w:rsidRPr="0070559C">
        <w:rPr>
          <w:sz w:val="24"/>
          <w:szCs w:val="24"/>
          <w:lang w:val="en-AU"/>
        </w:rPr>
        <w:t xml:space="preserve"> </w:t>
      </w:r>
      <w:proofErr w:type="spellStart"/>
      <w:r w:rsidR="0070559C" w:rsidRPr="0070559C">
        <w:rPr>
          <w:sz w:val="24"/>
          <w:szCs w:val="24"/>
          <w:lang w:val="en-AU"/>
        </w:rPr>
        <w:t>ulica</w:t>
      </w:r>
      <w:proofErr w:type="spellEnd"/>
      <w:r w:rsidR="0070559C" w:rsidRPr="0070559C">
        <w:rPr>
          <w:sz w:val="24"/>
          <w:szCs w:val="24"/>
          <w:lang w:val="en-AU"/>
        </w:rPr>
        <w:t xml:space="preserve"> 1, OIB:</w:t>
      </w:r>
      <w:r w:rsidR="0070559C">
        <w:rPr>
          <w:sz w:val="24"/>
          <w:szCs w:val="24"/>
          <w:lang w:val="en-AU"/>
        </w:rPr>
        <w:t>13265301756</w:t>
      </w:r>
    </w:p>
    <w:p w:rsidRDefault="00736B91" w:rsidP="000C438F" w:rsidR="00736B91" w:rsidRPr="000C438F">
      <w:pPr>
        <w:jc w:val="both"/>
        <w:rPr>
          <w:sz w:val="24"/>
          <w:szCs w:val="24"/>
        </w:rPr>
      </w:pPr>
    </w:p>
    <w:p w:rsidRDefault="00290F5C" w:rsidP="0070559C" w:rsidR="00D75857" w:rsidRPr="0070559C">
      <w:pPr>
        <w:ind w:firstLine="708"/>
        <w:jc w:val="both"/>
        <w:rPr>
          <w:sz w:val="24"/>
          <w:szCs w:val="24"/>
          <w:lang w:val="en-AU"/>
        </w:rPr>
      </w:pPr>
      <w:r w:rsidRPr="000C438F">
        <w:rPr>
          <w:sz w:val="24"/>
          <w:szCs w:val="24"/>
        </w:rPr>
        <w:t>Moli</w:t>
      </w:r>
      <w:r w:rsidR="00A01662" w:rsidRPr="000C438F">
        <w:rPr>
          <w:sz w:val="24"/>
          <w:szCs w:val="24"/>
        </w:rPr>
        <w:t xml:space="preserve">mo da nas izvijestite </w:t>
      </w:r>
      <w:r w:rsidR="000A761A" w:rsidRPr="000C438F">
        <w:rPr>
          <w:sz w:val="24"/>
          <w:szCs w:val="24"/>
        </w:rPr>
        <w:t>je li dužnik</w:t>
      </w:r>
      <w:r w:rsidR="003E7434" w:rsidRPr="000C438F">
        <w:rPr>
          <w:sz w:val="24"/>
          <w:szCs w:val="24"/>
        </w:rPr>
        <w:t xml:space="preserve"> </w:t>
      </w:r>
      <w:r w:rsidR="0070559C" w:rsidRPr="0070559C">
        <w:rPr>
          <w:sz w:val="24"/>
          <w:szCs w:val="24"/>
          <w:lang w:val="en-AU"/>
        </w:rPr>
        <w:t xml:space="preserve">ZADARSKA PRIVATNA GIMNAZIJA </w:t>
      </w:r>
      <w:r w:rsidR="0070559C" w:rsidRPr="0070559C">
        <w:rPr>
          <w:sz w:val="24"/>
          <w:szCs w:val="24"/>
        </w:rPr>
        <w:t>S PRAVOM JAVNOSTI</w:t>
      </w:r>
      <w:r w:rsidR="0070559C" w:rsidRPr="0070559C">
        <w:rPr>
          <w:sz w:val="24"/>
          <w:szCs w:val="24"/>
          <w:lang w:val="en-AU"/>
        </w:rPr>
        <w:t xml:space="preserve">, </w:t>
      </w:r>
      <w:proofErr w:type="spellStart"/>
      <w:r w:rsidR="0070559C" w:rsidRPr="0070559C">
        <w:rPr>
          <w:sz w:val="24"/>
          <w:szCs w:val="24"/>
          <w:lang w:val="en-AU"/>
        </w:rPr>
        <w:t>Zadar</w:t>
      </w:r>
      <w:proofErr w:type="spellEnd"/>
      <w:r w:rsidR="0070559C" w:rsidRPr="0070559C">
        <w:rPr>
          <w:sz w:val="24"/>
          <w:szCs w:val="24"/>
          <w:lang w:val="en-AU"/>
        </w:rPr>
        <w:t xml:space="preserve">, </w:t>
      </w:r>
      <w:proofErr w:type="spellStart"/>
      <w:r w:rsidR="0070559C" w:rsidRPr="0070559C">
        <w:rPr>
          <w:sz w:val="24"/>
          <w:szCs w:val="24"/>
          <w:lang w:val="en-AU"/>
        </w:rPr>
        <w:t>Splitska</w:t>
      </w:r>
      <w:proofErr w:type="spellEnd"/>
      <w:r w:rsidR="0070559C" w:rsidRPr="0070559C">
        <w:rPr>
          <w:sz w:val="24"/>
          <w:szCs w:val="24"/>
          <w:lang w:val="en-AU"/>
        </w:rPr>
        <w:t xml:space="preserve"> </w:t>
      </w:r>
      <w:proofErr w:type="spellStart"/>
      <w:r w:rsidR="0070559C" w:rsidRPr="0070559C">
        <w:rPr>
          <w:sz w:val="24"/>
          <w:szCs w:val="24"/>
          <w:lang w:val="en-AU"/>
        </w:rPr>
        <w:t>ulica</w:t>
      </w:r>
      <w:proofErr w:type="spellEnd"/>
      <w:r w:rsidR="0070559C" w:rsidRPr="0070559C">
        <w:rPr>
          <w:sz w:val="24"/>
          <w:szCs w:val="24"/>
          <w:lang w:val="en-AU"/>
        </w:rPr>
        <w:t xml:space="preserve"> 1, OIB:</w:t>
      </w:r>
      <w:r w:rsidR="0070559C">
        <w:rPr>
          <w:sz w:val="24"/>
          <w:szCs w:val="24"/>
          <w:lang w:val="en-AU"/>
        </w:rPr>
        <w:t xml:space="preserve">13265301756, </w:t>
      </w:r>
      <w:r w:rsidR="000A761A" w:rsidRPr="000C438F">
        <w:rPr>
          <w:sz w:val="24"/>
          <w:szCs w:val="24"/>
        </w:rPr>
        <w:t xml:space="preserve">podmirio </w:t>
      </w:r>
      <w:r w:rsidR="00D75857" w:rsidRPr="000C438F">
        <w:rPr>
          <w:bCs/>
          <w:sz w:val="24"/>
          <w:szCs w:val="24"/>
        </w:rPr>
        <w:t>dugovanje</w:t>
      </w:r>
      <w:r w:rsidR="00D75857" w:rsidRPr="000C438F">
        <w:rPr>
          <w:sz w:val="24"/>
          <w:szCs w:val="24"/>
        </w:rPr>
        <w:t xml:space="preserve"> koje je utvrđeno u vašem </w:t>
      </w:r>
      <w:r w:rsidR="0070559C">
        <w:rPr>
          <w:sz w:val="24"/>
          <w:szCs w:val="24"/>
        </w:rPr>
        <w:t xml:space="preserve">prijedlogu za otvaranje stečajnog postupka </w:t>
      </w:r>
      <w:r w:rsidR="00D75857" w:rsidRPr="000C438F">
        <w:rPr>
          <w:sz w:val="24"/>
          <w:szCs w:val="24"/>
        </w:rPr>
        <w:t>u odnosu na istoga</w:t>
      </w:r>
      <w:r w:rsidR="00305399" w:rsidRPr="000C438F">
        <w:rPr>
          <w:sz w:val="24"/>
          <w:szCs w:val="24"/>
        </w:rPr>
        <w:t xml:space="preserve"> od </w:t>
      </w:r>
      <w:r w:rsidR="0070559C">
        <w:rPr>
          <w:sz w:val="24"/>
          <w:szCs w:val="24"/>
        </w:rPr>
        <w:t>20. prosinca 2016.</w:t>
      </w:r>
      <w:r w:rsidR="00D75857" w:rsidRPr="000C438F">
        <w:rPr>
          <w:sz w:val="24"/>
          <w:szCs w:val="24"/>
        </w:rPr>
        <w:t>, a kao neizvršene osnove za plaćanje u Očevidniku redoslijeda osnove za plaćanje.</w:t>
      </w:r>
    </w:p>
    <w:p w:rsidRDefault="00D75857" w:rsidP="00D75857" w:rsidR="00D75857" w:rsidRPr="000C438F">
      <w:pPr>
        <w:ind w:firstLine="708"/>
        <w:jc w:val="both"/>
        <w:rPr>
          <w:sz w:val="24"/>
          <w:szCs w:val="24"/>
        </w:rPr>
      </w:pPr>
      <w:r w:rsidRPr="000C438F">
        <w:rPr>
          <w:sz w:val="24"/>
          <w:szCs w:val="24"/>
        </w:rPr>
        <w:t xml:space="preserve"> </w:t>
      </w:r>
    </w:p>
    <w:p w:rsidRDefault="000C438F" w:rsidP="00D75857" w:rsidR="00D75857" w:rsidRPr="000C438F">
      <w:pPr>
        <w:ind w:firstLine="708"/>
        <w:jc w:val="both"/>
        <w:rPr>
          <w:sz w:val="24"/>
          <w:szCs w:val="24"/>
        </w:rPr>
      </w:pPr>
      <w:r w:rsidRPr="000C438F">
        <w:rPr>
          <w:sz w:val="24"/>
          <w:szCs w:val="24"/>
        </w:rPr>
        <w:t>Pr</w:t>
      </w:r>
      <w:r w:rsidR="00D75857" w:rsidRPr="000C438F">
        <w:rPr>
          <w:sz w:val="24"/>
          <w:szCs w:val="24"/>
        </w:rPr>
        <w:t xml:space="preserve">ilikom dostave podataka pozovite se na gornji poslovni broj. </w:t>
      </w:r>
    </w:p>
    <w:p w:rsidRDefault="00CA58EE" w:rsidP="00DF2AEC" w:rsidR="00CA58EE" w:rsidRPr="000C438F">
      <w:pPr>
        <w:ind w:firstLine="708"/>
        <w:jc w:val="both"/>
        <w:rPr>
          <w:sz w:val="24"/>
          <w:szCs w:val="24"/>
        </w:rPr>
      </w:pPr>
    </w:p>
    <w:p w:rsidRDefault="00CA58EE" w:rsidP="00DF2AEC" w:rsidR="00CA58EE" w:rsidRPr="000C438F">
      <w:pPr>
        <w:ind w:firstLine="708"/>
        <w:jc w:val="both"/>
        <w:rPr>
          <w:sz w:val="24"/>
          <w:szCs w:val="24"/>
        </w:rPr>
      </w:pPr>
      <w:r w:rsidRPr="000C438F">
        <w:rPr>
          <w:sz w:val="24"/>
          <w:szCs w:val="24"/>
        </w:rPr>
        <w:t xml:space="preserve">S poštovanjem, </w:t>
      </w:r>
    </w:p>
    <w:p w:rsidRDefault="009D0E7F" w:rsidP="00DF2AEC" w:rsidR="009D0E7F" w:rsidRPr="000C438F">
      <w:pPr>
        <w:tabs>
          <w:tab w:pos="680" w:val="left"/>
        </w:tabs>
        <w:rPr>
          <w:sz w:val="24"/>
          <w:szCs w:val="24"/>
        </w:rPr>
      </w:pPr>
    </w:p>
    <w:p w:rsidRDefault="009D0E7F" w:rsidP="00B54478" w:rsidR="009D0E7F" w:rsidRPr="000C438F">
      <w:pPr>
        <w:jc w:val="center"/>
        <w:rPr>
          <w:sz w:val="24"/>
          <w:szCs w:val="24"/>
        </w:rPr>
      </w:pPr>
      <w:r w:rsidRPr="000C438F">
        <w:rPr>
          <w:sz w:val="24"/>
          <w:szCs w:val="24"/>
        </w:rPr>
        <w:t>U Zadru</w:t>
      </w:r>
      <w:r w:rsidR="00CA114F" w:rsidRPr="000C438F">
        <w:rPr>
          <w:sz w:val="24"/>
          <w:szCs w:val="24"/>
        </w:rPr>
        <w:t xml:space="preserve"> </w:t>
      </w:r>
      <w:r w:rsidR="0070559C">
        <w:rPr>
          <w:sz w:val="24"/>
          <w:szCs w:val="24"/>
        </w:rPr>
        <w:t xml:space="preserve">14. studenog 2017. </w:t>
      </w:r>
      <w:r w:rsidR="003E7434" w:rsidRPr="000C438F">
        <w:rPr>
          <w:sz w:val="24"/>
          <w:szCs w:val="24"/>
        </w:rPr>
        <w:t xml:space="preserve"> </w:t>
      </w:r>
      <w:r w:rsidR="00B54478" w:rsidRPr="000C438F">
        <w:rPr>
          <w:sz w:val="24"/>
          <w:szCs w:val="24"/>
        </w:rPr>
        <w:t xml:space="preserve"> </w:t>
      </w:r>
    </w:p>
    <w:p w:rsidRDefault="007A2CEF" w:rsidP="00AA29A1" w:rsidR="007A2CEF" w:rsidRPr="000C438F">
      <w:pPr>
        <w:jc w:val="right"/>
        <w:rPr>
          <w:sz w:val="24"/>
          <w:szCs w:val="24"/>
        </w:rPr>
      </w:pPr>
    </w:p>
    <w:p w:rsidRDefault="007A2CEF" w:rsidP="00AA29A1" w:rsidR="007A2CEF" w:rsidRPr="000C438F">
      <w:pPr>
        <w:jc w:val="right"/>
        <w:rPr>
          <w:sz w:val="24"/>
          <w:szCs w:val="24"/>
        </w:rPr>
      </w:pPr>
    </w:p>
    <w:p w:rsidRDefault="00D06471" w:rsidP="00DF2AEC" w:rsidR="009D0E7F" w:rsidRPr="000C438F">
      <w:pPr>
        <w:tabs>
          <w:tab w:pos="9355" w:val="right"/>
        </w:tabs>
        <w:rPr>
          <w:sz w:val="24"/>
          <w:szCs w:val="24"/>
        </w:rPr>
      </w:pPr>
      <w:r w:rsidRPr="000C438F">
        <w:rPr>
          <w:sz w:val="24"/>
          <w:szCs w:val="24"/>
        </w:rPr>
        <w:tab/>
      </w:r>
      <w:r w:rsidR="007A2CEF" w:rsidRPr="000C438F">
        <w:rPr>
          <w:sz w:val="24"/>
          <w:szCs w:val="24"/>
        </w:rPr>
        <w:t xml:space="preserve"> </w:t>
      </w:r>
      <w:r w:rsidR="009D0E7F" w:rsidRPr="000C438F">
        <w:rPr>
          <w:sz w:val="24"/>
          <w:szCs w:val="24"/>
        </w:rPr>
        <w:t xml:space="preserve">                                                   </w:t>
      </w:r>
      <w:r w:rsidR="007A2CEF" w:rsidRPr="000C438F">
        <w:rPr>
          <w:sz w:val="24"/>
          <w:szCs w:val="24"/>
        </w:rPr>
        <w:t xml:space="preserve"> </w:t>
      </w:r>
      <w:r w:rsidR="009D0E7F" w:rsidRPr="000C438F">
        <w:rPr>
          <w:sz w:val="24"/>
          <w:szCs w:val="24"/>
        </w:rPr>
        <w:t xml:space="preserve">     Su</w:t>
      </w:r>
      <w:r w:rsidR="00977F60" w:rsidRPr="000C438F">
        <w:rPr>
          <w:sz w:val="24"/>
          <w:szCs w:val="24"/>
        </w:rPr>
        <w:t>tkinja</w:t>
      </w:r>
    </w:p>
    <w:p w:rsidRDefault="00DF2AEC" w:rsidP="00DF2AEC" w:rsidR="00DF2AEC" w:rsidRPr="000C438F">
      <w:pPr>
        <w:tabs>
          <w:tab w:pos="9355" w:val="right"/>
        </w:tabs>
        <w:jc w:val="right"/>
        <w:rPr>
          <w:sz w:val="24"/>
          <w:szCs w:val="24"/>
        </w:rPr>
      </w:pPr>
      <w:r w:rsidRPr="000C438F">
        <w:rPr>
          <w:sz w:val="24"/>
          <w:szCs w:val="24"/>
        </w:rPr>
        <w:t>Ana Markač</w:t>
      </w:r>
    </w:p>
    <w:p w:rsidRDefault="0070559C" w:rsidP="0070559C" w:rsidR="009D0E7F" w:rsidRPr="000C438F">
      <w:pPr>
        <w:rPr>
          <w:sz w:val="24"/>
          <w:szCs w:val="24"/>
        </w:rPr>
      </w:pPr>
      <w:r>
        <w:rPr>
          <w:sz w:val="24"/>
          <w:szCs w:val="24"/>
        </w:rPr>
        <w:t>DNA: i putem e-Oglasne ploče sudova</w:t>
      </w:r>
    </w:p>
    <w:sectPr w:rsidSect="00C448BA" w:rsidR="009D0E7F" w:rsidRPr="000C438F">
      <w:headerReference w:type="default" r:id="rId10"/>
      <w:headerReference w:type="first" r:id="rId11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7F" w:rsidP="00AA29A1" w:rsidR="009D0E7F">
      <w:r>
        <w:separator/>
      </w:r>
    </w:p>
  </w:endnote>
  <w:endnote w:id="0" w:type="continuationSeparator">
    <w:p w:rsidRDefault="009D0E7F" w:rsidP="00AA29A1" w:rsidR="009D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7F" w:rsidP="00AA29A1" w:rsidR="009D0E7F">
      <w:r>
        <w:separator/>
      </w:r>
    </w:p>
  </w:footnote>
  <w:footnote w:id="0" w:type="continuationSeparator">
    <w:p w:rsidRDefault="009D0E7F" w:rsidP="00AA29A1" w:rsidR="009D0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proofErr w:type="spellStart"/>
    <w:r w:rsidRPr="00430A47">
      <w:rPr>
        <w:sz w:val="24"/>
        <w:szCs w:val="24"/>
      </w:rPr>
      <w:t>Posl</w:t>
    </w:r>
    <w:proofErr w:type="spellEnd"/>
    <w:r w:rsidRPr="00430A47">
      <w:rPr>
        <w:sz w:val="24"/>
        <w:szCs w:val="24"/>
      </w:rPr>
      <w:t>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>
      <w:rPr>
        <w:sz w:val="24"/>
        <w:szCs w:val="24"/>
      </w:rPr>
      <w:t>-</w:t>
    </w:r>
    <w:r w:rsidR="0070559C">
      <w:rPr>
        <w:sz w:val="24"/>
        <w:szCs w:val="24"/>
      </w:rPr>
      <w:t>1163/16-36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777D"/>
    <w:rsid w:val="00011E39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A761A"/>
    <w:rsid w:val="000B0A45"/>
    <w:rsid w:val="000B33D6"/>
    <w:rsid w:val="000C438F"/>
    <w:rsid w:val="000C7027"/>
    <w:rsid w:val="000C7A58"/>
    <w:rsid w:val="000D6072"/>
    <w:rsid w:val="000E17D2"/>
    <w:rsid w:val="000E3B52"/>
    <w:rsid w:val="000E63DE"/>
    <w:rsid w:val="000F3862"/>
    <w:rsid w:val="00107514"/>
    <w:rsid w:val="001130E4"/>
    <w:rsid w:val="0012511D"/>
    <w:rsid w:val="001413F6"/>
    <w:rsid w:val="001473C4"/>
    <w:rsid w:val="00153A3F"/>
    <w:rsid w:val="001652A6"/>
    <w:rsid w:val="0017132A"/>
    <w:rsid w:val="00174A58"/>
    <w:rsid w:val="00175D45"/>
    <w:rsid w:val="001812B1"/>
    <w:rsid w:val="00184480"/>
    <w:rsid w:val="001873CA"/>
    <w:rsid w:val="00194186"/>
    <w:rsid w:val="00197DF0"/>
    <w:rsid w:val="001A7538"/>
    <w:rsid w:val="001B240E"/>
    <w:rsid w:val="001C1AA4"/>
    <w:rsid w:val="001D29EF"/>
    <w:rsid w:val="001F30D5"/>
    <w:rsid w:val="001F5046"/>
    <w:rsid w:val="001F7DEC"/>
    <w:rsid w:val="0023345D"/>
    <w:rsid w:val="002369CE"/>
    <w:rsid w:val="00253445"/>
    <w:rsid w:val="0025380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C7C39"/>
    <w:rsid w:val="002E51A8"/>
    <w:rsid w:val="002F03A7"/>
    <w:rsid w:val="002F2209"/>
    <w:rsid w:val="002F7A12"/>
    <w:rsid w:val="0030238F"/>
    <w:rsid w:val="00305399"/>
    <w:rsid w:val="0030549D"/>
    <w:rsid w:val="00311A82"/>
    <w:rsid w:val="00311DC5"/>
    <w:rsid w:val="00321E04"/>
    <w:rsid w:val="003348F9"/>
    <w:rsid w:val="00336F93"/>
    <w:rsid w:val="00340A3C"/>
    <w:rsid w:val="003445FA"/>
    <w:rsid w:val="00351673"/>
    <w:rsid w:val="00366D05"/>
    <w:rsid w:val="00370602"/>
    <w:rsid w:val="00374B22"/>
    <w:rsid w:val="00381DD5"/>
    <w:rsid w:val="003877A3"/>
    <w:rsid w:val="00391517"/>
    <w:rsid w:val="00397E2C"/>
    <w:rsid w:val="003A0EA7"/>
    <w:rsid w:val="003A171C"/>
    <w:rsid w:val="003A598A"/>
    <w:rsid w:val="003A6F78"/>
    <w:rsid w:val="003E516A"/>
    <w:rsid w:val="003E7434"/>
    <w:rsid w:val="003F081D"/>
    <w:rsid w:val="003F56D8"/>
    <w:rsid w:val="004016D3"/>
    <w:rsid w:val="004209DA"/>
    <w:rsid w:val="00425335"/>
    <w:rsid w:val="00430A47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71C0"/>
    <w:rsid w:val="00492473"/>
    <w:rsid w:val="004928CD"/>
    <w:rsid w:val="004A1BF0"/>
    <w:rsid w:val="004A4891"/>
    <w:rsid w:val="004A548A"/>
    <w:rsid w:val="004A5A9C"/>
    <w:rsid w:val="004A7AE1"/>
    <w:rsid w:val="004C6BD7"/>
    <w:rsid w:val="004D5B51"/>
    <w:rsid w:val="004D61C1"/>
    <w:rsid w:val="004D7725"/>
    <w:rsid w:val="004E67C0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404A4"/>
    <w:rsid w:val="00544EBA"/>
    <w:rsid w:val="00561C1E"/>
    <w:rsid w:val="0056246C"/>
    <w:rsid w:val="0056327B"/>
    <w:rsid w:val="00583B69"/>
    <w:rsid w:val="005970EC"/>
    <w:rsid w:val="005A146C"/>
    <w:rsid w:val="005A5CAB"/>
    <w:rsid w:val="005B50F4"/>
    <w:rsid w:val="005C0A4F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2629A"/>
    <w:rsid w:val="0064545B"/>
    <w:rsid w:val="00651A60"/>
    <w:rsid w:val="006616DB"/>
    <w:rsid w:val="006667C8"/>
    <w:rsid w:val="006713B6"/>
    <w:rsid w:val="00672FA6"/>
    <w:rsid w:val="00674AD0"/>
    <w:rsid w:val="00683DEE"/>
    <w:rsid w:val="006A246F"/>
    <w:rsid w:val="006B22D5"/>
    <w:rsid w:val="006B2D44"/>
    <w:rsid w:val="006B5712"/>
    <w:rsid w:val="006B7D07"/>
    <w:rsid w:val="006C2107"/>
    <w:rsid w:val="006C76B4"/>
    <w:rsid w:val="006C7DEF"/>
    <w:rsid w:val="006D2384"/>
    <w:rsid w:val="006D6F62"/>
    <w:rsid w:val="006D77A9"/>
    <w:rsid w:val="006E2740"/>
    <w:rsid w:val="006F52FB"/>
    <w:rsid w:val="006F6C30"/>
    <w:rsid w:val="0070559C"/>
    <w:rsid w:val="00712001"/>
    <w:rsid w:val="00715B29"/>
    <w:rsid w:val="00715DB5"/>
    <w:rsid w:val="00731582"/>
    <w:rsid w:val="0073347A"/>
    <w:rsid w:val="00736B91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D69"/>
    <w:rsid w:val="007C51AA"/>
    <w:rsid w:val="007D3D32"/>
    <w:rsid w:val="007F5C68"/>
    <w:rsid w:val="007F7F21"/>
    <w:rsid w:val="008002A5"/>
    <w:rsid w:val="008319AD"/>
    <w:rsid w:val="00835CD5"/>
    <w:rsid w:val="00840213"/>
    <w:rsid w:val="00841568"/>
    <w:rsid w:val="00844015"/>
    <w:rsid w:val="00845E1D"/>
    <w:rsid w:val="00873A1A"/>
    <w:rsid w:val="00891E8A"/>
    <w:rsid w:val="00892B78"/>
    <w:rsid w:val="0089573C"/>
    <w:rsid w:val="008A005D"/>
    <w:rsid w:val="008C0669"/>
    <w:rsid w:val="008E1B78"/>
    <w:rsid w:val="008F32E2"/>
    <w:rsid w:val="008F4D46"/>
    <w:rsid w:val="008F6649"/>
    <w:rsid w:val="00900324"/>
    <w:rsid w:val="00900973"/>
    <w:rsid w:val="00903819"/>
    <w:rsid w:val="0091383E"/>
    <w:rsid w:val="009202FC"/>
    <w:rsid w:val="00920D00"/>
    <w:rsid w:val="00931E9F"/>
    <w:rsid w:val="009409E1"/>
    <w:rsid w:val="0095174E"/>
    <w:rsid w:val="00953B00"/>
    <w:rsid w:val="00956B8E"/>
    <w:rsid w:val="00957A2F"/>
    <w:rsid w:val="00961228"/>
    <w:rsid w:val="009661AC"/>
    <w:rsid w:val="00977227"/>
    <w:rsid w:val="00977F60"/>
    <w:rsid w:val="00990E64"/>
    <w:rsid w:val="0099469A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6A42"/>
    <w:rsid w:val="009D7418"/>
    <w:rsid w:val="009E0053"/>
    <w:rsid w:val="009E3A74"/>
    <w:rsid w:val="009E5FCB"/>
    <w:rsid w:val="00A01662"/>
    <w:rsid w:val="00A05EDA"/>
    <w:rsid w:val="00A0645C"/>
    <w:rsid w:val="00A11F0F"/>
    <w:rsid w:val="00A15F64"/>
    <w:rsid w:val="00A20E62"/>
    <w:rsid w:val="00A27113"/>
    <w:rsid w:val="00A31099"/>
    <w:rsid w:val="00A358CF"/>
    <w:rsid w:val="00A429BF"/>
    <w:rsid w:val="00A42C0F"/>
    <w:rsid w:val="00A47D74"/>
    <w:rsid w:val="00A550F1"/>
    <w:rsid w:val="00A7204A"/>
    <w:rsid w:val="00A75F10"/>
    <w:rsid w:val="00A76B59"/>
    <w:rsid w:val="00A82C7D"/>
    <w:rsid w:val="00A83E5C"/>
    <w:rsid w:val="00A84C24"/>
    <w:rsid w:val="00A85956"/>
    <w:rsid w:val="00A86349"/>
    <w:rsid w:val="00A8663D"/>
    <w:rsid w:val="00A91A9E"/>
    <w:rsid w:val="00AA29A1"/>
    <w:rsid w:val="00AC0F79"/>
    <w:rsid w:val="00AC23C8"/>
    <w:rsid w:val="00AE6BEC"/>
    <w:rsid w:val="00AF05E1"/>
    <w:rsid w:val="00AF095A"/>
    <w:rsid w:val="00AF2CCF"/>
    <w:rsid w:val="00B165FE"/>
    <w:rsid w:val="00B31822"/>
    <w:rsid w:val="00B40312"/>
    <w:rsid w:val="00B4245F"/>
    <w:rsid w:val="00B459EF"/>
    <w:rsid w:val="00B53301"/>
    <w:rsid w:val="00B54478"/>
    <w:rsid w:val="00B575D6"/>
    <w:rsid w:val="00B70433"/>
    <w:rsid w:val="00B80AE0"/>
    <w:rsid w:val="00B81B61"/>
    <w:rsid w:val="00B82B18"/>
    <w:rsid w:val="00B86B1B"/>
    <w:rsid w:val="00B90E6C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A114F"/>
    <w:rsid w:val="00CA58EE"/>
    <w:rsid w:val="00CD034C"/>
    <w:rsid w:val="00CD10FC"/>
    <w:rsid w:val="00CE0FEE"/>
    <w:rsid w:val="00CE56AD"/>
    <w:rsid w:val="00D01F91"/>
    <w:rsid w:val="00D06471"/>
    <w:rsid w:val="00D128CC"/>
    <w:rsid w:val="00D25216"/>
    <w:rsid w:val="00D561E3"/>
    <w:rsid w:val="00D5722C"/>
    <w:rsid w:val="00D60EA6"/>
    <w:rsid w:val="00D75857"/>
    <w:rsid w:val="00D80FFA"/>
    <w:rsid w:val="00D90119"/>
    <w:rsid w:val="00D92E19"/>
    <w:rsid w:val="00DA0CBE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5A5E"/>
    <w:rsid w:val="00E17C5F"/>
    <w:rsid w:val="00E201CA"/>
    <w:rsid w:val="00E24F10"/>
    <w:rsid w:val="00E26D22"/>
    <w:rsid w:val="00E2765C"/>
    <w:rsid w:val="00E33562"/>
    <w:rsid w:val="00E36A45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1E62"/>
    <w:rsid w:val="00E846ED"/>
    <w:rsid w:val="00E8531C"/>
    <w:rsid w:val="00E86DE9"/>
    <w:rsid w:val="00E9610E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0E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E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E6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E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E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locked/>
    <w:rsid w:val="00B90E6C"/>
    <w:rPr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0E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E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E6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E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E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locked/>
    <w:rsid w:val="00B90E6C"/>
    <w:rPr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7616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1163</izvorni_sadrzaj>
    <derivirana_varijabla naziv="DomainObject.Predmet.Broj_1">1163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St-1163/2016</izvorni_sadrzaj>
    <derivirana_varijabla naziv="DomainObject.Predmet.OznakaBroj_1">St-1163/2016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</izvorni_sadrzaj>
    <derivirana_varijabla naziv="DomainObject.Predmet.PrimjedbaSuca_1">žalba</derivirana_varijabla>
  </DomainObject.Predmet.PrimjedbaSuca>
  <DomainObject.Predmet.ProtustrankaFormated>
    <izvorni_sadrzaj>  Zadarska privatna gimnazija s pravom javnosti</izvorni_sadrzaj>
    <derivirana_varijabla naziv="DomainObject.Predmet.ProtustrankaFormated_1">  Zadarska privatna gimnazija s pravom javnosti</derivirana_varijabla>
  </DomainObject.Predmet.ProtustrankaFormated>
  <DomainObject.Predmet.ProtustrankaFormatedOIB>
    <izvorni_sadrzaj>  Zadarska privatna gimnazija s pravom javnosti, OIB 13265301756</izvorni_sadrzaj>
    <derivirana_varijabla naziv="DomainObject.Predmet.ProtustrankaFormatedOIB_1">  Zadarska privatna gimnazija s pravom javnosti, OIB 13265301756</derivirana_varijabla>
  </DomainObject.Predmet.ProtustrankaFormatedOIB>
  <DomainObject.Predmet.ProtustrankaFormatedWithAdress>
    <izvorni_sadrzaj> Zadarska privatna gimnazija s pravom javnosti, Splitska ulica 1, 23000 Zadar</izvorni_sadrzaj>
    <derivirana_varijabla naziv="DomainObject.Predmet.ProtustrankaFormatedWithAdress_1"> Zadarska privatna gimnazija s pravom javnosti, Splitska ulica 1, 23000 Zadar</derivirana_varijabla>
  </DomainObject.Predmet.ProtustrankaFormatedWithAdress>
  <DomainObject.Predmet.ProtustrankaFormatedWithAdressOIB>
    <izvorni_sadrzaj> Zadarska privatna gimnazija s pravom javnosti, OIB 13265301756, Splitska ulica 1, 23000 Zadar</izvorni_sadrzaj>
    <derivirana_varijabla naziv="DomainObject.Predmet.ProtustrankaFormatedWithAdressOIB_1"> Zadarska privatna gimnazija s pravom javnosti, OIB 13265301756, Splitska ulica 1, 23000 Zadar</derivirana_varijabla>
  </DomainObject.Predmet.ProtustrankaFormatedWithAdressOIB>
  <DomainObject.Predmet.ProtustrankaWithAdress>
    <izvorni_sadrzaj>Zadarska privatna gimnazija s pravom javnosti Splitska ulica 1, 23000 Zadar</izvorni_sadrzaj>
    <derivirana_varijabla naziv="DomainObject.Predmet.ProtustrankaWithAdress_1">Zadarska privatna gimnazija s pravom javnosti Splitska ulica 1, 23000 Zadar</derivirana_varijabla>
  </DomainObject.Predmet.ProtustrankaWithAdress>
  <DomainObject.Predmet.ProtustrankaWithAdressOIB>
    <izvorni_sadrzaj>Zadarska privatna gimnazija s pravom javnosti, OIB 13265301756, Splitska ulica 1, 23000 Zadar</izvorni_sadrzaj>
    <derivirana_varijabla naziv="DomainObject.Predmet.ProtustrankaWithAdressOIB_1">Zadarska privatna gimnazija s pravom javnosti, OIB 13265301756, Splitska ulica 1, 23000 Zadar</derivirana_varijabla>
  </DomainObject.Predmet.ProtustrankaWithAdressOIB>
  <DomainObject.Predmet.ProtustrankaNazivFormated>
    <izvorni_sadrzaj>Zadarska privatna gimnazija s pravom javnosti</izvorni_sadrzaj>
    <derivirana_varijabla naziv="DomainObject.Predmet.ProtustrankaNazivFormated_1">Zadarska privatna gimnazija s pravom javnosti</derivirana_varijabla>
  </DomainObject.Predmet.ProtustrankaNazivFormated>
  <DomainObject.Predmet.ProtustrankaNazivFormatedOIB>
    <izvorni_sadrzaj>Zadarska privatna gimnazija s pravom javnosti, OIB 13265301756</izvorni_sadrzaj>
    <derivirana_varijabla naziv="DomainObject.Predmet.ProtustrankaNazivFormatedOIB_1">Zadarska privatna gimnazija s pravom javnosti, OIB 13265301756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1034404.73</izvorni_sadrzaj>
    <derivirana_varijabla naziv="DomainObject.Predmet.TrenutnaVrijednost_1">1034404.73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Zadarska privatna gimnazija s pravom javnosti</item>
    </izvorni_sadrzaj>
    <derivirana_varijabla naziv="DomainObject.Predmet.ProtuStrankaListFormated_1">
      <item>Zadarska privatna gimnazija s pravom javnosti</item>
    </derivirana_varijabla>
  </DomainObject.Predmet.ProtuStrankaListFormated>
  <DomainObject.Predmet.ProtuStrankaListFormatedOIB>
    <izvorni_sadrzaj>
      <item>Zadarska privatna gimnazija s pravom javnosti, OIB 13265301756</item>
    </izvorni_sadrzaj>
    <derivirana_varijabla naziv="DomainObject.Predmet.ProtuStrankaListFormatedOIB_1">
      <item>Zadarska privatna gimnazija s pravom javnosti, OIB 13265301756</item>
    </derivirana_varijabla>
  </DomainObject.Predmet.ProtuStrankaListFormatedOIB>
  <DomainObject.Predmet.ProtuStrankaListFormatedWithAdress>
    <izvorni_sadrzaj>
      <item>Zadarska privatna gimnazija s pravom javnosti, Splitska ulica 1, 23000 Zadar</item>
    </izvorni_sadrzaj>
    <derivirana_varijabla naziv="DomainObject.Predmet.ProtuStrankaListFormatedWithAdress_1">
      <item>Zadarska privatna gimnazija s pravom javnosti, Splitska ulica 1, 23000 Zadar</item>
    </derivirana_varijabla>
  </DomainObject.Predmet.ProtuStrankaListFormatedWithAdress>
  <DomainObject.Predmet.ProtuStrankaListFormatedWithAdressOIB>
    <izvorni_sadrzaj>
      <item>Zadarska privatna gimnazija s pravom javnosti, OIB 13265301756, Splitska ulica 1, 23000 Zadar</item>
    </izvorni_sadrzaj>
    <derivirana_varijabla naziv="DomainObject.Predmet.ProtuStrankaListFormatedWithAdressOIB_1">
      <item>Zadarska privatna gimnazija s pravom javnosti, OIB 13265301756, Splitska ulica 1, 23000 Zadar</item>
    </derivirana_varijabla>
  </DomainObject.Predmet.ProtuStrankaListFormatedWithAdressOIB>
  <DomainObject.Predmet.ProtuStrankaListNazivFormated>
    <izvorni_sadrzaj>
      <item>Zadarska privatna gimnazija s pravom javnosti</item>
    </izvorni_sadrzaj>
    <derivirana_varijabla naziv="DomainObject.Predmet.ProtuStrankaListNazivFormated_1">
      <item>Zadarska privatna gimnazija s pravom javnosti</item>
    </derivirana_varijabla>
  </DomainObject.Predmet.ProtuStrankaListNazivFormated>
  <DomainObject.Predmet.ProtuStrankaListNazivFormatedOIB>
    <izvorni_sadrzaj>
      <item>Zadarska privatna gimnazija s pravom javnosti, OIB 13265301756</item>
    </izvorni_sadrzaj>
    <derivirana_varijabla naziv="DomainObject.Predmet.ProtuStrankaListNazivFormatedOIB_1">
      <item>Zadarska privatna gimnazija s pravom javnosti, OIB 13265301756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Zadarska privatna gimnazija s pravom javnosti</izvorni_sadrzaj>
    <derivirana_varijabla naziv="DomainObject.Predmet.ProtustrankaIDrugi_1">Zadarska privatna gimnazija s pravom javnosti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Zadarska privatna gimnazija s pravom javnosti, OIB 13265301756, Splitska ulica 1, 23000 Zadar</izvorni_sadrzaj>
    <derivirana_varijabla naziv="DomainObject.Predmet.ProtustrankaIDrugiAdressOIB_1">Zadarska privatna gimnazija s pravom javnosti, OIB 13265301756, Splitska ulica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Zadarska privatna gimnazija s pravom javnosti</item>
    </izvorni_sadrzaj>
    <derivirana_varijabla naziv="DomainObject.Predmet.SudioniciListNaziv_1">
      <item>FINA</item>
      <item>Zadarska privatna gimnazija s pravom javnosti</item>
    </derivirana_varijabla>
  </DomainObject.Predmet.SudioniciListNaziv>
  <DomainObject.Predmet.SudioniciListAdressOIB>
    <izvorni_sadrzaj>
      <item>FINA, OIB 85821130368</item>
      <item>Zadarska privatna gimnazija s pravom javnosti, OIB 13265301756, Splitska ulica 1,23000 Zadar</item>
    </izvorni_sadrzaj>
    <derivirana_varijabla naziv="DomainObject.Predmet.SudioniciListAdressOIB_1">
      <item>FINA, OIB 85821130368</item>
      <item>Zadarska privatna gimnazija s pravom javnosti, OIB 13265301756, Splitska ulica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13265301756</item>
    </izvorni_sadrzaj>
    <derivirana_varijabla naziv="DomainObject.Predmet.SudioniciListNazivOIB_1">
      <item>, OIB 85821130368</item>
      <item>, OIB 13265301756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105</properties:Words>
  <properties:Characters>642</properties:Characters>
  <properties:Lines>35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2017-11-14T08:25:00Z</dcterms:created>
  <dc:creator>Katarina Miletić</dc:creator>
  <cp:lastModifiedBy>Marijana Žuža</cp:lastModifiedBy>
  <cp:lastPrinted>2017-07-14T15:07:00Z</cp:lastPrinted>
  <dcterms:modified xmlns:xsi="http://www.w3.org/2001/XMLSchema-instance" xsi:type="dcterms:W3CDTF">2017-11-14T08:31:00Z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