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5916" w14:paraId="bf2591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10DFD">
        <w:rPr>
          <w:rFonts w:cs="Times New Roman" w:hAnsi="Times New Roman" w:ascii="Times New Roman"/>
          <w:b w:val="false"/>
          <w:sz w:val="24"/>
          <w:szCs w:val="24"/>
        </w:rPr>
        <w:t>5088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A10DFD">
        <w:t>BUKOVAC I SURADNICI ODVJETNIČKO DRUŠTVO d.o.o., Zagreb, Međimurska 19/IV, OIB: 92142520079</w:t>
      </w:r>
      <w:r w:rsidR="005A25CC">
        <w:t>,</w:t>
      </w:r>
      <w:r w:rsidR="00424E38">
        <w:t xml:space="preserve"> </w:t>
      </w:r>
      <w:r w:rsidR="003C5353" w:rsidRPr="002365A1">
        <w:t xml:space="preserve"> </w:t>
      </w:r>
      <w:r w:rsidR="005A25CC">
        <w:t>2</w:t>
      </w:r>
      <w:r w:rsidR="00A10DFD">
        <w:t>6</w:t>
      </w:r>
      <w:r w:rsidR="005A25CC">
        <w:t>. veljače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A10DFD">
        <w:t>BUKOVAC I SURADNICI ODVJETNIČKO DRUŠTVO d.o.o., Zagreb, Međimurska 19/IV, OIB: 92142520079</w:t>
      </w:r>
      <w:r w:rsidR="005A25CC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A10DFD">
        <w:t>17. travnja</w:t>
      </w:r>
      <w:r w:rsidR="00595619">
        <w:t xml:space="preserve"> 2018</w:t>
      </w:r>
      <w:r w:rsidR="00957736">
        <w:t>.</w:t>
      </w:r>
      <w:r>
        <w:t xml:space="preserve"> u </w:t>
      </w:r>
      <w:r w:rsidR="00A10DFD">
        <w:t>9</w:t>
      </w:r>
      <w:r w:rsidR="005A25CC">
        <w:t>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,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A10DFD">
        <w:t>26</w:t>
      </w:r>
      <w:r w:rsidR="005A25CC">
        <w:t>. veljače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138" w:rsidR="00B93138">
      <w:r>
        <w:separator/>
      </w:r>
    </w:p>
  </w:endnote>
  <w:endnote w:id="0" w:type="continuationSeparator">
    <w:p w:rsidRDefault="00B93138" w:rsidR="00B93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138" w:rsidR="00B93138">
      <w:r>
        <w:separator/>
      </w:r>
    </w:p>
  </w:footnote>
  <w:footnote w:id="0" w:type="continuationSeparator">
    <w:p w:rsidRDefault="00B93138" w:rsidR="00B93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9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59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0DFD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3138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9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9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9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9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9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9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9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9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
original spis u ref, preslik na VTS</izvorni_sadrzaj>
    <derivirana_varijabla naziv="DomainObject.Predmet.Opis_1">5 Su-867/15 od 16.6.16.
original spis u ref, preslik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St-5088/2016</izvorni_sadrzaj>
    <derivirana_varijabla naziv="DomainObject.Predmet.OznakaBroj_1">St-5088/2016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prema naredbi suca od 8.2.2018.
ide na VTS, original u referadi</izvorni_sadrzaj>
    <derivirana_varijabla naziv="DomainObject.Predmet.PrimjedbaSuca_1">Preslik dijela spisa prema naredbi suca od 8.2.2018.
ide na VTS, original u referadi</derivirana_varijabla>
  </DomainObject.Predmet.PrimjedbaSuca>
  <DomainObject.Predmet.ProtustrankaFormated>
    <izvorni_sadrzaj>  BUKOVAC I SURADNICI odvjetničko društvo, d.o.o. zastupanog po punomoćniku Davorin Bukovac</izvorni_sadrzaj>
    <derivirana_varijabla naziv="DomainObject.Predmet.ProtustrankaFormated_1">  BUKOVAC I SURADNICI odvjetničko društvo, d.o.o. zastupanog po punomoćniku Davorin Bukovac</derivirana_varijabla>
  </DomainObject.Predmet.ProtustrankaFormated>
  <DomainObject.Predmet.ProtustrankaFormatedOIB>
    <izvorni_sadrzaj>  BUKOVAC I SURADNICI odvjetničko društvo, d.o.o., OIB 92142520079 zastupanog po punomoćniku Davorin Bukovac</izvorni_sadrzaj>
    <derivirana_varijabla naziv="DomainObject.Predmet.ProtustrankaFormatedOIB_1">  BUKOVAC I SURADNICI odvjetničko društvo, d.o.o., OIB 92142520079 zastupanog po punomoćniku Davorin Bukovac</derivirana_varijabla>
  </DomainObject.Predmet.ProtustrankaFormatedOIB>
  <DomainObject.Predmet.ProtustrankaFormatedWithAdress>
    <izvorni_sadrzaj> BUKOVAC I SURADNICI odvjetničko društvo, d.o.o., Međimurska 19/4, 10000 Zagreb zastupanog po punomoćniku Davorin Bukovac</izvorni_sadrzaj>
    <derivirana_varijabla naziv="DomainObject.Predmet.ProtustrankaFormatedWithAdress_1"> BUKOVAC I SURADNICI odvjetničko društvo, d.o.o., Međimurska 19/4, 10000 Zagreb zastupanog po punomoćniku Davorin Bukovac</derivirana_varijabla>
  </DomainObject.Predmet.ProtustrankaFormatedWithAdress>
  <DomainObject.Predmet.ProtustrankaFormatedWithAdressOIB>
    <izvorni_sadrzaj> BUKOVAC I SURADNICI odvjetničko društvo, d.o.o., OIB 92142520079, Međimurska 19/4, 10000 Zagreb zastupanog po punomoćniku Davorin Bukovac</izvorni_sadrzaj>
    <derivirana_varijabla naziv="DomainObject.Predmet.ProtustrankaFormatedWithAdressOIB_1"> BUKOVAC I SURADNICI odvjetničko društvo, d.o.o., OIB 92142520079, Međimurska 19/4, 10000 Zagreb zastupanog po punomoćniku Davorin Bukovac</derivirana_varijabla>
  </DomainObject.Predmet.ProtustrankaFormatedWithAdressOIB>
  <DomainObject.Predmet.ProtustrankaWithAdress>
    <izvorni_sadrzaj>BUKOVAC I SURADNICI odvjetničko društvo, d.o.o. Međimurska 19/4, 10000 Zagreb</izvorni_sadrzaj>
    <derivirana_varijabla naziv="DomainObject.Predmet.ProtustrankaWithAdress_1">BUKOVAC I SURADNICI odvjetničko društvo, d.o.o. Međimurska 19/4, 10000 Zagreb</derivirana_varijabla>
  </DomainObject.Predmet.ProtustrankaWithAdress>
  <DomainObject.Predmet.ProtustrankaWithAdressOIB>
    <izvorni_sadrzaj>BUKOVAC I SURADNICI odvjetničko društvo, d.o.o., OIB 92142520079, Međimurska 19/4, 10000 Zagreb</izvorni_sadrzaj>
    <derivirana_varijabla naziv="DomainObject.Predmet.ProtustrankaWithAdressOIB_1">BUKOVAC I SURADNICI odvjetničko društvo, d.o.o., OIB 92142520079, Međimurska 19/4, 10000 Zagreb</derivirana_varijabla>
  </DomainObject.Predmet.ProtustrankaWithAdressOIB>
  <DomainObject.Predmet.ProtustrankaNazivFormated>
    <izvorni_sadrzaj>BUKOVAC I SURADNICI odvjetničko društvo, d.o.o.</izvorni_sadrzaj>
    <derivirana_varijabla naziv="DomainObject.Predmet.ProtustrankaNazivFormated_1">BUKOVAC I SURADNICI odvjetničko društvo, d.o.o.</derivirana_varijabla>
  </DomainObject.Predmet.ProtustrankaNazivFormated>
  <DomainObject.Predmet.ProtustrankaNazivFormatedOIB>
    <izvorni_sadrzaj>BUKOVAC I SURADNICI odvjetničko društvo, d.o.o., OIB 92142520079</izvorni_sadrzaj>
    <derivirana_varijabla naziv="DomainObject.Predmet.ProtustrankaNazivFormatedOIB_1">BUKOVAC I SURADNICI odvjetničko društvo, d.o.o., OIB 92142520079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veljače 2018.</izvorni_sadrzaj>
    <derivirana_varijabla naziv="DomainObject.Predmet.SpisIzvanSuda.DatumIzlazaSpisa_1">15.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BUKOVAC I SURADNICI odvjetničko društvo, d.o.o. zastupanog po punomoćniku Davorin Bukovac</item>
    </izvorni_sadrzaj>
    <derivirana_varijabla naziv="DomainObject.Predmet.ProtuStrankaListFormated_1">
      <item>BUKOVAC I SURADNICI odvjetničko društvo, d.o.o. zastupanog po punomoćniku Davorin Bukovac</item>
    </derivirana_varijabla>
  </DomainObject.Predmet.ProtuStrankaListFormated>
  <DomainObject.Predmet.ProtuStrankaListFormatedOIB>
    <izvorni_sadrzaj>
      <item>BUKOVAC I SURADNICI odvjetničko društvo, d.o.o., OIB 92142520079 zastupanog po punomoćniku Davorin Bukovac</item>
    </izvorni_sadrzaj>
    <derivirana_varijabla naziv="DomainObject.Predmet.ProtuStrankaListFormatedOIB_1">
      <item>BUKOVAC I SURADNICI odvjetničko društvo, d.o.o., OIB 92142520079 zastupanog po punomoćniku Davorin Bukovac</item>
    </derivirana_varijabla>
  </DomainObject.Predmet.ProtuStrankaListFormatedOIB>
  <DomainObject.Predmet.ProtuStrankaListFormatedWithAdress>
    <izvorni_sadrzaj>
      <item>BUKOVAC I SURADNICI odvjetničko društvo, d.o.o., Međimurska 19/4, 10000 Zagreb zastupanog po punomoćniku Davorin Bukovac</item>
    </izvorni_sadrzaj>
    <derivirana_varijabla naziv="DomainObject.Predmet.ProtuStrankaListFormatedWithAdress_1">
      <item>BUKOVAC I SURADNICI odvjetničko društvo, d.o.o., Međimurska 19/4, 10000 Zagreb zastupanog po punomoćniku Davorin Bukovac</item>
    </derivirana_varijabla>
  </DomainObject.Predmet.ProtuStrankaListFormatedWithAdress>
  <DomainObject.Predmet.ProtuStrankaListFormatedWithAdressOIB>
    <izvorni_sadrzaj>
      <item>BUKOVAC I SURADNICI odvjetničko društvo, d.o.o., OIB 92142520079, Međimurska 19/4, 10000 Zagreb zastupanog po punomoćniku Davorin Bukovac</item>
    </izvorni_sadrzaj>
    <derivirana_varijabla naziv="DomainObject.Predmet.ProtuStrankaListFormatedWithAdressOIB_1">
      <item>BUKOVAC I SURADNICI odvjetničko društvo, d.o.o., OIB 92142520079, Međimurska 19/4, 10000 Zagreb zastupanog po punomoćniku Davorin Bukovac</item>
    </derivirana_varijabla>
  </DomainObject.Predmet.ProtuStrankaListFormatedWithAdressOIB>
  <DomainObject.Predmet.ProtuStrankaListNazivFormated>
    <izvorni_sadrzaj>
      <item>BUKOVAC I SURADNICI odvjetničko društvo, d.o.o.</item>
    </izvorni_sadrzaj>
    <derivirana_varijabla naziv="DomainObject.Predmet.ProtuStrankaListNazivFormated_1">
      <item>BUKOVAC I SURADNICI odvjetničko društvo, d.o.o.</item>
    </derivirana_varijabla>
  </DomainObject.Predmet.ProtuStrankaListNazivFormated>
  <DomainObject.Predmet.ProtuStrankaListNazivFormatedOIB>
    <izvorni_sadrzaj>
      <item>BUKOVAC I SURADNICI odvjetničko društvo, d.o.o., OIB 92142520079</item>
    </izvorni_sadrzaj>
    <derivirana_varijabla naziv="DomainObject.Predmet.ProtuStrankaListNazivFormatedOIB_1">
      <item>BUKOVAC I SURADNICI odvjetničko društvo, d.o.o., OIB 92142520079</item>
    </derivirana_varijabla>
  </DomainObject.Predmet.ProtuStrankaListNazivFormatedOIB>
  <DomainObject.Predmet.OstaliListFormated>
    <izvorni_sadrzaj>
      <item>Davorin Bukovac punomoćnik sudionika u postupku BUKOVAC I SURADNICI odvjetničko društvo, d.o.o.</item>
    </izvorni_sadrzaj>
    <derivirana_varijabla naziv="DomainObject.Predmet.OstaliListFormated_1">
      <item>Davorin Bukovac punomoćnik sudionika u postupku BUKOVAC I SURADNICI odvjetničko društvo, d.o.o.</item>
    </derivirana_varijabla>
  </DomainObject.Predmet.OstaliListFormated>
  <DomainObject.Predmet.OstaliListFormatedOIB>
    <izvorni_sadrzaj>
      <item>Davorin Bukovac, OIB 73207077952 punomoćnik sudionika u postupku BUKOVAC I SURADNICI odvjetničko društvo, d.o.o.</item>
    </izvorni_sadrzaj>
    <derivirana_varijabla naziv="DomainObject.Predmet.OstaliListFormatedOIB_1">
      <item>Davorin Bukovac, OIB 73207077952 punomoćnik sudionika u postupku BUKOVAC I SURADNICI odvjetničko društvo, d.o.o.</item>
    </derivirana_varijabla>
  </DomainObject.Predmet.OstaliListFormatedOIB>
  <DomainObject.Predmet.OstaliListFormatedWithAdress>
    <izvorni_sadrzaj>
      <item>Davorin Bukovac, Pokornoga 9, 10000 Zagreb punomoćnik sudionika u postupku BUKOVAC I SURADNICI odvjetničko društvo, d.o.o.</item>
    </izvorni_sadrzaj>
    <derivirana_varijabla naziv="DomainObject.Predmet.OstaliListFormatedWithAdress_1">
      <item>Davorin Bukovac, Pokornoga 9, 10000 Zagreb punomoćnik sudionika u postupku BUKOVAC I SURADNICI odvjetničko društvo, d.o.o.</item>
    </derivirana_varijabla>
  </DomainObject.Predmet.OstaliListFormatedWithAdress>
  <DomainObject.Predmet.OstaliListFormatedWithAdressOIB>
    <izvorni_sadrzaj>
      <item>Davorin Bukovac, OIB 73207077952, Pokornoga 9, 10000 Zagreb punomoćnik sudionika u postupku BUKOVAC I SURADNICI odvjetničko društvo, d.o.o.</item>
    </izvorni_sadrzaj>
    <derivirana_varijabla naziv="DomainObject.Predmet.OstaliListFormatedWithAdressOIB_1">
      <item>Davorin Bukovac, OIB 73207077952, Pokornoga 9, 10000 Zagreb punomoćnik sudionika u postupku BUKOVAC I SURADNICI odvjetničko društvo, d.o.o.</item>
    </derivirana_varijabla>
  </DomainObject.Predmet.OstaliListFormatedWithAdressOIB>
  <DomainObject.Predmet.OstaliListNazivFormated>
    <izvorni_sadrzaj>
      <item>Davorin Bukovac</item>
    </izvorni_sadrzaj>
    <derivirana_varijabla naziv="DomainObject.Predmet.OstaliListNazivFormated_1">
      <item>Davorin Bukovac</item>
    </derivirana_varijabla>
  </DomainObject.Predmet.OstaliListNazivFormated>
  <DomainObject.Predmet.OstaliListNazivFormatedOIB>
    <izvorni_sadrzaj>
      <item>Davorin Bukovac, OIB 73207077952</item>
    </izvorni_sadrzaj>
    <derivirana_varijabla naziv="DomainObject.Predmet.OstaliListNazivFormatedOIB_1">
      <item>Davorin Bukovac, OIB 73207077952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BUKOVAC I SURADNICI odvjetničko društvo, d.o.o.</izvorni_sadrzaj>
    <derivirana_varijabla naziv="DomainObject.Predmet.ProtustrankaIDrugi_1">BUKOVAC I SURADNICI odvjetničko društvo,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BUKOVAC I SURADNICI odvjetničko društvo, d.o.o., OIB 92142520079, Međimurska 19/4, 10000 Zagreb</izvorni_sadrzaj>
    <derivirana_varijabla naziv="DomainObject.Predmet.ProtustrankaIDrugiAdressOIB_1">BUKOVAC I SURADNICI odvjetničko društvo, d.o.o., OIB 92142520079,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BUKOVAC I SURADNICI odvjetničko društvo, d.o.o.</item>
      <item>Davorin Bukovac</item>
    </izvorni_sadrzaj>
    <derivirana_varijabla naziv="DomainObject.Predmet.SudioniciListNaziv_1">
      <item>FINA Regionalni centar Zagreb</item>
      <item>BUKOVAC I SURADNICI odvjetničko društvo, d.o.o.</item>
      <item>Davorin Bukovac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izvorni_sadrzaj>
    <derivirana_varijabla naziv="DomainObject.Predmet.SudioniciListAdressOIB_1"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92142520079</item>
      <item>, OIB 73207077952</item>
    </izvorni_sadrzaj>
    <derivirana_varijabla naziv="DomainObject.Predmet.SudioniciListNazivOIB_1">
      <item>, OIB 85821130368</item>
      <item>, OIB 92142520079</item>
      <item>, OIB 73207077952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225</properties:Words>
  <properties:Characters>1143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2018-02-26T12:31:00Z</dcterms:created>
  <dc:creator>Korisnik</dc:creator>
  <cp:lastModifiedBy>Draženka Prpić</cp:lastModifiedBy>
  <cp:lastPrinted>2018-02-26T12:33:00Z</cp:lastPrinted>
  <dcterms:modified xmlns:xsi="http://www.w3.org/2001/XMLSchema-instance" xsi:type="dcterms:W3CDTF">2018-02-26T12:33:00Z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POSTUPKA-St-5088-16.docx)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