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d2d8" w14:paraId="f29d2d8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 w:rsidR="00B26E70">
        <w:t>IMAGO</w:t>
      </w:r>
      <w:r w:rsidR="00FC0B69">
        <w:t xml:space="preserve"> d.o.o.</w:t>
      </w:r>
      <w:r w:rsidR="00FC0B69" w:rsidRPr="00936C9E">
        <w:t xml:space="preserve"> </w:t>
      </w:r>
      <w:r w:rsidR="00B26E70">
        <w:t>Ližnjan</w:t>
      </w:r>
      <w:r w:rsidR="00FC0B69">
        <w:t xml:space="preserve">, </w:t>
      </w:r>
      <w:r w:rsidR="00B26E70">
        <w:t>Ližnjan 314</w:t>
      </w:r>
      <w:r w:rsidR="00FC0B69">
        <w:t>,</w:t>
      </w:r>
      <w:r w:rsidR="00FC0B69" w:rsidRPr="00936C9E">
        <w:t xml:space="preserve"> OIB: </w:t>
      </w:r>
      <w:r w:rsidR="00B26E70" w:rsidRPr="00B26E70">
        <w:t>87228803543</w:t>
      </w:r>
      <w:r>
        <w:t xml:space="preserve">, </w:t>
      </w:r>
      <w:r w:rsidR="00B26E70">
        <w:t>4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26E70">
        <w:t>IMAGO d.o.o.</w:t>
      </w:r>
      <w:r w:rsidR="00B26E70" w:rsidRPr="00936C9E">
        <w:t xml:space="preserve"> </w:t>
      </w:r>
      <w:r w:rsidR="00B26E70">
        <w:t>Ližnjan, Ližnjan 314,</w:t>
      </w:r>
      <w:r w:rsidR="00B26E70" w:rsidRPr="00936C9E">
        <w:t xml:space="preserve"> OIB: </w:t>
      </w:r>
      <w:r w:rsidR="00B26E70" w:rsidRPr="00B26E70">
        <w:t>87228803543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B26E70"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B26E70">
        <w:rPr>
          <w:b/>
          <w:lang w:val="pl-PL"/>
        </w:rPr>
        <w:t>9</w:t>
      </w:r>
      <w:r>
        <w:rPr>
          <w:b/>
          <w:lang w:val="pl-PL"/>
        </w:rPr>
        <w:t>:</w:t>
      </w:r>
      <w:r w:rsidR="00B26E70">
        <w:rPr>
          <w:b/>
          <w:lang w:val="pl-PL"/>
        </w:rPr>
        <w:t>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B26E70">
        <w:t>IMAGO d.o.o.</w:t>
      </w:r>
      <w:r w:rsidR="00B26E70" w:rsidRPr="00936C9E">
        <w:t xml:space="preserve"> </w:t>
      </w:r>
      <w:r w:rsidR="00B26E70">
        <w:t>Ližnjan, Ližnjan 314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>- zakonski zastupni</w:t>
      </w:r>
      <w:r w:rsidR="00B26E70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B26E70">
        <w:t>Pavao Gaborović iz Ližnjana, Smiljevac 64</w:t>
      </w:r>
      <w:r w:rsidR="00FC0B69" w:rsidRPr="00936C9E">
        <w:t xml:space="preserve">, OIB: </w:t>
      </w:r>
      <w:r w:rsidR="00B26E70">
        <w:t>88585093572, i Marijana Gaborović iz Ližnjana, Smiljevac 64, OIB: 01756088162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>Poziva</w:t>
      </w:r>
      <w:r w:rsidR="00B26E70">
        <w:t>ju</w:t>
      </w:r>
      <w:r w:rsidRPr="00FE1051">
        <w:t xml:space="preserve"> se </w:t>
      </w:r>
      <w:r w:rsidR="00B26E70">
        <w:rPr>
          <w:lang w:val="sv-SE"/>
        </w:rPr>
        <w:t>zakonski zastupnici</w:t>
      </w:r>
      <w:r w:rsidRPr="00FE1051">
        <w:rPr>
          <w:lang w:val="sv-SE"/>
        </w:rPr>
        <w:t xml:space="preserve"> dužnika </w:t>
      </w:r>
      <w:r w:rsidR="00B26E70">
        <w:t>Pavao Gaborović iz Ližnjana, Smiljevac 64</w:t>
      </w:r>
      <w:r w:rsidR="00B26E70" w:rsidRPr="00936C9E">
        <w:t xml:space="preserve">, OIB: </w:t>
      </w:r>
      <w:r w:rsidR="00B26E70">
        <w:t>88585093572, i Marijana Gaborović iz Ližnjana, Smiljevac 64, OIB: 01756088162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B26E70">
        <w:t>IMAGO d.o.o.</w:t>
      </w:r>
      <w:r w:rsidR="00B26E70" w:rsidRPr="00936C9E">
        <w:t xml:space="preserve"> </w:t>
      </w:r>
      <w:r w:rsidR="00B26E70">
        <w:t>Ližnjan, Ližnjan 314,</w:t>
      </w:r>
      <w:r w:rsidR="00B26E70" w:rsidRPr="00936C9E">
        <w:t xml:space="preserve"> OIB: </w:t>
      </w:r>
      <w:r w:rsidR="00B26E70" w:rsidRPr="00B26E70">
        <w:t>87228803543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B26E70" w:rsidR="008450BF">
      <w:pPr>
        <w:jc w:val="center"/>
      </w:pPr>
      <w:r w:rsidRPr="00FE1051">
        <w:t xml:space="preserve">U Pazinu, </w:t>
      </w:r>
      <w:r w:rsidR="00B26E70">
        <w:t>4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B26E70" w:rsidP="008450BF" w:rsidR="00B26E70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476924">
        <w:t>, v.r.</w:t>
      </w:r>
    </w:p>
    <w:p w:rsidRDefault="008450BF" w:rsidP="008450BF" w:rsidR="008450BF"/>
    <w:p w:rsidRDefault="00B26E70" w:rsidP="008450BF" w:rsidR="00B26E70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8450BF" w:rsidP="008450BF" w:rsidR="008450BF" w:rsidRPr="00FE1051">
      <w:r w:rsidRPr="00FE1051">
        <w:t xml:space="preserve">- dužnik </w:t>
      </w:r>
      <w:r w:rsidR="00FC0B69">
        <w:t>PETERFAJ d.o.o.</w:t>
      </w:r>
      <w:r w:rsidR="00FC0B69" w:rsidRPr="00936C9E">
        <w:t xml:space="preserve"> </w:t>
      </w:r>
      <w:r w:rsidR="00FC0B69">
        <w:t>Poreč, Mate Vlašića 20</w:t>
      </w:r>
    </w:p>
    <w:p w:rsidRDefault="008450BF" w:rsidP="008450BF" w:rsidR="008450BF">
      <w:r w:rsidRPr="00FE1051">
        <w:rPr>
          <w:lang w:val="sv-SE"/>
        </w:rPr>
        <w:t>- zakonski zastupni</w:t>
      </w:r>
      <w:r w:rsidR="00B26E70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B26E70">
        <w:t>Pavao Gaborović iz Ližnjana, Smiljevac 64, i Marijana Gaborović iz Ližnjana, Smiljevac 64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E70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19728C" w:rsidR="00BA0634">
        <w:pPr>
          <w:pStyle w:val="Zaglavlje"/>
          <w:jc w:val="center"/>
        </w:pPr>
      </w:p>
    </w:sdtContent>
  </w:sdt>
  <w:p w:rsidRDefault="0019728C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r>
      <w:t>Posl. broj: 1 St-</w:t>
    </w:r>
    <w:r w:rsidR="00B26E70">
      <w:t>428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19728C"/>
    <w:rsid w:val="0032799D"/>
    <w:rsid w:val="00332079"/>
    <w:rsid w:val="00476924"/>
    <w:rsid w:val="006110CE"/>
    <w:rsid w:val="008450BF"/>
    <w:rsid w:val="00B26E70"/>
    <w:rsid w:val="00CE004E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92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92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92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92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92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92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92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92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St-428/2017-4</izvorni_sadrzaj>
    <derivirana_varijabla naziv="DomainObject.Oznaka_1">St-428/2017-4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St-428/2017-4</izvorni_sadrzaj>
    <derivirana_varijabla naziv="DomainObject.PoslovniBrojDokumenta_1">St-428/2017-4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287</properties:Words>
  <properties:Characters>1501</properties:Characters>
  <properties:Lines>47</properties:Lines>
  <properties:Paragraphs>22</properties:Paragraphs>
  <properties:TotalTime>16</properties:TotalTime>
  <properties:ScaleCrop>false</properties:ScaleCrop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2017-09-04T10:14:00Z</cp:lastPrinted>
  <dcterms:modified xmlns:xsi="http://www.w3.org/2001/XMLSchema-instance" xsi:type="dcterms:W3CDTF">2017-09-04T10:14:00Z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