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791c" w14:paraId="a30791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74CF9">
        <w:t>1086</w:t>
      </w:r>
      <w:r w:rsidR="00BE14DE">
        <w:t>/</w:t>
      </w:r>
      <w:r w:rsidR="00245588">
        <w:t>16-</w:t>
      </w:r>
      <w:r w:rsidR="00D74CF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D74CF9">
        <w:t xml:space="preserve"> FIDUS d.o.o., Bibinje, Vila Velebita 5, OIB: 24850186100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74CF9">
        <w:t xml:space="preserve">19. listopada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74CF9">
        <w:t>FIDUS d.o.o., Bibinje, Vila Velebita 5, OIB: 24850186100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D74CF9" w:rsidP="00A70A5D" w:rsidR="000A6B55">
      <w:pPr>
        <w:jc w:val="center"/>
      </w:pPr>
      <w:r>
        <w:t xml:space="preserve">1. prosinca </w:t>
      </w:r>
      <w:r w:rsidR="00D44689">
        <w:t>2016</w:t>
      </w:r>
      <w:r w:rsidR="00A70A5D">
        <w:t>. u</w:t>
      </w:r>
      <w:r w:rsidR="00A70A5D" w:rsidRPr="00F60CD9">
        <w:t xml:space="preserve"> </w:t>
      </w:r>
      <w:r>
        <w:t>09,30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74CF9" w:rsidP="000A6B55" w:rsidR="000A6B55">
      <w:pPr>
        <w:jc w:val="center"/>
      </w:pPr>
      <w:r>
        <w:t>1. prosinca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09,32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D74CF9" w:rsidR="00D74CF9" w:rsidRPr="006A6907">
      <w:pPr>
        <w:jc w:val="both"/>
      </w:pPr>
      <w:r w:rsidRPr="00F60CD9">
        <w:tab/>
      </w:r>
      <w:r w:rsidR="00D74CF9" w:rsidRPr="00F60CD9">
        <w:tab/>
      </w:r>
      <w:r w:rsidR="00D74CF9">
        <w:t>Financijska agencija je</w:t>
      </w:r>
      <w:r w:rsidR="00D74CF9" w:rsidRPr="004E0D54">
        <w:t xml:space="preserve"> dostavi</w:t>
      </w:r>
      <w:r w:rsidR="00D74CF9">
        <w:t>la</w:t>
      </w:r>
      <w:r w:rsidR="00D74CF9" w:rsidRPr="004E0D54">
        <w:t xml:space="preserve"> ovom sudu prijedlog za </w:t>
      </w:r>
      <w:r w:rsidR="00D74CF9">
        <w:t>otvaranje</w:t>
      </w:r>
      <w:r w:rsidR="00D74CF9" w:rsidRPr="004E0D54">
        <w:t xml:space="preserve"> stečajnog postupka nad stečajnim dužnikom </w:t>
      </w:r>
      <w:r w:rsidR="00D74CF9">
        <w:t>FIDUS d.o.o., Bibinje</w:t>
      </w:r>
      <w:r w:rsidR="00D74CF9" w:rsidRPr="004E0D54">
        <w:t>, navodeći da</w:t>
      </w:r>
      <w:r w:rsidR="00D74CF9">
        <w:t xml:space="preserve"> dužnik na </w:t>
      </w:r>
      <w:r w:rsidR="00D74CF9" w:rsidRPr="006A6907">
        <w:t xml:space="preserve">dan </w:t>
      </w:r>
      <w:r w:rsidR="00D74CF9">
        <w:t>11. listopada 2016.</w:t>
      </w:r>
      <w:r w:rsidR="00D74CF9" w:rsidRPr="006A6907">
        <w:t xml:space="preserve"> u Očevidniku redoslijeda osnova za plaćanje ima evidentirane neizvršene </w:t>
      </w:r>
      <w:r w:rsidR="00D74CF9" w:rsidRPr="006A6907">
        <w:lastRenderedPageBreak/>
        <w:t xml:space="preserve">osnove za plaćanje u neprekinutom razdoblju od </w:t>
      </w:r>
      <w:r w:rsidR="00D74CF9">
        <w:t>120</w:t>
      </w:r>
      <w:r w:rsidR="00D74CF9" w:rsidRPr="006A6907">
        <w:t xml:space="preserve"> dana u iznosu od </w:t>
      </w:r>
      <w:r w:rsidR="00D74CF9">
        <w:t xml:space="preserve">14.772,00 </w:t>
      </w:r>
      <w:r w:rsidR="00D74CF9" w:rsidRPr="006A6907">
        <w:t>kun</w:t>
      </w:r>
      <w:r w:rsidR="00D74CF9">
        <w:t>a</w:t>
      </w:r>
      <w:r w:rsidR="00D74CF9" w:rsidRPr="006A6907">
        <w:t xml:space="preserve">, te da ima </w:t>
      </w:r>
      <w:r w:rsidR="00D74CF9">
        <w:t>dva</w:t>
      </w:r>
      <w:r w:rsidR="00D74CF9" w:rsidRPr="006A6907">
        <w:t xml:space="preserve"> zaposlenika. </w:t>
      </w:r>
      <w:r w:rsidR="00D74CF9">
        <w:t xml:space="preserve">  </w:t>
      </w:r>
    </w:p>
    <w:p w:rsidRDefault="00D74CF9" w:rsidP="00D74CF9" w:rsidR="00D74CF9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D74CF9" w:rsidP="00D74CF9" w:rsidR="00D74CF9" w:rsidRPr="00F60CD9"/>
    <w:p w:rsidRDefault="005A3991" w:rsidP="00D74CF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D74CF9">
        <w:t>19. listopada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D74CF9">
        <w:t xml:space="preserve">FIDUS d.o.o., Bibinje, Vila Velebita 5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D74CF9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KNEZ, Bibinje, Ante Starčevića 15</w:t>
      </w:r>
      <w:r w:rsidR="00927A30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A2C9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D74CF9">
      <w:t>1086</w:t>
    </w:r>
    <w:r w:rsidR="006B2B7C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2C97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2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2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društvo s ograničenom odgovornošću za građenje, trgovinu i djelatnosti putničke agencije</izvorni_sadrzaj>
    <derivirana_varijabla naziv="DomainObject.Predmet.ProtustrankaFormated_1">  FIDUS društvo s ograničenom odgovornošću za građenje, trgovinu i djelatnosti putničke agencije</derivirana_varijabla>
  </DomainObject.Predmet.ProtustrankaFormated>
  <DomainObject.Predmet.ProtustrankaFormatedOIB>
    <izvorni_sadrzaj>  FIDUS društvo s ograničenom odgovornošću za građenje, trgovinu i djelatnosti putničke agencije, OIB 24850186100</izvorni_sadrzaj>
    <derivirana_varijabla naziv="DomainObject.Predmet.ProtustrankaFormatedOIB_1">  FIDUS društvo s ograničenom odgovornošću za građenje, trgovinu i djelatnosti putničke agencije, OIB 24850186100</derivirana_varijabla>
  </DomainObject.Predmet.ProtustrankaFormatedOIB>
  <DomainObject.Predmet.ProtustrankaFormatedWithAdress>
    <izvorni_sadrzaj> FIDUS društvo s ograničenom odgovornošću za građenje, trgovinu i djelatnosti putničke agencije, Vila Velebita 5, 23205 Bibinje</izvorni_sadrzaj>
    <derivirana_varijabla naziv="DomainObject.Predmet.ProtustrankaFormatedWithAdress_1"> FIDUS društvo s ograničenom odgovornošću za građenje, trgovinu i djelatnosti putničke agencije, Vila Velebita 5, 23205 Bibinje</derivirana_varijabla>
  </DomainObject.Predmet.ProtustrankaFormatedWithAdress>
  <DomainObject.Predmet.ProtustrankaFormatedWithAdressOIB>
    <izvorni_sadrzaj> FIDUS društvo s ograničenom odgovornošću za građenje, trgovinu i djelatnosti putničke agencije, OIB 24850186100, Vila Velebita 5, 23205 Bibinje</izvorni_sadrzaj>
    <derivirana_varijabla naziv="DomainObject.Predmet.ProtustrankaFormatedWithAdressOIB_1"> FIDUS društvo s ograničenom odgovornošću za građenje, trgovinu i djelatnosti putničke agencije, OIB 24850186100, Vila Velebita 5, 23205 Bibinje</derivirana_varijabla>
  </DomainObject.Predmet.ProtustrankaFormatedWithAdressOIB>
  <DomainObject.Predmet.ProtustrankaWithAdress>
    <izvorni_sadrzaj>FIDUS društvo s ograničenom odgovornošću za građenje, trgovinu i djelatnosti putničke agencije Vila Velebita 5, 23205 Bibinje</izvorni_sadrzaj>
    <derivirana_varijabla naziv="DomainObject.Predmet.ProtustrankaWithAdress_1">FIDUS društvo s ograničenom odgovornošću za građenje, trgovinu i djelatnosti putničke agencije Vila Velebita 5, 23205 Bibinje</derivirana_varijabla>
  </DomainObject.Predmet.ProtustrankaWithAdress>
  <DomainObject.Predmet.ProtustrankaWithAdressOIB>
    <izvorni_sadrzaj>FIDUS društvo s ograničenom odgovornošću za građenje, trgovinu i djelatnosti putničke agencije, OIB 24850186100, Vila Velebita 5, 23205 Bibinje</izvorni_sadrzaj>
    <derivirana_varijabla naziv="DomainObject.Predmet.ProtustrankaWithAdressOIB_1">FIDUS društvo s ograničenom odgovornošću za građenje, trgovinu i djelatnosti putničke agencije, OIB 24850186100, Vila Velebita 5, 23205 Bibinje</derivirana_varijabla>
  </DomainObject.Predmet.ProtustrankaWithAdressOIB>
  <DomainObject.Predmet.ProtustrankaNazivFormated>
    <izvorni_sadrzaj>FIDUS društvo s ograničenom odgovornošću za građenje, trgovinu i djelatnosti putničke agencije</izvorni_sadrzaj>
    <derivirana_varijabla naziv="DomainObject.Predmet.ProtustrankaNazivFormated_1">FIDUS društvo s ograničenom odgovornošću za građenje, trgovinu i djelatnosti putničke agencije</derivirana_varijabla>
  </DomainObject.Predmet.ProtustrankaNazivFormated>
  <DomainObject.Predmet.ProtustrankaNazivFormatedOIB>
    <izvorni_sadrzaj>FIDUS društvo s ograničenom odgovornošću za građenje, trgovinu i djelatnosti putničke agencije, OIB 24850186100</izvorni_sadrzaj>
    <derivirana_varijabla naziv="DomainObject.Predmet.ProtustrankaNazivFormatedOIB_1">FIDUS društvo s ograničenom odgovornošću za građenje, trgovinu i djelatnosti putničke agencije, OIB 24850186100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FIDUS društvo s ograničenom odgovornošću za građenje, trgovinu i djelatnosti putničke agencije</item>
    </izvorni_sadrzaj>
    <derivirana_varijabla naziv="DomainObject.Predmet.ProtuStrankaListFormated_1">
      <item>FIDUS društvo s ograničenom odgovornošću za građenje, trgovinu i djelatnosti putničke agencije</item>
    </derivirana_varijabla>
  </DomainObject.Predmet.ProtuStrankaListFormated>
  <DomainObject.Predmet.ProtuStrankaListFormatedOIB>
    <izvorni_sadrzaj>
      <item>FIDUS društvo s ograničenom odgovornošću za građenje, trgovinu i djelatnosti putničke agencije, OIB 24850186100</item>
    </izvorni_sadrzaj>
    <derivirana_varijabla naziv="DomainObject.Predmet.ProtuStrankaListFormatedOIB_1">
      <item>FIDUS društvo s ograničenom odgovornošću za građenje, trgovinu i djelatnosti putničke agencije, OIB 24850186100</item>
    </derivirana_varijabla>
  </DomainObject.Predmet.ProtuStrankaListFormatedOIB>
  <DomainObject.Predmet.Protu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ProtuStrankaListFormatedWithAdress_1">
      <item>FIDUS društvo s ograničenom odgovornošću za građenje, trgovinu i djelatnosti putničke agencije, Vila Velebita 5, 23205 Bibinje</item>
    </derivirana_varijabla>
  </DomainObject.Predmet.ProtuStrankaListFormatedWithAdress>
  <DomainObject.Predmet.Protu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ProtuStrankaListFormatedWithAdressOIB_1">
      <item>FIDUS društvo s ograničenom odgovornošću za građenje, trgovinu i djelatnosti putničke agencije, OIB 24850186100, Vila Velebita 5, 23205 Bibinje</item>
    </derivirana_varijabla>
  </DomainObject.Predmet.ProtuStrankaListFormatedWithAdressOIB>
  <DomainObject.Predmet.ProtuStrankaListNazivFormated>
    <izvorni_sadrzaj>
      <item>FIDUS društvo s ograničenom odgovornošću za građenje, trgovinu i djelatnosti putničke agencije</item>
    </izvorni_sadrzaj>
    <derivirana_varijabla naziv="DomainObject.Predmet.ProtuStrankaListNazivFormated_1">
      <item>FIDUS društvo s ograničenom odgovornošću za građenje, trgovinu i djelatnosti putničke agencije</item>
    </derivirana_varijabla>
  </DomainObject.Predmet.ProtuStrankaListNazivFormated>
  <DomainObject.Predmet.ProtuStrankaListNazivFormatedOIB>
    <izvorni_sadrzaj>
      <item>FIDUS društvo s ograničenom odgovornošću za građenje, trgovinu i djelatnosti putničke agencije, OIB 24850186100</item>
    </izvorni_sadrzaj>
    <derivirana_varijabla naziv="DomainObject.Predmet.ProtuStrankaListNazivFormatedOIB_1">
      <item>FIDUS društvo s ograničenom odgovornošću za građenje, trgovinu i djelatnosti putničke agencije, OIB 24850186100</item>
    </derivirana_varijabla>
  </DomainObject.Predmet.ProtuStrankaListNazivFormatedOIB>
  <DomainObject.Predmet.OstaliListFormated>
    <izvorni_sadrzaj>
      <item>Ante Knez</item>
    </izvorni_sadrzaj>
    <derivirana_varijabla naziv="DomainObject.Predmet.OstaliListFormated_1">
      <item>Ante Knez</item>
    </derivirana_varijabla>
  </DomainObject.Predmet.OstaliListFormated>
  <DomainObject.Predmet.OstaliListFormatedOIB>
    <izvorni_sadrzaj>
      <item>Ante Knez, OIB 99679470998</item>
    </izvorni_sadrzaj>
    <derivirana_varijabla naziv="DomainObject.Predmet.OstaliListFormatedOIB_1">
      <item>Ante Knez, OIB 99679470998</item>
    </derivirana_varijabla>
  </DomainObject.Predmet.OstaliListFormatedOIB>
  <DomainObject.Predmet.OstaliListFormatedWithAdress>
    <izvorni_sadrzaj>
      <item>Ante Knez, ULICA ANTE STARČEVIĆA 17 (ranije: BIBINJE, ULICA ANTE STARČEVIĆA, 15), 23205 Bibinje</item>
    </izvorni_sadrzaj>
    <derivirana_varijabla naziv="DomainObject.Predmet.OstaliListFormatedWithAdress_1">
      <item>Ante Knez, ULICA ANTE STARČEVIĆA 17 (ranije: BIBINJE, ULICA ANTE STARČEVIĆA, 15), 23205 Bibinje</item>
    </derivirana_varijabla>
  </DomainObject.Predmet.OstaliListFormatedWithAdress>
  <DomainObject.Predmet.OstaliListFormatedWithAdressOIB>
    <izvorni_sadrzaj>
      <item>Ante Knez, OIB 99679470998, ULICA ANTE STARČEVIĆA 17 (ranije: BIBINJE, ULICA ANTE STARČEVIĆA, 15), 23205 Bibinje</item>
    </izvorni_sadrzaj>
    <derivirana_varijabla naziv="DomainObject.Predmet.OstaliListFormatedWithAdressOIB_1">
      <item>Ante Knez, OIB 99679470998, ULICA ANTE STARČEVIĆA 17 (ranije: BIBINJE, ULICA ANTE STARČEVIĆA, 15), 23205 Bibinje</item>
    </derivirana_varijabla>
  </DomainObject.Predmet.OstaliListFormatedWithAdressOIB>
  <DomainObject.Predmet.OstaliListNazivFormated>
    <izvorni_sadrzaj>
      <item>Ante Knez</item>
    </izvorni_sadrzaj>
    <derivirana_varijabla naziv="DomainObject.Predmet.OstaliListNazivFormated_1">
      <item>Ante Knez</item>
    </derivirana_varijabla>
  </DomainObject.Predmet.OstaliListNazivFormated>
  <DomainObject.Predmet.OstaliListNazivFormatedOIB>
    <izvorni_sadrzaj>
      <item>Ante Knez, OIB 99679470998</item>
    </izvorni_sadrzaj>
    <derivirana_varijabla naziv="DomainObject.Predmet.OstaliListNazivFormatedOIB_1">
      <item>Ante Knez, OIB 99679470998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FIDUS društvo s ograničenom odgovornošću za građenje, trgovinu i djelatnosti putničke agencije</izvorni_sadrzaj>
    <derivirana_varijabla naziv="DomainObject.Predmet.ProtustrankaIDrugi_1">FIDUS društvo s ograničenom odgovornošću za građenje, trgovinu i djelatnosti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FIDUS društvo s ograničenom odgovornošću za građenje, trgovinu i djelatnosti putničke agencije, OIB 24850186100, Vila Velebita 5, 23205 Bibinje</izvorni_sadrzaj>
    <derivirana_varijabla naziv="DomainObject.Predmet.ProtustrankaIDrugiAdressOIB_1">FIDUS društvo s ograničenom odgovornošću za građenje, trgovinu i djelatnosti putničke agencije, OIB 24850186100,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FIDUS društvo s ograničenom odgovornošću za građenje, trgovinu i djelatnosti putničke agencije</item>
      <item>Ante Knez</item>
    </izvorni_sadrzaj>
    <derivirana_varijabla naziv="DomainObject.Predmet.SudioniciListNaziv_1">
      <item>FINA</item>
      <item>FIDUS društvo s ograničenom odgovornošću za građenje, trgovinu i djelatnosti putničke agencije</item>
      <item>Ante Knez</item>
    </derivirana_varijabla>
  </DomainObject.Predmet.SudioniciListNaziv>
  <DomainObject.Predmet.SudioniciListAdressOIB>
    <izvorni_sadrzaj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izvorni_sadrzaj>
    <derivirana_varijabla naziv="DomainObject.Predmet.SudioniciListAdressOIB_1"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24850186100</item>
      <item>, OIB 99679470998</item>
    </izvorni_sadrzaj>
    <derivirana_varijabla naziv="DomainObject.Predmet.SudioniciListNazivOIB_1">
      <item>, OIB 85821130368</item>
      <item>, OIB 24850186100</item>
      <item>, OIB 99679470998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71A3C-7F45-47BF-B0B0-44F1F9512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1862</properties:Characters>
  <properties:Lines>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2016-10-19T06:13:00Z</dcterms:created>
  <dc:creator>Administrator</dc:creator>
  <cp:lastModifiedBy>wsadmin</cp:lastModifiedBy>
  <cp:lastPrinted>2016-09-13T09:06:00Z</cp:lastPrinted>
  <dcterms:modified xmlns:xsi="http://www.w3.org/2001/XMLSchema-instance" xsi:type="dcterms:W3CDTF">2016-10-19T10:38:00Z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