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6644" w14:paraId="36e6644" w:rsidRDefault="006D161C" w:rsidP="006D161C" w:rsidR="006D161C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>
        <w:rPr>
          <w:rFonts w:hAnsi="Times New Roman" w:ascii="Times New Roman"/>
          <w:lang w:val="hr-HR"/>
        </w:rPr>
        <w:t>9391/15</w:t>
      </w:r>
      <w:r w:rsidRPr="006D161C">
        <w:rPr>
          <w:rFonts w:hAnsi="Times New Roman" w:ascii="Times New Roman"/>
          <w:lang w:val="hr-HR"/>
        </w:rPr>
        <w:t>, na temelju odredbe čl. 430. Stečajnog zakona („Narodne novine“ br. 71/15.), dana 15. siječnja 2016., objavljuje:</w:t>
      </w:r>
    </w:p>
    <w:p w:rsidRDefault="00DF6AEF" w:rsidP="00997BA9" w:rsidR="00DF6AEF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6D161C" w:rsidP="006D161C" w:rsidR="006D161C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6D161C" w:rsidP="006D161C" w:rsidR="006D161C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6D161C" w:rsidP="006D161C" w:rsidR="006D161C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>
        <w:rPr>
          <w:rFonts w:hAnsi="Times New Roman" w:ascii="Times New Roman"/>
          <w:szCs w:val="24"/>
          <w:lang w:val="hr-HR"/>
        </w:rPr>
        <w:t xml:space="preserve">AROMA GRAL d.o.o., Zagreb, </w:t>
      </w:r>
      <w:proofErr w:type="spellStart"/>
      <w:r>
        <w:rPr>
          <w:rFonts w:hAnsi="Times New Roman" w:ascii="Times New Roman"/>
          <w:szCs w:val="24"/>
          <w:lang w:val="hr-HR"/>
        </w:rPr>
        <w:t>Miramarski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podvožnjak 7, OIB: 04949258109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6D161C" w:rsidP="006D161C" w:rsidR="006D161C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6D161C" w:rsidP="006D161C" w:rsidR="006D161C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>
        <w:rPr>
          <w:rFonts w:hAnsi="Times New Roman" w:ascii="Times New Roman"/>
          <w:lang w:val="hr-HR"/>
        </w:rPr>
        <w:t>57.163,60</w:t>
      </w:r>
      <w:r w:rsidRPr="006D161C">
        <w:rPr>
          <w:rFonts w:hAnsi="Times New Roman" w:ascii="Times New Roman"/>
          <w:szCs w:val="24"/>
          <w:lang w:val="hr-HR"/>
        </w:rPr>
        <w:t>kn.</w:t>
      </w:r>
    </w:p>
    <w:p w:rsidRDefault="006D161C" w:rsidP="006D161C" w:rsidR="006D161C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6D161C" w:rsidP="006D161C" w:rsidR="006D161C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6D161C" w:rsidP="006D161C" w:rsidR="006D161C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6D161C" w:rsidP="006D161C" w:rsidR="006D161C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6D161C" w:rsidP="006D161C" w:rsidR="006D161C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D161C" w:rsidP="006D161C" w:rsidR="006D161C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6D161C" w:rsidP="006D161C" w:rsidR="006D161C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6D161C" w:rsidP="006D161C" w:rsidR="006D161C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6D161C" w:rsidP="006D161C" w:rsidR="006D161C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6D161C" w:rsidP="006D161C" w:rsidR="006D161C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Zagrebu 15. siječnja 2016.</w:t>
      </w:r>
    </w:p>
    <w:p w:rsidRDefault="006D161C" w:rsidP="006D161C" w:rsidR="006D161C" w:rsidRPr="006D161C">
      <w:pPr>
        <w:rPr>
          <w:rFonts w:hAnsi="Times New Roman" w:ascii="Times New Roman"/>
          <w:szCs w:val="24"/>
          <w:lang w:val="hr-HR"/>
        </w:rPr>
      </w:pPr>
    </w:p>
    <w:p w:rsidRDefault="006D161C" w:rsidP="006D161C" w:rsidR="006D161C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6D161C" w:rsidP="006D161C" w:rsidR="006D161C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6D161C" w:rsidP="006D161C" w:rsidR="006D161C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6D161C" w:rsidP="006D161C" w:rsidR="006D161C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6D161C" w:rsidP="006D161C" w:rsidR="006D161C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D16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D47B34">
      <w:rPr>
        <w:rFonts w:hAnsi="Times New Roman" w:ascii="Times New Roman"/>
        <w:lang w:val="hr-HR"/>
      </w:rPr>
      <w:t>9391</w:t>
    </w:r>
    <w:r w:rsidR="0062001B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D47B34">
      <w:rPr>
        <w:rFonts w:hAnsi="Times New Roman" w:ascii="Times New Roman"/>
        <w:lang w:val="hr-HR"/>
      </w:rPr>
      <w:t>9391</w:t>
    </w:r>
    <w:r w:rsidR="0062001B" w:rsidRPr="0062001B">
      <w:rPr>
        <w:rFonts w:hAnsi="Times New Roman" w:ascii="Times New Roman"/>
        <w:lang w:val="hr-HR"/>
      </w:rPr>
      <w:t>/2015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82088"/>
    <w:rsid w:val="002521D2"/>
    <w:rsid w:val="0042162E"/>
    <w:rsid w:val="004E5A23"/>
    <w:rsid w:val="00532B71"/>
    <w:rsid w:val="00586826"/>
    <w:rsid w:val="005940E9"/>
    <w:rsid w:val="00604095"/>
    <w:rsid w:val="0062001B"/>
    <w:rsid w:val="006356C5"/>
    <w:rsid w:val="0064623A"/>
    <w:rsid w:val="006D161C"/>
    <w:rsid w:val="007A29F9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BD3036"/>
    <w:rsid w:val="00CF2939"/>
    <w:rsid w:val="00D44D4F"/>
    <w:rsid w:val="00D47B34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0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0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0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0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0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0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0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0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St-9391/2015-5</izvorni_sadrzaj>
    <derivirana_varijabla naziv="DomainObject.Oznaka_1">St-9391/2015-5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9391</izvorni_sadrzaj>
    <derivirana_varijabla naziv="DomainObject.Predmet.Broj_1">9391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St-9391/2015</izvorni_sadrzaj>
    <derivirana_varijabla naziv="DomainObject.Predmet.OznakaBroj_1">St-9391/2015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AROMA GRAL d.o.o.</izvorni_sadrzaj>
    <derivirana_varijabla naziv="DomainObject.Predmet.ProtustrankaFormated_1">  AROMA GRAL d.o.o.</derivirana_varijabla>
  </DomainObject.Predmet.ProtustrankaFormated>
  <DomainObject.Predmet.ProtustrankaFormatedOIB>
    <izvorni_sadrzaj>  AROMA GRAL d.o.o., OIB 04949258109</izvorni_sadrzaj>
    <derivirana_varijabla naziv="DomainObject.Predmet.ProtustrankaFormatedOIB_1">  AROMA GRAL d.o.o., OIB 04949258109</derivirana_varijabla>
  </DomainObject.Predmet.ProtustrankaFormatedOIB>
  <DomainObject.Predmet.ProtustrankaFormatedWithAdress>
    <izvorni_sadrzaj> AROMA GRAL d.o.o., Miramarski podvožnjak 7, 10000 Zagreb</izvorni_sadrzaj>
    <derivirana_varijabla naziv="DomainObject.Predmet.ProtustrankaFormatedWithAdress_1"> AROMA GRAL d.o.o., Miramarski podvožnjak 7, 10000 Zagreb</derivirana_varijabla>
  </DomainObject.Predmet.ProtustrankaFormatedWithAdress>
  <DomainObject.Predmet.ProtustrankaFormatedWithAdressOIB>
    <izvorni_sadrzaj> AROMA GRAL d.o.o., OIB 04949258109, Miramarski podvožnjak 7, 10000 Zagreb</izvorni_sadrzaj>
    <derivirana_varijabla naziv="DomainObject.Predmet.ProtustrankaFormatedWithAdressOIB_1"> AROMA GRAL d.o.o., OIB 04949258109, Miramarski podvožnjak 7, 10000 Zagreb</derivirana_varijabla>
  </DomainObject.Predmet.ProtustrankaFormatedWithAdressOIB>
  <DomainObject.Predmet.ProtustrankaWithAdress>
    <izvorni_sadrzaj>AROMA GRAL d.o.o. Miramarski podvožnjak 7, 10000 Zagreb</izvorni_sadrzaj>
    <derivirana_varijabla naziv="DomainObject.Predmet.ProtustrankaWithAdress_1">AROMA GRAL d.o.o. Miramarski podvožnjak 7, 10000 Zagreb</derivirana_varijabla>
  </DomainObject.Predmet.ProtustrankaWithAdress>
  <DomainObject.Predmet.ProtustrankaWithAdressOIB>
    <izvorni_sadrzaj>AROMA GRAL d.o.o., OIB 04949258109, Miramarski podvožnjak 7, 10000 Zagreb</izvorni_sadrzaj>
    <derivirana_varijabla naziv="DomainObject.Predmet.ProtustrankaWithAdressOIB_1">AROMA GRAL d.o.o., OIB 04949258109, Miramarski podvožnjak 7, 10000 Zagreb</derivirana_varijabla>
  </DomainObject.Predmet.ProtustrankaWithAdressOIB>
  <DomainObject.Predmet.ProtustrankaNazivFormated>
    <izvorni_sadrzaj>AROMA GRAL d.o.o.</izvorni_sadrzaj>
    <derivirana_varijabla naziv="DomainObject.Predmet.ProtustrankaNazivFormated_1">AROMA GRAL d.o.o.</derivirana_varijabla>
  </DomainObject.Predmet.ProtustrankaNazivFormated>
  <DomainObject.Predmet.ProtustrankaNazivFormatedOIB>
    <izvorni_sadrzaj>AROMA GRAL d.o.o., OIB 04949258109</izvorni_sadrzaj>
    <derivirana_varijabla naziv="DomainObject.Predmet.ProtustrankaNazivFormatedOIB_1">AROMA GRAL d.o.o., OIB 04949258109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AROMA GRAL d.o.o.</item>
    </izvorni_sadrzaj>
    <derivirana_varijabla naziv="DomainObject.Predmet.ProtuStrankaListFormated_1">
      <item>AROMA GRAL d.o.o.</item>
    </derivirana_varijabla>
  </DomainObject.Predmet.ProtuStrankaListFormated>
  <DomainObject.Predmet.ProtuStrankaListFormatedOIB>
    <izvorni_sadrzaj>
      <item>AROMA GRAL d.o.o., OIB 04949258109</item>
    </izvorni_sadrzaj>
    <derivirana_varijabla naziv="DomainObject.Predmet.ProtuStrankaListFormatedOIB_1">
      <item>AROMA GRAL d.o.o., OIB 04949258109</item>
    </derivirana_varijabla>
  </DomainObject.Predmet.ProtuStrankaListFormatedOIB>
  <DomainObject.Predmet.ProtuStrankaListFormatedWithAdress>
    <izvorni_sadrzaj>
      <item>AROMA GRAL d.o.o., Miramarski podvožnjak 7, 10000 Zagreb</item>
    </izvorni_sadrzaj>
    <derivirana_varijabla naziv="DomainObject.Predmet.ProtuStrankaListFormatedWithAdress_1">
      <item>AROMA GRAL d.o.o., Miramarski podvožnjak 7, 10000 Zagreb</item>
    </derivirana_varijabla>
  </DomainObject.Predmet.ProtuStrankaListFormatedWithAdress>
  <DomainObject.Predmet.ProtuStrankaListFormatedWithAdressOIB>
    <izvorni_sadrzaj>
      <item>AROMA GRAL d.o.o., OIB 04949258109, Miramarski podvožnjak 7, 10000 Zagreb</item>
    </izvorni_sadrzaj>
    <derivirana_varijabla naziv="DomainObject.Predmet.ProtuStrankaListFormatedWithAdressOIB_1">
      <item>AROMA GRAL d.o.o., OIB 04949258109, Miramarski podvožnjak 7, 10000 Zagreb</item>
    </derivirana_varijabla>
  </DomainObject.Predmet.ProtuStrankaListFormatedWithAdressOIB>
  <DomainObject.Predmet.ProtuStrankaListNazivFormated>
    <izvorni_sadrzaj>
      <item>AROMA GRAL d.o.o.</item>
    </izvorni_sadrzaj>
    <derivirana_varijabla naziv="DomainObject.Predmet.ProtuStrankaListNazivFormated_1">
      <item>AROMA GRAL d.o.o.</item>
    </derivirana_varijabla>
  </DomainObject.Predmet.ProtuStrankaListNazivFormated>
  <DomainObject.Predmet.ProtuStrankaListNazivFormatedOIB>
    <izvorni_sadrzaj>
      <item>AROMA GRAL d.o.o., OIB 04949258109</item>
    </izvorni_sadrzaj>
    <derivirana_varijabla naziv="DomainObject.Predmet.ProtuStrankaListNazivFormatedOIB_1">
      <item>AROMA GRAL d.o.o., OIB 04949258109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St-9391/2015-5</izvorni_sadrzaj>
    <derivirana_varijabla naziv="DomainObject.PoslovniBrojDokumenta_1">St-9391/2015-5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AROMA GRAL d.o.o.</izvorni_sadrzaj>
    <derivirana_varijabla naziv="DomainObject.Predmet.ProtustrankaIDrugi_1">AROMA GRAL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AROMA GRAL d.o.o., OIB 04949258109, Miramarski podvožnjak 7, 10000 Zagreb</izvorni_sadrzaj>
    <derivirana_varijabla naziv="DomainObject.Predmet.ProtustrankaIDrugiAdressOIB_1">AROMA GRAL d.o.o., OIB 04949258109, Miramarski podvožnjak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AROMA GRAL d.o.o.</item>
    </izvorni_sadrzaj>
    <derivirana_varijabla naziv="DomainObject.Predmet.SudioniciListNaziv_1">
      <item>FINA Regionalni centar Zagreb</item>
      <item>AROMA GRAL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AROMA GRAL d.o.o., OIB 04949258109, Miramarski podvožnjak 7,10000 Zagreb</item>
    </izvorni_sadrzaj>
    <derivirana_varijabla naziv="DomainObject.Predmet.SudioniciListAdressOIB_1">
      <item>FINA Regionalni centar Zagreb, OIB 85821130368, Trg svibanjskih žrtava 1995. 1,10000 Zagreb</item>
      <item>AROMA GRAL d.o.o., OIB 04949258109, Miramarski podvožnjak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04949258109</item>
    </izvorni_sadrzaj>
    <derivirana_varijabla naziv="DomainObject.Predmet.SudioniciListNazivOIB_1">
      <item>, OIB 85821130368</item>
      <item>, OIB 04949258109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225</properties:Words>
  <properties:Characters>1225</properties:Characters>
  <properties:Lines>36</properties:Lines>
  <properties:Paragraphs>14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2016-01-15T07:58:00Z</dcterms:created>
  <dc:creator>Sudsko vijeæe</dc:creator>
  <cp:lastModifiedBy>Romana Krsnik</cp:lastModifiedBy>
  <cp:lastPrinted>2016-01-18T08:59:00Z</cp:lastPrinted>
  <dcterms:modified xmlns:xsi="http://www.w3.org/2001/XMLSchema-instance" xsi:type="dcterms:W3CDTF">2016-01-18T09:05:00Z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St-9391/2015-5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