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ecf5" w14:paraId="d63ecf5" w:rsidRDefault="00F61068" w:rsidP="005D7BF8" w:rsidR="00F6106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068" w:rsidP="005D7BF8" w:rsidR="00F61068" w:rsidRPr="00F61068">
      <w:pPr>
        <w:pStyle w:val="Bezproreda"/>
        <w:jc w:val="both"/>
        <w:rPr>
          <w:rFonts w:hAnsi="Times New Roman" w:ascii="Times New Roman"/>
          <w:b w:val="false"/>
        </w:rPr>
      </w:pPr>
      <w:r w:rsidRPr="00F61068">
        <w:rPr>
          <w:rFonts w:eastAsia="MS Mincho" w:hAnsi="Times New Roman" w:ascii="Times New Roman"/>
          <w:b w:val="false"/>
        </w:rPr>
        <w:t xml:space="preserve">   REPUBLIKA HRVATSKA</w:t>
      </w:r>
    </w:p>
    <w:p w:rsidRDefault="00F61068" w:rsidP="005D7BF8" w:rsidR="00F61068" w:rsidRPr="00F61068">
      <w:pPr>
        <w:pStyle w:val="Bezproreda"/>
        <w:jc w:val="both"/>
        <w:rPr>
          <w:rFonts w:hAnsi="Times New Roman" w:ascii="Times New Roman"/>
          <w:b w:val="false"/>
        </w:rPr>
      </w:pPr>
      <w:r w:rsidRPr="00F61068">
        <w:rPr>
          <w:rFonts w:eastAsia="MS Mincho" w:hAnsi="Times New Roman" w:ascii="Times New Roman"/>
          <w:b w:val="false"/>
        </w:rPr>
        <w:t>TRGOVAČKI SUD U RIJECI</w:t>
      </w:r>
    </w:p>
    <w:p w:rsidRDefault="00F61068" w:rsidP="005D7BF8" w:rsidR="00F61068" w:rsidRPr="00F6106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6106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61068" w:rsidR="00F61068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CC4D7E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CC4D7E">
        <w:t>12. srpnja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C3385C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C3385C" w:rsidRPr="00C3385C">
        <w:t>Igor</w:t>
      </w:r>
      <w:r w:rsidR="00C3385C">
        <w:t>u</w:t>
      </w:r>
      <w:r w:rsidR="00C3385C" w:rsidRPr="00C3385C">
        <w:t xml:space="preserve"> Pernjek, Umag, Petrovija, Motovunska 2, OIB 36341419152</w:t>
      </w:r>
      <w:r w:rsidR="00C4762C" w:rsidRPr="00C4762C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C3385C" w:rsidRPr="00C3385C">
        <w:t>Općinskog suda u Puli – Pola, 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C3385C" w:rsidRPr="00C3385C">
        <w:t>Igor Pernjek, Umag, Petrovija, Motovunska 2, OIB 36341419152</w:t>
      </w:r>
      <w:r w:rsidR="00C4762C" w:rsidRPr="00C4762C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C3385C">
        <w:t>44.186,50</w:t>
      </w:r>
      <w:r w:rsidR="00AA458E" w:rsidRPr="00AA458E">
        <w:t xml:space="preserve"> kn (slovima:</w:t>
      </w:r>
      <w:r w:rsidR="006F54C8">
        <w:t xml:space="preserve"> </w:t>
      </w:r>
      <w:r w:rsidR="00C3385C">
        <w:t>četrdesetčetiritisućestoosamdesetšestkunaipedesetlipa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C3385C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C3385C" w:rsidRPr="00C3385C">
        <w:t>Igor Pernjek, Umag, Petrovija, Motovunska 2, OIB 36341419152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C3385C">
        <w:t xml:space="preserve">Općinskog suda u Puli – Pola, 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Umag,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C3385C">
        <w:t>5344</w:t>
      </w:r>
      <w:r w:rsidR="003B483C" w:rsidRPr="003B483C">
        <w:t>,</w:t>
      </w:r>
      <w:r w:rsidR="00C3385C">
        <w:t xml:space="preserve"> na 62 suvlasničkom dijelu 9/3738 (E-62), </w:t>
      </w:r>
      <w:r w:rsidR="003B483C" w:rsidRPr="003B483C">
        <w:t xml:space="preserve"> k.o.</w:t>
      </w:r>
      <w:r w:rsidR="00B319A4">
        <w:t xml:space="preserve"> </w:t>
      </w:r>
      <w:r w:rsidR="00C3385C">
        <w:t>Umag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C3385C">
        <w:t>3949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C3385C">
        <w:t>04. rujna 2015</w:t>
      </w:r>
      <w:r>
        <w:t>. godine pod brojem Z-</w:t>
      </w:r>
      <w:r w:rsidR="00C3385C">
        <w:t>3651/15</w:t>
      </w:r>
      <w:r>
        <w:t>;</w:t>
      </w:r>
    </w:p>
    <w:p w:rsidRDefault="00C3385C" w:rsidP="00C3385C" w:rsidR="00C3385C" w:rsidRPr="00C3385C">
      <w:pPr>
        <w:jc w:val="both"/>
      </w:pPr>
      <w:r>
        <w:t>- uknjiženog prava zaloga</w:t>
      </w:r>
      <w:r w:rsidRPr="00C3385C">
        <w:t xml:space="preserve">  temeljem Sporazuma o osiguranju stjecanjem založnog prava na nekretninama br.08118010001 od 04. siječnja 2008.</w:t>
      </w:r>
      <w:r w:rsidR="009F2FC8">
        <w:t xml:space="preserve"> </w:t>
      </w:r>
      <w:r w:rsidRPr="00C3385C">
        <w:t>g</w:t>
      </w:r>
      <w:r w:rsidR="009F2FC8">
        <w:t>odine</w:t>
      </w:r>
      <w:r w:rsidRPr="00C3385C">
        <w:t xml:space="preserve">,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</w:t>
      </w:r>
      <w:r w:rsidRPr="00C3385C">
        <w:lastRenderedPageBreak/>
        <w:t>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Pula, 43. Istarske divizije 2, OIB 53056966535, zaprimljeno 11. siječnja 2008. godine, pod brojem Z-201/08;</w:t>
      </w:r>
    </w:p>
    <w:p w:rsidRDefault="00C3385C" w:rsidP="00C3385C" w:rsidR="00C3385C" w:rsidRPr="00C3385C">
      <w:pPr>
        <w:tabs>
          <w:tab w:pos="2694" w:val="left"/>
        </w:tabs>
        <w:jc w:val="both"/>
      </w:pPr>
      <w:r w:rsidRPr="00C3385C">
        <w:t xml:space="preserve">- </w:t>
      </w:r>
      <w:r>
        <w:t xml:space="preserve">uknjiženog prava zaloga </w:t>
      </w:r>
      <w:r w:rsidRPr="00C3385C">
        <w:t>temeljem Sporazuma o osiguranju br. 10118020002 od 18.siječnja 2010.</w:t>
      </w:r>
      <w:r>
        <w:t xml:space="preserve"> </w:t>
      </w:r>
      <w:r w:rsidRPr="00C3385C">
        <w:t>g</w:t>
      </w:r>
      <w:r>
        <w:t>odine</w:t>
      </w:r>
      <w:r w:rsidRPr="00C3385C">
        <w:t xml:space="preserve">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Pula, Pula, 43. Istarske divizije 2, zaprimljeno 21. siječnja 2010. godine, pod brojem Z-400/10;</w:t>
      </w:r>
    </w:p>
    <w:p w:rsidRDefault="00C3385C" w:rsidP="00C3385C" w:rsidR="00C3385C" w:rsidRPr="00C3385C">
      <w:pPr>
        <w:tabs>
          <w:tab w:pos="2694" w:val="left"/>
        </w:tabs>
        <w:jc w:val="both"/>
      </w:pPr>
      <w:r w:rsidRPr="00C3385C">
        <w:t>- uknjiženo</w:t>
      </w:r>
      <w:r>
        <w:t xml:space="preserve">g </w:t>
      </w:r>
      <w:r w:rsidRPr="00C3385C">
        <w:t>prav</w:t>
      </w:r>
      <w:r>
        <w:t>a</w:t>
      </w:r>
      <w:r w:rsidRPr="00C3385C">
        <w:t xml:space="preserve"> zaloga temeljem Sporazuma o osiguranju br. 10118020022 od 15. rujna 2010. godine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troškovima, u korist RAIFFEISENBANK AUSTRIA D.D. Podružnica Pula, Pula, 43. Istarske divizije 2, OIB: 53056966535, zaprimljeno 23.09.2010. godine pod brojem Z-4599/10;  </w:t>
      </w:r>
    </w:p>
    <w:p w:rsidRDefault="00CB6CA2" w:rsidP="00B319A4" w:rsidR="00CB6CA2">
      <w:pPr>
        <w:tabs>
          <w:tab w:pos="2694" w:val="left"/>
        </w:tabs>
        <w:jc w:val="both"/>
      </w:pPr>
    </w:p>
    <w:p w:rsidRDefault="00EE27D1" w:rsidP="00221869" w:rsidR="00EE27D1">
      <w:pPr>
        <w:jc w:val="both"/>
      </w:pPr>
      <w:r w:rsidRPr="00747C37">
        <w:rPr>
          <w:b/>
        </w:rPr>
        <w:t>V.</w:t>
      </w:r>
      <w:r w:rsidRPr="00747C37">
        <w:t xml:space="preserve"> </w:t>
      </w:r>
      <w:r w:rsidR="00221869">
        <w:tab/>
      </w:r>
      <w:r w:rsidRPr="00747C37">
        <w:t xml:space="preserve">Nalaže se </w:t>
      </w:r>
      <w:r w:rsidR="009F2FC8">
        <w:t>Z</w:t>
      </w:r>
      <w:r w:rsidRPr="00747C37">
        <w:t xml:space="preserve">emljišnoknjižnom odjelu </w:t>
      </w:r>
      <w:r w:rsidR="00C3385C">
        <w:t>Bujama - Buie</w:t>
      </w:r>
      <w:r w:rsidR="000C50EC">
        <w:t xml:space="preserve">, </w:t>
      </w:r>
      <w:r w:rsidR="009F2FC8" w:rsidRPr="00747C37">
        <w:t xml:space="preserve">Općinskog suda u </w:t>
      </w:r>
      <w:r w:rsidR="009F2FC8">
        <w:t xml:space="preserve">Puli – Pola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6637AC" w:rsidP="00221869" w:rsidR="006637AC">
      <w:pPr>
        <w:jc w:val="both"/>
      </w:pPr>
    </w:p>
    <w:p w:rsidRDefault="006637AC" w:rsidP="009F2FC8" w:rsidR="009F2FC8" w:rsidRPr="009F2FC8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  <w:r w:rsidR="009F2FC8" w:rsidRPr="009F2FC8">
        <w:t xml:space="preserve">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9F2FC8">
        <w:t>Z</w:t>
      </w:r>
      <w:r w:rsidR="00EE27D1" w:rsidRPr="00747C37">
        <w:t xml:space="preserve">emljišnoknjižnom odjelu </w:t>
      </w:r>
      <w:r w:rsidR="009F2FC8">
        <w:t xml:space="preserve">u </w:t>
      </w:r>
      <w:r w:rsidR="00C3385C">
        <w:t>Bujama - Buie</w:t>
      </w:r>
      <w:r w:rsidR="000C50EC">
        <w:t xml:space="preserve">, </w:t>
      </w:r>
      <w:r w:rsidR="009F2FC8">
        <w:t xml:space="preserve">Općinskog suda u Puli – Pola </w:t>
      </w:r>
      <w:r w:rsidR="00EE27D1" w:rsidRPr="00747C37">
        <w:t>u zemljišnim knjigama</w:t>
      </w:r>
      <w:r>
        <w:t xml:space="preserve"> zk.ul. </w:t>
      </w:r>
      <w:r w:rsidR="00C3385C">
        <w:t>5344</w:t>
      </w:r>
      <w:r>
        <w:t xml:space="preserve">, </w:t>
      </w:r>
      <w:r w:rsidR="009F2FC8">
        <w:t>k.o. Umag,</w:t>
      </w:r>
      <w:r w:rsidR="009F2FC8" w:rsidRPr="009F2FC8">
        <w:t xml:space="preserve"> na 62</w:t>
      </w:r>
      <w:r w:rsidR="009F2FC8">
        <w:t>.</w:t>
      </w:r>
      <w:r w:rsidR="009F2FC8" w:rsidRPr="009F2FC8">
        <w:t xml:space="preserve"> suvlasničkom dijelu 9/3738 (E-62), </w:t>
      </w:r>
      <w:r w:rsidR="00EE27D1" w:rsidRPr="00747C37">
        <w:t>izvrši</w:t>
      </w:r>
      <w:r w:rsidR="00BA5E23">
        <w:t>ti</w:t>
      </w:r>
      <w:r w:rsidR="00EE27D1" w:rsidRPr="00747C37">
        <w:t xml:space="preserve">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>
      <w:pPr>
        <w:jc w:val="both"/>
      </w:pPr>
      <w:r w:rsidRPr="00747C37">
        <w:tab/>
        <w:t xml:space="preserve"> </w:t>
      </w:r>
    </w:p>
    <w:p w:rsidRDefault="009F2FC8" w:rsidP="00EE27D1" w:rsidR="009F2FC8">
      <w:pPr>
        <w:jc w:val="both"/>
      </w:pPr>
    </w:p>
    <w:p w:rsidRDefault="009F2FC8" w:rsidP="00EE27D1" w:rsidR="009F2FC8">
      <w:pPr>
        <w:jc w:val="both"/>
      </w:pPr>
    </w:p>
    <w:p w:rsidRDefault="009F2FC8" w:rsidP="00EE27D1" w:rsidR="009F2FC8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lastRenderedPageBreak/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9F2FC8">
        <w:t>17</w:t>
      </w:r>
      <w:r w:rsidR="00BA5E23">
        <w:t>. svibnja</w:t>
      </w:r>
      <w:r w:rsidR="00AD44B9">
        <w:t xml:space="preserve"> </w:t>
      </w:r>
      <w:r w:rsidR="000E03DC" w:rsidRPr="00747C37">
        <w:t>201</w:t>
      </w:r>
      <w:r w:rsidR="009F2FC8">
        <w:t>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9F2FC8">
        <w:t xml:space="preserve"> </w:t>
      </w:r>
      <w:r w:rsidR="009F2FC8" w:rsidRPr="009F2FC8">
        <w:t>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9F2FC8">
        <w:t>17</w:t>
      </w:r>
      <w:r w:rsidR="00B319A4">
        <w:t xml:space="preserve">. </w:t>
      </w:r>
      <w:r w:rsidR="00BA5E23">
        <w:t xml:space="preserve">svibnja </w:t>
      </w:r>
      <w:r w:rsidR="000E03DC" w:rsidRPr="00747C37">
        <w:t>201</w:t>
      </w:r>
      <w:r w:rsidR="009F2FC8">
        <w:t>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</w:t>
      </w:r>
      <w:r w:rsidR="00DC3BA6">
        <w:t>ov</w:t>
      </w:r>
      <w:r w:rsidR="00F6726C" w:rsidRPr="00747C37">
        <w:t>a dana</w:t>
      </w:r>
      <w:r w:rsidR="00483FFC" w:rsidRPr="00747C37">
        <w:t xml:space="preserve"> </w:t>
      </w:r>
      <w:r w:rsidR="009F2FC8">
        <w:t>17</w:t>
      </w:r>
      <w:r w:rsidR="00BA5E23">
        <w:t>. svibnja</w:t>
      </w:r>
      <w:r w:rsidR="00AD44B9">
        <w:t xml:space="preserve"> </w:t>
      </w:r>
      <w:r w:rsidR="000E03DC" w:rsidRPr="00747C37">
        <w:t>201</w:t>
      </w:r>
      <w:r w:rsidR="009F2FC8">
        <w:t>7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9F2FC8">
        <w:t>12. srpnja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C3385C" w:rsidRPr="00C3385C">
        <w:t xml:space="preserve">Igor Pernjek, Umag, Petrovija, Motovunska 2,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9F2FC8">
        <w:t>najpovoljniju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9F2FC8">
        <w:t>Z</w:t>
      </w:r>
      <w:r w:rsidR="009F2FC8" w:rsidRPr="009F2FC8">
        <w:t>emljišnim knjigama Općinskog suda u Puli – Pola, 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 w:rsidR="00BA5E23">
        <w:t xml:space="preserve"> </w:t>
      </w:r>
      <w:r w:rsidR="00380CDC">
        <w:t xml:space="preserve"> u</w:t>
      </w:r>
      <w:r w:rsidR="00AD44B9">
        <w:t xml:space="preserve"> visini od</w:t>
      </w:r>
      <w:r w:rsidR="000842BA">
        <w:t xml:space="preserve"> </w:t>
      </w:r>
      <w:r w:rsidR="009F2FC8">
        <w:t>70.000</w:t>
      </w:r>
      <w:r w:rsidR="00AA458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4141FF">
        <w:t xml:space="preserve">arodne novine broj </w:t>
      </w:r>
      <w:r w:rsidR="000E03DC" w:rsidRPr="00747C37">
        <w:t>112/12</w:t>
      </w:r>
      <w:r w:rsidR="004141FF">
        <w:t xml:space="preserve"> i 25/13</w:t>
      </w:r>
      <w:r w:rsidR="000E03DC" w:rsidRPr="00747C37">
        <w:t>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9F2FC8">
        <w:t>12. srpnja 2017</w:t>
      </w:r>
      <w:r w:rsidR="00C6318F" w:rsidRPr="00747C37">
        <w:t>. godine</w:t>
      </w:r>
    </w:p>
    <w:p w:rsidRDefault="00AB2A43" w:rsidP="00DC3BA6" w:rsidR="00EE7A5F">
      <w:pPr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  <w:r w:rsidR="00DC3BA6">
        <w:t xml:space="preserve"> </w:t>
      </w:r>
    </w:p>
    <w:p w:rsidRDefault="009F2FC8" w:rsidP="00221869" w:rsidR="009F2FC8">
      <w:pPr>
        <w:jc w:val="both"/>
      </w:pP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9F2FC8" w:rsidP="00EE27D1" w:rsidR="009F2FC8">
      <w:pPr>
        <w:jc w:val="both"/>
      </w:pPr>
    </w:p>
    <w:p w:rsidRDefault="009F2FC8" w:rsidP="00EE27D1" w:rsidR="009F2FC8">
      <w:pPr>
        <w:jc w:val="both"/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Općinsko</w:t>
      </w:r>
      <w:r w:rsidR="004141FF">
        <w:rPr>
          <w:sz w:val="20"/>
          <w:szCs w:val="20"/>
        </w:rPr>
        <w:t>m</w:t>
      </w:r>
      <w:r w:rsidRPr="000842BA">
        <w:rPr>
          <w:sz w:val="20"/>
          <w:szCs w:val="20"/>
        </w:rPr>
        <w:t xml:space="preserve"> sud</w:t>
      </w:r>
      <w:r w:rsidR="004141FF">
        <w:rPr>
          <w:sz w:val="20"/>
          <w:szCs w:val="20"/>
        </w:rPr>
        <w:t>u</w:t>
      </w:r>
      <w:r w:rsidRPr="000842BA">
        <w:rPr>
          <w:sz w:val="20"/>
          <w:szCs w:val="20"/>
        </w:rPr>
        <w:t xml:space="preserve">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9F2FC8">
        <w:rPr>
          <w:sz w:val="20"/>
          <w:szCs w:val="20"/>
        </w:rPr>
        <w:t>Buje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C3385C" w:rsidR="00CB6CA2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CB6CA2">
        <w:rPr>
          <w:sz w:val="20"/>
          <w:szCs w:val="20"/>
        </w:rPr>
        <w:t>kupcu</w:t>
      </w:r>
      <w:r w:rsidR="00764BF4" w:rsidRPr="00CB6CA2">
        <w:rPr>
          <w:sz w:val="20"/>
          <w:szCs w:val="20"/>
        </w:rPr>
        <w:t xml:space="preserve"> </w:t>
      </w:r>
      <w:r w:rsidR="00C3385C" w:rsidRPr="00C3385C">
        <w:rPr>
          <w:sz w:val="20"/>
        </w:rPr>
        <w:t>Igor Pernjek, Umag, Petrovija, Motovunska 2, OIB 36341419152</w:t>
      </w:r>
    </w:p>
    <w:p w:rsidRDefault="00CB6CA2" w:rsidP="00CB6CA2" w:rsidR="00CB6CA2" w:rsidRPr="00CB6CA2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9F2FC8">
        <w:rPr>
          <w:sz w:val="20"/>
          <w:szCs w:val="20"/>
        </w:rPr>
        <w:t>12.7.2017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0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CC4D7E">
      <w:t>536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141FF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29A4"/>
    <w:rsid w:val="006D7F07"/>
    <w:rsid w:val="006F54C8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2FC8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A5E23"/>
    <w:rsid w:val="00BC256A"/>
    <w:rsid w:val="00BE1D53"/>
    <w:rsid w:val="00BF398D"/>
    <w:rsid w:val="00BF5418"/>
    <w:rsid w:val="00C01753"/>
    <w:rsid w:val="00C24D35"/>
    <w:rsid w:val="00C3385C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6CA2"/>
    <w:rsid w:val="00CC25EE"/>
    <w:rsid w:val="00CC4D7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C3BA6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4014A"/>
    <w:rsid w:val="00F57C97"/>
    <w:rsid w:val="00F61068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06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06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06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06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106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06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06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06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06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106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85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FC041-3830-419E-9900-A9FB58786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1229</properties:Words>
  <properties:Characters>6965</properties:Characters>
  <properties:Lines>143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2017-07-12T08:47:00Z</dcterms:created>
  <dc:creator>dcmelik</dc:creator>
  <cp:lastModifiedBy>Jasna Radulović</cp:lastModifiedBy>
  <cp:lastPrinted>2017-07-12T08:50:00Z</cp:lastPrinted>
  <dcterms:modified xmlns:xsi="http://www.w3.org/2001/XMLSchema-instance" xsi:type="dcterms:W3CDTF">2017-07-12T09:00:00Z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