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50db" w14:paraId="92450db" w:rsidRDefault="00E82EF8" w:rsidP="00B00E84" w:rsidR="00B00E84" w:rsidRPr="00F91CEA">
      <w:pPr>
        <w:tabs>
          <w:tab w:pos="1110" w:val="left"/>
        </w:tabs>
        <w15:collapsed w:val="false"/>
        <w:rPr>
          <w:rFonts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 w:rsidRPr="00B227E0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B227E0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1CEA">
        <w:rPr>
          <w:rFonts w:hAnsi="Times New Roman" w:ascii="Times New Roman"/>
          <w:sz w:val="24"/>
          <w:szCs w:val="24"/>
          <w:lang w:eastAsia="hr-HR"/>
        </w:rPr>
        <w:tab/>
      </w:r>
      <w:r w:rsidR="00F91CEA">
        <w:rPr>
          <w:rFonts w:hAnsi="Times New Roman" w:ascii="Times New Roman"/>
          <w:sz w:val="24"/>
          <w:szCs w:val="24"/>
          <w:lang w:eastAsia="hr-HR"/>
        </w:rPr>
        <w:tab/>
      </w:r>
      <w:r w:rsidR="00F91CEA">
        <w:rPr>
          <w:rFonts w:hAnsi="Times New Roman" w:ascii="Times New Roman"/>
          <w:sz w:val="24"/>
          <w:szCs w:val="24"/>
          <w:lang w:eastAsia="hr-HR"/>
        </w:rPr>
        <w:tab/>
      </w:r>
      <w:r w:rsidR="00F91CEA">
        <w:rPr>
          <w:rFonts w:hAnsi="Times New Roman" w:ascii="Times New Roman"/>
          <w:sz w:val="24"/>
          <w:szCs w:val="24"/>
          <w:lang w:eastAsia="hr-HR"/>
        </w:rPr>
        <w:tab/>
      </w:r>
      <w:r w:rsidR="00F91CEA">
        <w:rPr>
          <w:rFonts w:hAnsi="Times New Roman" w:ascii="Times New Roman"/>
          <w:sz w:val="24"/>
          <w:szCs w:val="24"/>
          <w:lang w:eastAsia="hr-HR"/>
        </w:rPr>
        <w:tab/>
      </w:r>
      <w:r w:rsidR="00F91CEA">
        <w:rPr>
          <w:rFonts w:hAnsi="Times New Roman" w:ascii="Times New Roman"/>
          <w:sz w:val="24"/>
          <w:szCs w:val="24"/>
          <w:lang w:eastAsia="hr-HR"/>
        </w:rPr>
        <w:tab/>
      </w:r>
      <w:r w:rsidR="00F91CEA" w:rsidRPr="00F91CEA">
        <w:rPr>
          <w:rFonts w:hAnsi="Times New Roman" w:ascii="Times New Roman"/>
          <w:b/>
          <w:sz w:val="24"/>
          <w:szCs w:val="24"/>
          <w:lang w:eastAsia="hr-HR"/>
        </w:rPr>
        <w:t xml:space="preserve">        Posl.br. St-1550/2016-8</w:t>
      </w:r>
      <w:r w:rsidR="002B2F6B">
        <w:rPr>
          <w:rFonts w:hAnsi="Times New Roman" w:ascii="Times New Roman"/>
          <w:b/>
          <w:sz w:val="24"/>
          <w:szCs w:val="24"/>
          <w:lang w:eastAsia="hr-HR"/>
        </w:rPr>
        <w:t>6</w:t>
      </w:r>
    </w:p>
    <w:p w:rsidRDefault="00B227E0" w:rsidP="00B227E0" w:rsidR="00B227E0" w:rsidRPr="00B227E0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227E0">
        <w:rPr>
          <w:rFonts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B227E0" w:rsidP="00B227E0" w:rsidR="00B227E0" w:rsidRPr="00B227E0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227E0">
        <w:rPr>
          <w:rFonts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B227E0" w:rsidP="00B227E0" w:rsidR="00B227E0" w:rsidRPr="00B227E0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227E0">
        <w:rPr>
          <w:rFonts w:eastAsia="Times New Roman" w:hAnsi="Times New Roman" w:ascii="Times New Roman"/>
          <w:b/>
          <w:sz w:val="24"/>
          <w:szCs w:val="24"/>
          <w:lang w:eastAsia="hr-HR"/>
        </w:rPr>
        <w:t>Split, Sukoišanska 6</w:t>
      </w:r>
    </w:p>
    <w:p w:rsidRDefault="00B227E0" w:rsidP="00B227E0" w:rsidR="00B227E0" w:rsidRPr="00B227E0">
      <w:pPr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F91CEA" w:rsidP="00B227E0" w:rsidR="00F91CEA">
      <w:pPr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B227E0" w:rsidP="00B227E0" w:rsidR="00B227E0" w:rsidRPr="00B227E0">
      <w:pPr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227E0">
        <w:rPr>
          <w:rFonts w:eastAsia="Times New Roman" w:hAnsi="Times New Roman" w:ascii="Times New Roman"/>
          <w:b/>
          <w:sz w:val="24"/>
          <w:szCs w:val="24"/>
          <w:lang w:eastAsia="hr-HR"/>
        </w:rPr>
        <w:t>R E P U B L I K A   H R V A T S K A</w:t>
      </w:r>
    </w:p>
    <w:p w:rsidRDefault="00B227E0" w:rsidP="00B227E0" w:rsidR="00B227E0" w:rsidRPr="00B227E0">
      <w:pPr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227E0">
        <w:rPr>
          <w:rFonts w:eastAsia="Times New Roman" w:hAnsi="Times New Roman" w:ascii="Times New Roman"/>
          <w:b/>
          <w:sz w:val="24"/>
          <w:szCs w:val="24"/>
          <w:lang w:eastAsia="hr-HR"/>
        </w:rPr>
        <w:t>ZAKLJUČAK</w:t>
      </w:r>
    </w:p>
    <w:p w:rsidRDefault="00B227E0" w:rsidP="00B227E0" w:rsidR="00B227E0" w:rsidRPr="00B227E0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B227E0" w:rsidP="00B227E0" w:rsidR="00B227E0" w:rsidRPr="00B227E0">
      <w:pPr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227E0">
        <w:rPr>
          <w:rFonts w:eastAsia="Times New Roman" w:hAnsi="Times New Roman" w:ascii="Times New Roman"/>
          <w:sz w:val="24"/>
          <w:szCs w:val="24"/>
          <w:lang w:eastAsia="hr-HR"/>
        </w:rPr>
        <w:t>Trgovački sud u Splitu, po sucu tog suda Katarini Franković, u stečajnom postupku nad dužnikom GEORAD d.o.o. u stečaju, Makarska, Zrinsko Frankopanska S-7, MBS: 060208723, OIB: 78126748207 zastupano po stečajnom upravitelju Dražen Vidman, dana 16. listopada 2018. godine,</w:t>
      </w:r>
    </w:p>
    <w:p w:rsidRDefault="00053688" w:rsidP="00053688" w:rsidR="00053688" w:rsidRPr="00B227E0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B227E0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 w:rsidRPr="00B227E0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A1061D" w:rsidR="00A1061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B227E0">
        <w:rPr>
          <w:rFonts w:hAnsi="Times New Roman" w:ascii="Times New Roman"/>
          <w:sz w:val="24"/>
          <w:szCs w:val="24"/>
          <w:lang w:eastAsia="hr-HR"/>
        </w:rPr>
        <w:tab/>
      </w:r>
      <w:r w:rsidR="00A1061D" w:rsidRPr="00A1061D">
        <w:rPr>
          <w:rFonts w:hAnsi="Times New Roman" w:ascii="Times New Roman"/>
          <w:sz w:val="24"/>
          <w:szCs w:val="24"/>
          <w:lang w:eastAsia="hr-HR"/>
        </w:rPr>
        <w:t>Sve poreze, pristojbe i druge troškove u svezi s prodajom i prijenosom vlasništva</w:t>
      </w:r>
      <w:r w:rsidR="00A1061D">
        <w:rPr>
          <w:rFonts w:hAnsi="Times New Roman" w:ascii="Times New Roman"/>
          <w:sz w:val="24"/>
          <w:szCs w:val="24"/>
          <w:lang w:eastAsia="hr-HR"/>
        </w:rPr>
        <w:t xml:space="preserve"> nekretnine</w:t>
      </w:r>
      <w:r w:rsidR="00A1061D" w:rsidRPr="00A1061D">
        <w:t xml:space="preserve"> </w:t>
      </w:r>
      <w:r w:rsidR="00A1061D" w:rsidRPr="00A1061D">
        <w:rPr>
          <w:rFonts w:hAnsi="Times New Roman" w:ascii="Times New Roman"/>
          <w:sz w:val="24"/>
          <w:szCs w:val="24"/>
          <w:lang w:eastAsia="hr-HR"/>
        </w:rPr>
        <w:t xml:space="preserve">čest. br. 78/3 – pašnjak površine 1272 m2 upisana kod Općinskog suda u Splitu, zk odjel Makarska u  z.ul. 1105, za k.o. Kotišina snosi kupac o dospjelosti. </w:t>
      </w:r>
      <w:r w:rsidR="00A1061D">
        <w:rPr>
          <w:rFonts w:hAnsi="Times New Roman" w:ascii="Times New Roman"/>
          <w:sz w:val="24"/>
          <w:szCs w:val="24"/>
          <w:lang w:eastAsia="hr-HR"/>
        </w:rPr>
        <w:t xml:space="preserve">Izražena je vrijednost imovine </w:t>
      </w:r>
      <w:r w:rsidR="00A1061D" w:rsidRPr="00A1061D">
        <w:rPr>
          <w:rFonts w:hAnsi="Times New Roman" w:ascii="Times New Roman"/>
          <w:sz w:val="24"/>
          <w:szCs w:val="24"/>
          <w:lang w:eastAsia="hr-HR"/>
        </w:rPr>
        <w:t>u iznosu 1.039.000,00 kuna</w:t>
      </w:r>
      <w:r w:rsidR="00A1061D">
        <w:rPr>
          <w:rFonts w:hAnsi="Times New Roman" w:ascii="Times New Roman"/>
          <w:sz w:val="24"/>
          <w:szCs w:val="24"/>
          <w:lang w:eastAsia="hr-HR"/>
        </w:rPr>
        <w:t xml:space="preserve"> zaključkom St-1550/2016-80 od 16. listopada 2018.g.</w:t>
      </w:r>
    </w:p>
    <w:p w:rsidRDefault="00A1061D" w:rsidP="00A1061D" w:rsidR="00B00E84" w:rsidRPr="00B227E0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Na cijenu kupac plaća PDV, odnosno izražena je vrijednost imovine bez PDV-a, pa  buduća ostvarena cijena u postupku javne dražbe podliježe obvezi poreza na dodanu vrijednost.   </w:t>
      </w:r>
    </w:p>
    <w:p w:rsidRDefault="00E232D3" w:rsidP="00E232D3" w:rsidR="00E232D3" w:rsidRPr="00B227E0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B227E0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B227E0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 w:rsidRPr="00B227E0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1061D" w:rsidP="00E37C14" w:rsidR="006F186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Zaključkom</w:t>
      </w:r>
      <w:r w:rsidR="00971271" w:rsidRPr="00B227E0">
        <w:rPr>
          <w:rFonts w:hAnsi="Times New Roman" w:ascii="Times New Roman"/>
          <w:sz w:val="24"/>
          <w:szCs w:val="24"/>
          <w:lang w:eastAsia="hr-HR"/>
        </w:rPr>
        <w:t xml:space="preserve"> posl.br. St-</w:t>
      </w:r>
      <w:r w:rsidR="00B227E0">
        <w:rPr>
          <w:rFonts w:hAnsi="Times New Roman" w:ascii="Times New Roman"/>
          <w:sz w:val="24"/>
          <w:szCs w:val="24"/>
          <w:lang w:eastAsia="hr-HR"/>
        </w:rPr>
        <w:t>1550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>/</w:t>
      </w:r>
      <w:r w:rsidR="00E16ED0" w:rsidRPr="00B227E0">
        <w:rPr>
          <w:rFonts w:hAnsi="Times New Roman" w:ascii="Times New Roman"/>
          <w:sz w:val="24"/>
          <w:szCs w:val="24"/>
          <w:lang w:eastAsia="hr-HR"/>
        </w:rPr>
        <w:t>201</w:t>
      </w:r>
      <w:r w:rsidR="00B227E0">
        <w:rPr>
          <w:rFonts w:hAnsi="Times New Roman" w:ascii="Times New Roman"/>
          <w:sz w:val="24"/>
          <w:szCs w:val="24"/>
          <w:lang w:eastAsia="hr-HR"/>
        </w:rPr>
        <w:t>6-</w:t>
      </w:r>
      <w:r>
        <w:rPr>
          <w:rFonts w:hAnsi="Times New Roman" w:ascii="Times New Roman"/>
          <w:sz w:val="24"/>
          <w:szCs w:val="24"/>
          <w:lang w:eastAsia="hr-HR"/>
        </w:rPr>
        <w:t>80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 xml:space="preserve"> od </w:t>
      </w:r>
      <w:r>
        <w:rPr>
          <w:rFonts w:hAnsi="Times New Roman" w:ascii="Times New Roman"/>
          <w:sz w:val="24"/>
          <w:szCs w:val="24"/>
          <w:lang w:eastAsia="hr-HR"/>
        </w:rPr>
        <w:t>16. listopada</w:t>
      </w:r>
      <w:r w:rsidR="00E16ED0" w:rsidRPr="00B227E0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196BB1" w:rsidRPr="00B227E0">
        <w:rPr>
          <w:rFonts w:hAnsi="Times New Roman" w:ascii="Times New Roman"/>
          <w:sz w:val="24"/>
          <w:szCs w:val="24"/>
          <w:lang w:eastAsia="hr-HR"/>
        </w:rPr>
        <w:t>8</w:t>
      </w:r>
      <w:r w:rsidR="00E16ED0" w:rsidRPr="00B227E0">
        <w:rPr>
          <w:rFonts w:hAnsi="Times New Roman" w:ascii="Times New Roman"/>
          <w:sz w:val="24"/>
          <w:szCs w:val="24"/>
          <w:lang w:eastAsia="hr-HR"/>
        </w:rPr>
        <w:t xml:space="preserve">.g. </w:t>
      </w:r>
      <w:r>
        <w:rPr>
          <w:rFonts w:hAnsi="Times New Roman" w:ascii="Times New Roman"/>
          <w:sz w:val="24"/>
          <w:szCs w:val="24"/>
          <w:lang w:eastAsia="hr-HR"/>
        </w:rPr>
        <w:t xml:space="preserve">utvrđena je vrijednost </w:t>
      </w:r>
      <w:r w:rsidRPr="00A1061D">
        <w:rPr>
          <w:rFonts w:hAnsi="Times New Roman" w:ascii="Times New Roman"/>
          <w:sz w:val="24"/>
          <w:szCs w:val="24"/>
          <w:lang w:eastAsia="hr-HR"/>
        </w:rPr>
        <w:t>imovine u iznosu 1.039.000,00 kuna</w:t>
      </w:r>
      <w:r>
        <w:rPr>
          <w:rFonts w:hAnsi="Times New Roman" w:ascii="Times New Roman"/>
          <w:sz w:val="24"/>
          <w:szCs w:val="24"/>
          <w:lang w:eastAsia="hr-HR"/>
        </w:rPr>
        <w:t xml:space="preserve"> te naznačeno da </w:t>
      </w:r>
      <w:r w:rsidR="00C40A27" w:rsidRPr="00C40A27">
        <w:rPr>
          <w:rFonts w:hAnsi="Times New Roman" w:ascii="Times New Roman"/>
          <w:sz w:val="24"/>
          <w:szCs w:val="24"/>
          <w:lang w:eastAsia="hr-HR"/>
        </w:rPr>
        <w:t>je nekretnina procijenjena bez poreznih davanja, a da navedena nekretnina ne podliježe plaćanju  PDV-a od strane kupca niti prodavatelja, već kupac plaća porez na promet nekretnina.</w:t>
      </w:r>
    </w:p>
    <w:p w:rsidRDefault="00C40A27" w:rsidP="00E37C14" w:rsidR="00C40A27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40A27" w:rsidP="00E37C14" w:rsidR="00C40A27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Podneskom od 17. listopada 2018.g. stečajni upravitelj obavijestio sud da je naknadnom provjerom utvrdio da se predmetna nekretnina nalazi u građevinskoj zoni i da tako ima status građevinskog zemljišta, prilikom unovčenja podliježe obvezi poreza na dodanu vrijednost na ostvarenu kupoprodajnu vrijednost bez obzira na to tko je kupac pravna ili fizička osoba.</w:t>
      </w:r>
    </w:p>
    <w:p w:rsidRDefault="00C40A27" w:rsidP="00E37C14" w:rsidR="00C40A27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40A27" w:rsidP="00E37C14" w:rsidR="00C40A27" w:rsidRPr="00B227E0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Obzirom da je stečajni upravitelj naknadno utvrdio drugačiji porezni status nekretnine stečajnog dužnika potrebno je o tome i obavijestiti zainteresirane kupce, te je stoga sud odlučio kao u izreci. </w:t>
      </w:r>
    </w:p>
    <w:p w:rsidRDefault="006F186C" w:rsidP="002B2F6B" w:rsidR="001D5F5A" w:rsidRPr="002B2F6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37C14" w:rsidP="00E37C14" w:rsidR="00E37C14" w:rsidRPr="00B227E0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 xml:space="preserve">U </w:t>
      </w:r>
      <w:r w:rsidR="00F91CEA">
        <w:rPr>
          <w:rFonts w:hAnsi="Times New Roman" w:ascii="Times New Roman"/>
          <w:b/>
          <w:sz w:val="24"/>
          <w:szCs w:val="24"/>
          <w:lang w:eastAsia="hr-HR"/>
        </w:rPr>
        <w:t>Split</w:t>
      </w:r>
      <w:r w:rsidR="00CD6373" w:rsidRPr="00B227E0">
        <w:rPr>
          <w:rFonts w:hAnsi="Times New Roman" w:ascii="Times New Roman"/>
          <w:b/>
          <w:sz w:val="24"/>
          <w:szCs w:val="24"/>
          <w:lang w:eastAsia="hr-HR"/>
        </w:rPr>
        <w:t>u</w:t>
      </w:r>
      <w:r w:rsidRPr="00B227E0">
        <w:rPr>
          <w:rFonts w:hAnsi="Times New Roman" w:ascii="Times New Roman"/>
          <w:b/>
          <w:sz w:val="24"/>
          <w:szCs w:val="24"/>
          <w:lang w:eastAsia="hr-HR"/>
        </w:rPr>
        <w:t xml:space="preserve">, </w:t>
      </w:r>
      <w:r w:rsidR="002B2F6B">
        <w:rPr>
          <w:rFonts w:hAnsi="Times New Roman" w:ascii="Times New Roman"/>
          <w:b/>
          <w:sz w:val="24"/>
          <w:szCs w:val="24"/>
          <w:lang w:eastAsia="hr-HR"/>
        </w:rPr>
        <w:t>18</w:t>
      </w:r>
      <w:r w:rsidR="00F96397" w:rsidRPr="00B227E0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F91CEA">
        <w:rPr>
          <w:rFonts w:hAnsi="Times New Roman" w:ascii="Times New Roman"/>
          <w:b/>
          <w:sz w:val="24"/>
          <w:szCs w:val="24"/>
          <w:lang w:eastAsia="hr-HR"/>
        </w:rPr>
        <w:t>listopad</w:t>
      </w:r>
      <w:r w:rsidR="00F96397" w:rsidRPr="00B227E0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 w:rsidRPr="00B227E0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52033A" w:rsidRPr="00B227E0">
        <w:rPr>
          <w:rFonts w:hAnsi="Times New Roman" w:ascii="Times New Roman"/>
          <w:b/>
          <w:sz w:val="24"/>
          <w:szCs w:val="24"/>
          <w:lang w:eastAsia="hr-HR"/>
        </w:rPr>
        <w:t>8</w:t>
      </w:r>
      <w:r w:rsidRPr="00B227E0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1D5F5A" w:rsidP="00E37C14" w:rsidR="001D5F5A" w:rsidRPr="00B227E0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1D5F5A" w:rsidR="00E37C14" w:rsidRPr="00B227E0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>Stečajni sudac:</w:t>
      </w:r>
    </w:p>
    <w:p w:rsidRDefault="00E37C14" w:rsidP="00E37C14" w:rsidR="00E37C14" w:rsidRPr="00B227E0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1D5F5A" w:rsidRPr="00B227E0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="00F96397" w:rsidRPr="00B227E0">
        <w:rPr>
          <w:rFonts w:hAnsi="Times New Roman" w:ascii="Times New Roman"/>
          <w:b/>
          <w:sz w:val="24"/>
          <w:szCs w:val="24"/>
          <w:lang w:eastAsia="hr-HR"/>
        </w:rPr>
        <w:t>Katarina Franković</w:t>
      </w:r>
    </w:p>
    <w:p w:rsidRDefault="00E37C14" w:rsidP="00E37C14" w:rsidR="00E37C14" w:rsidRPr="00B227E0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lastRenderedPageBreak/>
        <w:t>POUKA O PRAVNOM LIJEKU</w:t>
      </w:r>
    </w:p>
    <w:p w:rsidRDefault="00E37C14" w:rsidP="00E37C14" w:rsidR="00E37C14" w:rsidRPr="00B227E0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B227E0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B227E0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B227E0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B227E0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>stečajni upravitelj,</w:t>
      </w:r>
      <w:r w:rsidR="002B2F6B">
        <w:rPr>
          <w:rFonts w:hAnsi="Times New Roman" w:ascii="Times New Roman"/>
          <w:sz w:val="24"/>
          <w:szCs w:val="24"/>
          <w:lang w:eastAsia="hr-HR"/>
        </w:rPr>
        <w:t xml:space="preserve"> putem e oglasna ploča suda</w:t>
      </w:r>
    </w:p>
    <w:p w:rsidRDefault="001A3521" w:rsidP="00E37C14" w:rsidR="002B2F6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2B2F6B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2B2F6B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F96397" w:rsidP="00E37C14" w:rsidR="00E37C14" w:rsidRPr="002B2F6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2B2F6B">
        <w:rPr>
          <w:rFonts w:hAnsi="Times New Roman" w:ascii="Times New Roman"/>
          <w:sz w:val="24"/>
          <w:szCs w:val="24"/>
          <w:lang w:eastAsia="hr-HR"/>
        </w:rPr>
        <w:t xml:space="preserve">Mrežna stranica </w:t>
      </w:r>
      <w:r w:rsidR="00E37C14" w:rsidRPr="002B2F6B">
        <w:rPr>
          <w:rFonts w:hAnsi="Times New Roman" w:ascii="Times New Roman"/>
          <w:sz w:val="24"/>
          <w:szCs w:val="24"/>
          <w:lang w:eastAsia="hr-HR"/>
        </w:rPr>
        <w:t>e</w:t>
      </w:r>
      <w:r w:rsidR="00684029" w:rsidRPr="002B2F6B">
        <w:rPr>
          <w:rFonts w:hAnsi="Times New Roman" w:ascii="Times New Roman"/>
          <w:sz w:val="24"/>
          <w:szCs w:val="24"/>
          <w:lang w:eastAsia="hr-HR"/>
        </w:rPr>
        <w:t>-</w:t>
      </w:r>
      <w:r w:rsidR="00E37C14" w:rsidRPr="002B2F6B">
        <w:rPr>
          <w:rFonts w:hAnsi="Times New Roman" w:ascii="Times New Roman"/>
          <w:sz w:val="24"/>
          <w:szCs w:val="24"/>
          <w:lang w:eastAsia="hr-HR"/>
        </w:rPr>
        <w:t>oglasna ploča suda</w:t>
      </w:r>
    </w:p>
    <w:p w:rsidRDefault="00E37C14" w:rsidP="0052033A" w:rsidR="00E37C14" w:rsidRPr="00B227E0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sectPr w:rsidSect="00F91CEA" w:rsidR="00E37C14" w:rsidRPr="00B227E0">
      <w:headerReference w:type="default" r:id="rId11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6EBD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F91CEA" w:rsidRPr="00F91CEA">
          <w:t>Posl.br. St-1550/2016-8</w:t>
        </w:r>
        <w:r w:rsidR="002B2F6B">
          <w:t>6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0785B"/>
    <w:rsid w:val="0001410D"/>
    <w:rsid w:val="0002214F"/>
    <w:rsid w:val="00053688"/>
    <w:rsid w:val="000909C0"/>
    <w:rsid w:val="000F11C3"/>
    <w:rsid w:val="0015248D"/>
    <w:rsid w:val="00185DC6"/>
    <w:rsid w:val="00196BB1"/>
    <w:rsid w:val="001A3521"/>
    <w:rsid w:val="001C3111"/>
    <w:rsid w:val="001D5F5A"/>
    <w:rsid w:val="002260C1"/>
    <w:rsid w:val="002370C2"/>
    <w:rsid w:val="002747D2"/>
    <w:rsid w:val="002B2F6B"/>
    <w:rsid w:val="00301B3E"/>
    <w:rsid w:val="003359B2"/>
    <w:rsid w:val="003F4F1D"/>
    <w:rsid w:val="004E2F2C"/>
    <w:rsid w:val="0051267D"/>
    <w:rsid w:val="0052033A"/>
    <w:rsid w:val="005273E1"/>
    <w:rsid w:val="005F0B53"/>
    <w:rsid w:val="00641D58"/>
    <w:rsid w:val="00667D57"/>
    <w:rsid w:val="00681684"/>
    <w:rsid w:val="00684029"/>
    <w:rsid w:val="006F186C"/>
    <w:rsid w:val="0070223E"/>
    <w:rsid w:val="007226C4"/>
    <w:rsid w:val="00735972"/>
    <w:rsid w:val="00782E65"/>
    <w:rsid w:val="00794B41"/>
    <w:rsid w:val="007B1F87"/>
    <w:rsid w:val="007E245D"/>
    <w:rsid w:val="007F653A"/>
    <w:rsid w:val="00821D62"/>
    <w:rsid w:val="00826F15"/>
    <w:rsid w:val="00851C87"/>
    <w:rsid w:val="00876EBD"/>
    <w:rsid w:val="00884E3A"/>
    <w:rsid w:val="0090452F"/>
    <w:rsid w:val="00910A30"/>
    <w:rsid w:val="00971213"/>
    <w:rsid w:val="00971271"/>
    <w:rsid w:val="0098077D"/>
    <w:rsid w:val="009A141F"/>
    <w:rsid w:val="009D50BE"/>
    <w:rsid w:val="009E1EDE"/>
    <w:rsid w:val="009E3459"/>
    <w:rsid w:val="00A1061D"/>
    <w:rsid w:val="00A475CC"/>
    <w:rsid w:val="00A505C1"/>
    <w:rsid w:val="00AD0C28"/>
    <w:rsid w:val="00B00E84"/>
    <w:rsid w:val="00B227E0"/>
    <w:rsid w:val="00B61A9F"/>
    <w:rsid w:val="00B71456"/>
    <w:rsid w:val="00BA350A"/>
    <w:rsid w:val="00BA3B2F"/>
    <w:rsid w:val="00C23913"/>
    <w:rsid w:val="00C40A27"/>
    <w:rsid w:val="00CC7748"/>
    <w:rsid w:val="00CD6373"/>
    <w:rsid w:val="00D11D80"/>
    <w:rsid w:val="00D4001B"/>
    <w:rsid w:val="00D43CDB"/>
    <w:rsid w:val="00D75EEF"/>
    <w:rsid w:val="00D845F7"/>
    <w:rsid w:val="00DF6DD9"/>
    <w:rsid w:val="00E13064"/>
    <w:rsid w:val="00E16ED0"/>
    <w:rsid w:val="00E232D3"/>
    <w:rsid w:val="00E37C14"/>
    <w:rsid w:val="00E4415C"/>
    <w:rsid w:val="00E82EF8"/>
    <w:rsid w:val="00E953B9"/>
    <w:rsid w:val="00E96B19"/>
    <w:rsid w:val="00EC2774"/>
    <w:rsid w:val="00ED3FAD"/>
    <w:rsid w:val="00EF0183"/>
    <w:rsid w:val="00F5655D"/>
    <w:rsid w:val="00F91CEA"/>
    <w:rsid w:val="00F96397"/>
    <w:rsid w:val="00FB5B1B"/>
    <w:rsid w:val="00FB64E9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31 zaposlenik</izvorni_sadrzaj>
    <derivirana_varijabla naziv="DomainObject.Predmet.Opis_1">31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St-1550/2016</izvorni_sadrzaj>
    <derivirana_varijabla naziv="DomainObject.Predmet.OznakaBroj_1">St-1550/2016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SZPod brojem 14. Stpn-45/2014 - odobrena 
predstečajna nagodba</izvorni_sadrzaj>
    <derivirana_varijabla naziv="DomainObject.Predmet.PrimjedbaSuca_1">Čl. 110. st. 1. SZPod brojem 14. Stpn-45/2014 - odobrena 
predstečajna nagodba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GEORAD društvo s ograničenom odgovornošću za građenje i prijevoz zastupanog po punomoćniku Dražen Vidman, stečajni upravitelj</izvorni_sadrzaj>
    <derivirana_varijabla naziv="DomainObject.Predmet.ProtustrankaFormated_1">  GEORAD društvo s ograničenom odgovornošću za građenje i prijevoz zastupanog po punomoćniku Dražen Vidman, stečajni upravitelj</derivirana_varijabla>
  </DomainObject.Predmet.ProtustrankaFormated>
  <DomainObject.Predmet.ProtustrankaFormatedOIB>
    <izvorni_sadrzaj>  GEORAD društvo s ograničenom odgovornošću za građenje i prijevoz, OIB 78126748207 zastupanog po punomoćniku Dražen Vidman, stečajni upravitelj</izvorni_sadrzaj>
    <derivirana_varijabla naziv="DomainObject.Predmet.ProtustrankaFormatedOIB_1">  GEORAD društvo s ograničenom odgovornošću za građenje i prijevoz, OIB 78126748207 zastupanog po punomoćniku Dražen Vidman, stečajni upravitelj</derivirana_varijabla>
  </DomainObject.Predmet.ProtustrankaFormatedOIB>
  <DomainObject.Predmet.ProtustrankaFormatedWithAdress>
    <izvorni_sadrzaj> GEORAD društvo s ograničenom odgovornošću za građenje i prijevoz, Zrinsko-Frankopanska, S-7/1, 21300 Makarska zastupanog po punomoćniku Dražen Vidman, stečajni upravitelj</izvorni_sadrzaj>
    <derivirana_varijabla naziv="DomainObject.Predmet.ProtustrankaFormatedWithAdress_1"> GEORAD društvo s ograničenom odgovornošću za građenje i prijevoz, Zrinsko-Frankopanska, S-7/1, 21300 Makarska zastupanog po punomoćniku Dražen Vidman, stečajni upravitelj</derivirana_varijabla>
  </DomainObject.Predmet.ProtustrankaFormatedWithAdress>
  <DomainObject.Predmet.ProtustrankaFormatedWithAdressOIB>
    <izvorni_sadrzaj> GEORAD društvo s ograničenom odgovornošću za građenje i prijevoz, OIB 78126748207, Zrinsko-Frankopanska, S-7/1, 21300 Makarska zastupanog po punomoćniku Dražen Vidman, stečajni upravitelj</izvorni_sadrzaj>
    <derivirana_varijabla naziv="DomainObject.Predmet.ProtustrankaFormatedWithAdressOIB_1"> GEORAD društvo s ograničenom odgovornošću za građenje i prijevoz, OIB 78126748207, Zrinsko-Frankopanska, S-7/1, 21300 Makarska zastupanog po punomoćniku Dražen Vidman, stečajni upravitelj</derivirana_varijabla>
  </DomainObject.Predmet.ProtustrankaFormatedWithAdressOIB>
  <DomainObject.Predmet.ProtustrankaWithAdress>
    <izvorni_sadrzaj>GEORAD društvo s ograničenom odgovornošću za građenje i prijevoz Zrinsko-Frankopanska, S-7/1, 21300 Makarska</izvorni_sadrzaj>
    <derivirana_varijabla naziv="DomainObject.Predmet.ProtustrankaWithAdress_1">GEORAD društvo s ograničenom odgovornošću za građenje i prijevoz Zrinsko-Frankopanska, S-7/1, 21300 Makarska</derivirana_varijabla>
  </DomainObject.Predmet.ProtustrankaWithAdress>
  <DomainObject.Predmet.ProtustrankaWithAdressOIB>
    <izvorni_sadrzaj>GEORAD društvo s ograničenom odgovornošću za građenje i prijevoz, OIB 78126748207, Zrinsko-Frankopanska, S-7/1, 21300 Makarska</izvorni_sadrzaj>
    <derivirana_varijabla naziv="DomainObject.Predmet.ProtustrankaWithAdressOIB_1">GEORAD društvo s ograničenom odgovornošću za građenje i prijevoz, OIB 78126748207, Zrinsko-Frankopanska, S-7/1, 21300 Makarska</derivirana_varijabla>
  </DomainObject.Predmet.ProtustrankaWithAdressOIB>
  <DomainObject.Predmet.ProtustrankaNazivFormated>
    <izvorni_sadrzaj>GEORAD društvo s ograničenom odgovornošću za građenje i prijevoz</izvorni_sadrzaj>
    <derivirana_varijabla naziv="DomainObject.Predmet.ProtustrankaNazivFormated_1">GEORAD društvo s ograničenom odgovornošću za građenje i prijevoz</derivirana_varijabla>
  </DomainObject.Predmet.ProtustrankaNazivFormated>
  <DomainObject.Predmet.ProtustrankaNazivFormatedOIB>
    <izvorni_sadrzaj>GEORAD društvo s ograničenom odgovornošću za građenje i prijevoz, OIB 78126748207</izvorni_sadrzaj>
    <derivirana_varijabla naziv="DomainObject.Predmet.ProtustrankaNazivFormatedOIB_1">GEORAD društvo s ograničenom odgovornošću za građenje i prijevoz, OIB 78126748207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KUHN-Hrvatska, društvo s ograničenom odgovornošću za trgovinu građevinskim i sličnim strojevima zastupanog po punomoćniku Marcel Barilar</izvorni_sadrzaj>
    <derivirana_varijabla naziv="DomainObject.Predmet.StrankaFormated_1">  FINANCIJSKA AGENCIJA, RC SPLIT; KUHN-Hrvatska, društvo s ograničenom odgovornošću za trgovinu građevinskim i sličnim strojevima zastupanog po punomoćniku Marcel Barilar</derivirana_varijabla>
  </DomainObject.Predmet.StrankaFormated>
  <DomainObject.Predmet.StrankaFormatedOIB>
    <izvorni_sadrzaj>  FINANCIJSKA AGENCIJA, RC SPLIT, OIB 85821130368; KUHN-Hrvatska, društvo s ograničenom odgovornošću za trgovinu građevinskim i sličnim strojevima, OIB 04057188037 zastupanog po punomoćniku Marcel Barilar</izvorni_sadrzaj>
    <derivirana_varijabla naziv="DomainObject.Predmet.StrankaFormatedOIB_1">  FINANCIJSKA AGENCIJA, RC SPLIT, OIB 85821130368; KUHN-Hrvatska, društvo s ograničenom odgovornošću za trgovinu građevinskim i sličnim strojevima, OIB 04057188037 zastupanog po punomoćniku Marcel Barilar</derivirana_varijabla>
  </DomainObject.Predmet.StrankaFormatedOIB>
  <DomainObject.Predmet.StrankaFormatedWithAdress>
    <izvorni_sadrzaj> FINANCIJSKA AGENCIJA, RC SPLIT, Mažuranićevo šetalište 24 b, 21000 Split; KUHN-Hrvatska, društvo s ograničenom odgovornošću za trgovinu građevinskim i sličnim strojevima, Rakitnica 4, 10000 Zagreb zastupanog po punomoćniku Marcel Barilar</izvorni_sadrzaj>
    <derivirana_varijabla naziv="DomainObject.Predmet.StrankaFormatedWithAdress_1"> FINANCIJSKA AGENCIJA, RC SPLIT, Mažuranićevo šetalište 24 b, 21000 Split; KUHN-Hrvatska, društvo s ograničenom odgovornošću za trgovinu građevinskim i sličnim strojevima, Rakitnica 4, 10000 Zagreb zastupanog po punomoćniku Marcel Barilar</derivirana_varijabla>
  </DomainObject.Predmet.StrankaFormatedWithAdress>
  <DomainObject.Predmet.StrankaFormatedWithAdressOIB>
    <izvorni_sadrzaj> FINANCIJSKA AGENCIJA, RC SPLIT, OIB 85821130368, Mažuranićevo šetalište 24 b, 21000 Split; KUHN-Hrvatska, društvo s ograničenom odgovornošću za trgovinu građevinskim i sličnim strojevima, OIB 04057188037, Rakitnica 4, 10000 Zagreb zastupanog po punomoćniku Marcel Barilar</izvorni_sadrzaj>
    <derivirana_varijabla naziv="DomainObject.Predmet.StrankaFormatedWithAdressOIB_1"> FINANCIJSKA AGENCIJA, RC SPLIT, OIB 85821130368, Mažuranićevo šetalište 24 b, 21000 Split; KUHN-Hrvatska, društvo s ograničenom odgovornošću za trgovinu građevinskim i sličnim strojevima, OIB 04057188037, Rakitnica 4, 10000 Zagreb zastupanog po punomoćniku Marcel Barilar</derivirana_varijabla>
  </DomainObject.Predmet.StrankaFormatedWithAdressOIB>
  <DomainObject.Predmet.StrankaWithAdress>
    <izvorni_sadrzaj>FINANCIJSKA AGENCIJA, RC SPLIT Mažuranićevo šetalište 24 b,21000 Split,KUHN-Hrvatska, društvo s ograničenom odgovornošću za trgovinu građevinskim i sličnim strojevima Rakitnica 4,10000 Zagreb</izvorni_sadrzaj>
    <derivirana_varijabla naziv="DomainObject.Predmet.StrankaWithAdress_1">FINANCIJSKA AGENCIJA, RC SPLIT Mažuranićevo šetalište 24 b,21000 Split,KUHN-Hrvatska, društvo s ograničenom odgovornošću za trgovinu građevinskim i sličnim strojevima Rakitnica 4,10000 Zagreb</derivirana_varijabla>
  </DomainObject.Predmet.StrankaWithAdress>
  <DomainObject.Predmet.StrankaWithAdressOIB>
    <izvorni_sadrzaj>FINANCIJSKA AGENCIJA, RC SPLIT, OIB 85821130368, Mažuranićevo šetalište 24 b,21000 Split,KUHN-Hrvatska, društvo s ograničenom odgovornošću za trgovinu građevinskim i sličnim strojevima, OIB 04057188037, Rakitnica 4,10000 Zagreb</izvorni_sadrzaj>
    <derivirana_varijabla naziv="DomainObject.Predmet.StrankaWithAdressOIB_1">FINANCIJSKA AGENCIJA, RC SPLIT, OIB 85821130368, Mažuranićevo šetalište 24 b,21000 Split,KUHN-Hrvatska, društvo s ograničenom odgovornošću za trgovinu građevinskim i sličnim strojevima, OIB 04057188037, Rakitnica 4,10000 Zagreb</derivirana_varijabla>
  </DomainObject.Predmet.StrankaWithAdressOIB>
  <DomainObject.Predmet.StrankaNazivFormated>
    <izvorni_sadrzaj>FINANCIJSKA AGENCIJA, RC SPLIT,KUHN-Hrvatska, društvo s ograničenom odgovornošću za trgovinu građevinskim i sličnim strojevima</izvorni_sadrzaj>
    <derivirana_varijabla naziv="DomainObject.Predmet.StrankaNazivFormated_1">FINANCIJSKA AGENCIJA, RC SPLIT,KUHN-Hrvatska, društvo s ograničenom odgovornošću za trgovinu građevinskim i sličnim strojevima</derivirana_varijabla>
  </DomainObject.Predmet.StrankaNazivFormated>
  <DomainObject.Predmet.StrankaNazivFormatedOIB>
    <izvorni_sadrzaj>FINANCIJSKA AGENCIJA, RC SPLIT, OIB 85821130368,KUHN-Hrvatska, društvo s ograničenom odgovornošću za trgovinu građevinskim i sličnim strojevima, OIB 04057188037</izvorni_sadrzaj>
    <derivirana_varijabla naziv="DomainObject.Predmet.StrankaNazivFormatedOIB_1">FINANCIJSKA AGENCIJA, RC SPLIT, OIB 85821130368,KUHN-Hrvatska, društvo s ograničenom odgovornošću za trgovinu građevinskim i sličnim strojevima, OIB 04057188037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10735722.02</izvorni_sadrzaj>
    <derivirana_varijabla naziv="DomainObject.Predmet.TrenutnaVrijednost_1">10735722.02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KUHN-Hrvatska, društvo s ograničenom odgovornošću za trgovinu građevinskim i sličnim strojevima zastupanog po punomoćniku Marcel Barilar</item>
    </izvorni_sadrzaj>
    <derivirana_varijabla naziv="DomainObject.Predmet.StrankaListFormated_1">
      <item>FINANCIJSKA AGENCIJA, RC SPLIT</item>
      <item>KUHN-Hrvatska, društvo s ograničenom odgovornošću za trgovinu građevinskim i sličnim strojevima zastupanog po punomoćniku Marcel Barilar</item>
    </derivirana_varijabla>
  </DomainObject.Predmet.StrankaListFormated>
  <DomainObject.Predmet.StrankaListFormatedOIB>
    <izvorni_sadrzaj>
      <item>FINANCIJSKA AGENCIJA, RC SPLIT, OIB 85821130368</item>
      <item>KUHN-Hrvatska, društvo s ograničenom odgovornošću za trgovinu građevinskim i sličnim strojevima, OIB 04057188037 zastupanog po punomoćniku Marcel Barilar</item>
    </izvorni_sadrzaj>
    <derivirana_varijabla naziv="DomainObject.Predmet.StrankaListFormatedOIB_1">
      <item>FINANCIJSKA AGENCIJA, RC SPLIT, OIB 85821130368</item>
      <item>KUHN-Hrvatska, društvo s ograničenom odgovornošću za trgovinu građevinskim i sličnim strojevima, OIB 04057188037 zastupanog po punomoćniku Marcel Barilar</item>
    </derivirana_varijabla>
  </DomainObject.Predmet.StrankaListFormatedOIB>
  <DomainObject.Predmet.StrankaListFormatedWithAdress>
    <izvorni_sadrzaj>
      <item>FINANCIJSKA AGENCIJA, RC SPLIT, Mažuranićevo šetalište 24 b, 21000 Split</item>
      <item>KUHN-Hrvatska, društvo s ograničenom odgovornošću za trgovinu građevinskim i sličnim strojevima, Rakitnica 4, 10000 Zagreb zastupanog po punomoćniku Marcel Barilar</item>
    </izvorni_sadrzaj>
    <derivirana_varijabla naziv="DomainObject.Predmet.StrankaListFormatedWithAdress_1">
      <item>FINANCIJSKA AGENCIJA, RC SPLIT, Mažuranićevo šetalište 24 b, 21000 Split</item>
      <item>KUHN-Hrvatska, društvo s ograničenom odgovornošću za trgovinu građevinskim i sličnim strojevima, Rakitnica 4, 10000 Zagreb zastupanog po punomoćniku Marcel Barilar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KUHN-Hrvatska, društvo s ograničenom odgovornošću za trgovinu građevinskim i sličnim strojevima, OIB 04057188037, Rakitnica 4, 10000 Zagreb zastupanog po punomoćniku Marcel Barilar</item>
    </izvorni_sadrzaj>
    <derivirana_varijabla naziv="DomainObject.Predmet.StrankaListFormatedWithAdressOIB_1">
      <item>FINANCIJSKA AGENCIJA, RC SPLIT, OIB 85821130368, Mažuranićevo šetalište 24 b, 21000 Split</item>
      <item>KUHN-Hrvatska, društvo s ograničenom odgovornošću za trgovinu građevinskim i sličnim strojevima, OIB 04057188037, Rakitnica 4, 10000 Zagreb zastupanog po punomoćniku Marcel Barilar</item>
    </derivirana_varijabla>
  </DomainObject.Predmet.StrankaListFormatedWithAdressOIB>
  <DomainObject.Predmet.StrankaListNazivFormated>
    <izvorni_sadrzaj>
      <item>FINANCIJSKA AGENCIJA, RC SPLIT</item>
      <item>KUHN-Hrvatska, društvo s ograničenom odgovornošću za trgovinu građevinskim i sličnim strojevima</item>
    </izvorni_sadrzaj>
    <derivirana_varijabla naziv="DomainObject.Predmet.StrankaListNazivFormated_1">
      <item>FINANCIJSKA AGENCIJA, RC SPLIT</item>
      <item>KUHN-Hrvatska, društvo s ograničenom odgovornošću za trgovinu građevinskim i sličnim strojevima</item>
    </derivirana_varijabla>
  </DomainObject.Predmet.StrankaListNazivFormated>
  <DomainObject.Predmet.StrankaListNazivFormatedOIB>
    <izvorni_sadrzaj>
      <item>FINANCIJSKA AGENCIJA, RC SPLIT, OIB 85821130368</item>
      <item>KUHN-Hrvatska, društvo s ograničenom odgovornošću za trgovinu građevinskim i sličnim strojevima, OIB 04057188037</item>
    </izvorni_sadrzaj>
    <derivirana_varijabla naziv="DomainObject.Predmet.StrankaListNazivFormatedOIB_1">
      <item>FINANCIJSKA AGENCIJA, RC SPLIT, OIB 85821130368</item>
      <item>KUHN-Hrvatska, društvo s ograničenom odgovornošću za trgovinu građevinskim i sličnim strojevima, OIB 04057188037</item>
    </derivirana_varijabla>
  </DomainObject.Predmet.StrankaListNazivFormatedOIB>
  <DomainObject.Predmet.ProtuStrankaListFormated>
    <izvorni_sadrzaj>
      <item>GEORAD društvo s ograničenom odgovornošću za građenje i prijevoz zastupanog po punomoćniku Dražen Vidman, stečajni upravitelj</item>
    </izvorni_sadrzaj>
    <derivirana_varijabla naziv="DomainObject.Predmet.ProtuStrankaListFormated_1">
      <item>GEORAD društvo s ograničenom odgovornošću za građenje i prijevoz zastupanog po punomoćniku Dražen Vidman, stečajni upravitelj</item>
    </derivirana_varijabla>
  </DomainObject.Predmet.ProtuStrankaListFormated>
  <DomainObject.Predmet.ProtuStrankaListFormatedOIB>
    <izvorni_sadrzaj>
      <item>GEORAD društvo s ograničenom odgovornošću za građenje i prijevoz, OIB 78126748207 zastupanog po punomoćniku Dražen Vidman, stečajni upravitelj</item>
    </izvorni_sadrzaj>
    <derivirana_varijabla naziv="DomainObject.Predmet.ProtuStrankaListFormatedOIB_1">
      <item>GEORAD društvo s ograničenom odgovornošću za građenje i prijevoz, OIB 78126748207 zastupanog po punomoćniku Dražen Vidman, stečajni upravitelj</item>
    </derivirana_varijabla>
  </DomainObject.Predmet.ProtuStrankaListFormatedOIB>
  <DomainObject.Predmet.ProtuStrankaListFormatedWithAdress>
    <izvorni_sadrzaj>
      <item>GEORAD društvo s ograničenom odgovornošću za građenje i prijevoz, Zrinsko-Frankopanska, S-7/1, 21300 Makarska zastupanog po punomoćniku Dražen Vidman, stečajni upravitelj</item>
    </izvorni_sadrzaj>
    <derivirana_varijabla naziv="DomainObject.Predmet.ProtuStrankaListFormatedWithAdress_1">
      <item>GEORAD društvo s ograničenom odgovornošću za građenje i prijevoz, Zrinsko-Frankopanska, S-7/1, 21300 Makarska zastupanog po punomoćniku Dražen Vidman, stečajni upravitelj</item>
    </derivirana_varijabla>
  </DomainObject.Predmet.ProtuStrankaListFormatedWithAdress>
  <DomainObject.Predmet.ProtuStrankaListFormatedWithAdressOIB>
    <izvorni_sadrzaj>
      <item>GEORAD društvo s ograničenom odgovornošću za građenje i prijevoz, OIB 78126748207, Zrinsko-Frankopanska, S-7/1, 21300 Makarska zastupanog po punomoćniku Dražen Vidman, stečajni upravitelj</item>
    </izvorni_sadrzaj>
    <derivirana_varijabla naziv="DomainObject.Predmet.ProtuStrankaListFormatedWithAdressOIB_1">
      <item>GEORAD društvo s ograničenom odgovornošću za građenje i prijevoz, OIB 78126748207, Zrinsko-Frankopanska, S-7/1, 21300 Makarska zastupanog po punomoćniku Dražen Vidman, stečajni upravitelj</item>
    </derivirana_varijabla>
  </DomainObject.Predmet.ProtuStrankaListFormatedWithAdressOIB>
  <DomainObject.Predmet.ProtuStrankaListNazivFormated>
    <izvorni_sadrzaj>
      <item>GEORAD društvo s ograničenom odgovornošću za građenje i prijevoz</item>
    </izvorni_sadrzaj>
    <derivirana_varijabla naziv="DomainObject.Predmet.ProtuStrankaListNazivFormated_1">
      <item>GEORAD društvo s ograničenom odgovornošću za građenje i prijevoz</item>
    </derivirana_varijabla>
  </DomainObject.Predmet.ProtuStrankaListNazivFormated>
  <DomainObject.Predmet.ProtuStrankaListNazivFormatedOIB>
    <izvorni_sadrzaj>
      <item>GEORAD društvo s ograničenom odgovornošću za građenje i prijevoz, OIB 78126748207</item>
    </izvorni_sadrzaj>
    <derivirana_varijabla naziv="DomainObject.Predmet.ProtuStrankaListNazivFormatedOIB_1">
      <item>GEORAD društvo s ograničenom odgovornošću za građenje i prijevoz, OIB 78126748207</item>
    </derivirana_varijabla>
  </DomainObject.Predmet.ProtuStrankaListNazivFormatedOIB>
  <DomainObject.Predmet.OstaliListFormated>
    <izvorni_sadrzaj>
      <item>Marcel Barilar punomoćnik sudionika u postupku KUHN-Hrvatska, društvo s ograničenom odgovornošću za trgovinu građevinskim i sličnim strojevima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 punomoćnik sudionika u postupku GEORAD društvo s ograničenom odgovornošću za građenje i prijevoz</item>
      <item>ŽUPANIJSKO DRŽAVNO ODVJETNIŠTVO U SPLITU</item>
    </izvorni_sadrzaj>
    <derivirana_varijabla naziv="DomainObject.Predmet.OstaliListFormated_1">
      <item>Marcel Barilar punomoćnik sudionika u postupku KUHN-Hrvatska, društvo s ograničenom odgovornošću za trgovinu građevinskim i sličnim strojevima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 punomoćnik sudionika u postupku GEORAD društvo s ograničenom odgovornošću za građenje i prijevoz</item>
      <item>ŽUPANIJSKO DRŽAVNO ODVJETNIŠTVO U SPLITU</item>
    </derivirana_varijabla>
  </DomainObject.Predmet.OstaliListFormated>
  <DomainObject.Predmet.OstaliListFormatedOIB>
    <izvorni_sadrzaj>
      <item>Marcel Barilar, OIB 53747311795 punomoćnik sudionika u postupku KUHN-Hrvatska, društvo s ograničenom odgovornošću za trgovinu građevinskim i sličnim strojevima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 punomoćnik sudionika u postupku GEORAD društvo s ograničenom odgovornošću za građenje i prijevoz</item>
      <item>ŽUPANIJSKO DRŽAVNO ODVJETNIŠTVO U SPLITU</item>
    </izvorni_sadrzaj>
    <derivirana_varijabla naziv="DomainObject.Predmet.OstaliListFormatedOIB_1">
      <item>Marcel Barilar, OIB 53747311795 punomoćnik sudionika u postupku KUHN-Hrvatska, društvo s ograničenom odgovornošću za trgovinu građevinskim i sličnim strojevima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 punomoćnik sudionika u postupku GEORAD društvo s ograničenom odgovornošću za građenje i prijevoz</item>
      <item>ŽUPANIJSKO DRŽAVNO ODVJETNIŠTVO U SPLITU</item>
    </derivirana_varijabla>
  </DomainObject.Predmet.OstaliListFormatedOIB>
  <DomainObject.Predmet.OstaliListFormatedWithAdress>
    <izvorni_sadrzaj>
      <item>Marcel Barilar, Ilica 191c, 10000 Zagreb punomoćnik sudionika u postupku KUHN-Hrvatska, društvo s ograničenom odgovornošću za trgovinu građevinskim i sličnim strojevima</item>
      <item>PK društvo s ograničenom odgovornošću za proizvodnju, zastupanje i uvoz - izvoz, Industrijska zona R-27 , 51226 Škrljevo</item>
      <item>HRVATSKE ŠUME društvo s ograničenom odgovornošću, Ul.Ljudevita Farkaša Vukotinovića 2, 10000 Zagreb</item>
      <item>HRVATSKA POŠTANSKA BANKA, dioničko društvo, Jurišićeva 4, 10000 Zagreb</item>
      <item>REPUBLIKA HRVATSKA MINISTARSTVO FINANCIJA, Katančićeva 5, 10000 Zagreb</item>
      <item>CEMEX BETON d.o.o. za proizvodnju i transport betona, pijeska i šljunka, F. Tuđmana 45, 21212 Kaštel Sućurac</item>
      <item>Financijska agencija, Ulica grada Vukovara 70, 10000 Zagreb</item>
      <item>MESSER CROATIA PLIN Poduzeće za proizvodnju i prodaju tehničkih plinova d.o.o., Industrijska 1, 10290 Zaprešić</item>
      <item>Hrvatski Telekom d.d., Roberta Frangeša Mihanovića 9, 10000 Zagreb</item>
      <item>TEMBO d.o.o. za unutarnju i vanjsku trgovinu, Dragutina Novaka 1d, 10255 Gornji Stupnik</item>
      <item>LIBUKOM JURDANI društvo s ograničenom odgovornošću za računovodstvene usluge, Jurdani 50b, 51211 Jurdani</item>
      <item>TEHNIKA dioničko društvo za graditeljstvo, inženjering, proizvodnju i trgovinu, Ulica grada Vukovara 274, 10000 Zagreb</item>
      <item>RO - tehnologija društvo s ograničenom odgovornošću za inženjering, Nova Cesta 86, 51410 Opatija</item>
      <item>ČISTOĆA društvo s ograničenom odgovornošću za obavljanje komunalnih djelatnosti održavanja čistoće i odlaganja komunalnog otpada, Put Plokita 81, 21000 Split</item>
      <item>HEP ELEKTRA d.o.o. za opskrbu električnom energijom, Ulica grada Vukovara 37, 10000 Zagreb</item>
      <item>HEP-Operator distribucijskog sustava d.o.o. za distribuciju i opskrbu električne energije, Ulica grada Vukovara 37, 10000 Zagreb</item>
      <item>PETROL društvo s ograničenom odgovornošću za trgovinu i prijevoz nafte i naftnih derivata, Otok, Oreškovićeva 6h, 10000 Zagreb</item>
      <item>BIT PROMET d.o.o. za trgovinu i graditeljstvo, Odra, Velika cesta 39, 10000 Zagreb</item>
      <item>ALLIANZ ZAGREB dioničko društvo za osiguranje, Heinzelova 70, 10000 Zagreb</item>
      <item>Splitska banka dioničko društvo, Domovinskog rata 61, 21000 Split</item>
      <item>SPV ZA SANACIJU d.o.o. za poslovne usluge, Jurišićeva 1, 10000 Zagreb</item>
      <item>AUTO HRVATSKA dioničko društvo, Dubrovačka Ulica 1, 21000 Split</item>
      <item>UNIQA osiguranje d.d., Planinska 13 A , 10000 Zagreb</item>
      <item>MAKARSKI KOMUNALAC društvo s ograničenom odgovornošću za obavljanje komunalnih poslova, Trg Tina Ujevića 1, 21300 Makarska</item>
      <item>PODUZEĆE ZA CESTE SPLIT dioničko društvo, Svetog Mihovila 1, 21204 Dugopolje</item>
      <item>B2  KAPITAL d.o.o. za poslovne usluge, Radnička cesta 41, 10000 Zagreb</item>
      <item>HUP-ZAGREB dioničko društvo hotelijerstvo, ugostiteljstvo i turizam, Trg Krešimira Ćosića 9,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OPTIMA LEASING d.o.o. za usluge u likvidaciji, Miramarska 24/6, 10000 Zagreb</item>
      <item>Wiener osiguranje Vienna Insurance Group dioničko društvo za osiguranje, Slovenska ulica 24, 10000 Zagreb</item>
      <item>WÜRTH-HRVATSKA d.o.o. za trgovinu, usluge i zastupanje, Franje Lučića 32, 10000 Zagreb</item>
      <item>PLOVPUT trgovačko društvo s ograničenom odgovornošću za održavanje pomorskih plovnih putova i radijske službe, Obala Lazareta 1, 21000 Split</item>
      <item>ERSTE&amp;STEIERMÄRKISCHE BANKA dioničko društvo, Jadranski Trg 3a, 51000 Rijeka</item>
      <item>OSIJEK-KOTEKS dioničko društvo za graditeljstvo, proizvodnju i trgovinu, Šamačka 11, 31000 Osijek</item>
      <item>Hrvatske ceste društvo s ograničenom odgovornošću, za upravljanje, građenje i održavanje državnih cesta, Vončinina 3, 10000 Zagreb</item>
      <item>KUHN-Hrvatska, društvo s ograničenom odgovornošću za trgovinu građevinskim i sličnim strojevima, Rakitnica 4, 10000 Zagreb</item>
      <item>GEOPROFIL d.o.o. za geodetske poslove, Dr. Jurja Dobrile 40, 10410 Velika Gorica</item>
      <item>CROATIA osiguranje d.d., Vatroslava Jagića 33, 10000 Zagreb</item>
      <item>H-ABDUCO društvo s ograničenom odgovornošću za usluge, Slavonska avenija 6A , 10000 Zagreb</item>
      <item>LUČKA UPRAVA SPLIT, Gat Sv. Duje 1, 21000 Split</item>
      <item>BAŠREVIZOR, d.o.o. za reviziju i računovodstvene usluge, Trg hrvatske bratske zajednice 2, 21000 Split</item>
      <item>Hrvatska radiotelevizija, Prisavlje 3, 10000 Zagreb</item>
      <item>HYPO - LEASING STEIERMARK društvo s ograničenom odgovornošću za usluge, Garićgradska 18, 10000 Zagreb</item>
      <item>Tanja Kurilj, Petra Perice 20, 21300 Makarska</item>
      <item>HRVATSKA BANKA ZA OBNOVU I RAZVITAK,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Prolaz Marije Krucifikse Kozulić 2, 51000 Rijeka</item>
      <item>Slavica Čupić, Bihačka 2 A/IV, 21000 Split</item>
      <item>Tonći Kurilj, Petra Perice 20, 21300 Makarska</item>
      <item>ZAVOD ZA ISPITIVANJE KVALITETE, društvo s ograničenom odgovornošću, Ljudevita Gaja 17III, 10000 Zagreb</item>
      <item>Dražen Vidman, stečajni upravitelj, Vladimira Nazora 77, 42240 Ivanec punomoćnik sudionika u postupku GEORAD društvo s ograničenom odgovornošću za građenje i prijevoz</item>
      <item>ŽUPANIJSKO DRŽAVNO ODVJETNIŠTVO U SPLITU, Gundulićeva 29a, 21000 Split</item>
    </izvorni_sadrzaj>
    <derivirana_varijabla naziv="DomainObject.Predmet.OstaliListFormatedWithAdress_1">
      <item>Marcel Barilar, Ilica 191c, 10000 Zagreb punomoćnik sudionika u postupku KUHN-Hrvatska, društvo s ograničenom odgovornošću za trgovinu građevinskim i sličnim strojevima</item>
      <item>PK društvo s ograničenom odgovornošću za proizvodnju, zastupanje i uvoz - izvoz, Industrijska zona R-27 , 51226 Škrljevo</item>
      <item>HRVATSKE ŠUME društvo s ograničenom odgovornošću, Ul.Ljudevita Farkaša Vukotinovića 2, 10000 Zagreb</item>
      <item>HRVATSKA POŠTANSKA BANKA, dioničko društvo, Jurišićeva 4, 10000 Zagreb</item>
      <item>REPUBLIKA HRVATSKA MINISTARSTVO FINANCIJA, Katančićeva 5, 10000 Zagreb</item>
      <item>CEMEX BETON d.o.o. za proizvodnju i transport betona, pijeska i šljunka, F. Tuđmana 45, 21212 Kaštel Sućurac</item>
      <item>Financijska agencija, Ulica grada Vukovara 70, 10000 Zagreb</item>
      <item>MESSER CROATIA PLIN Poduzeće za proizvodnju i prodaju tehničkih plinova d.o.o., Industrijska 1, 10290 Zaprešić</item>
      <item>Hrvatski Telekom d.d., Roberta Frangeša Mihanovića 9, 10000 Zagreb</item>
      <item>TEMBO d.o.o. za unutarnju i vanjsku trgovinu, Dragutina Novaka 1d, 10255 Gornji Stupnik</item>
      <item>LIBUKOM JURDANI društvo s ograničenom odgovornošću za računovodstvene usluge, Jurdani 50b, 51211 Jurdani</item>
      <item>TEHNIKA dioničko društvo za graditeljstvo, inženjering, proizvodnju i trgovinu, Ulica grada Vukovara 274, 10000 Zagreb</item>
      <item>RO - tehnologija društvo s ograničenom odgovornošću za inženjering, Nova Cesta 86, 51410 Opatija</item>
      <item>ČISTOĆA društvo s ograničenom odgovornošću za obavljanje komunalnih djelatnosti održavanja čistoće i odlaganja komunalnog otpada, Put Plokita 81, 21000 Split</item>
      <item>HEP ELEKTRA d.o.o. za opskrbu električnom energijom, Ulica grada Vukovara 37, 10000 Zagreb</item>
      <item>HEP-Operator distribucijskog sustava d.o.o. za distribuciju i opskrbu električne energije, Ulica grada Vukovara 37, 10000 Zagreb</item>
      <item>PETROL društvo s ograničenom odgovornošću za trgovinu i prijevoz nafte i naftnih derivata, Otok, Oreškovićeva 6h, 10000 Zagreb</item>
      <item>BIT PROMET d.o.o. za trgovinu i graditeljstvo, Odra, Velika cesta 39, 10000 Zagreb</item>
      <item>ALLIANZ ZAGREB dioničko društvo za osiguranje, Heinzelova 70, 10000 Zagreb</item>
      <item>Splitska banka dioničko društvo, Domovinskog rata 61, 21000 Split</item>
      <item>SPV ZA SANACIJU d.o.o. za poslovne usluge, Jurišićeva 1, 10000 Zagreb</item>
      <item>AUTO HRVATSKA dioničko društvo, Dubrovačka Ulica 1, 21000 Split</item>
      <item>UNIQA osiguranje d.d., Planinska 13 A , 10000 Zagreb</item>
      <item>MAKARSKI KOMUNALAC društvo s ograničenom odgovornošću za obavljanje komunalnih poslova, Trg Tina Ujevića 1, 21300 Makarska</item>
      <item>PODUZEĆE ZA CESTE SPLIT dioničko društvo, Svetog Mihovila 1, 21204 Dugopolje</item>
      <item>B2  KAPITAL d.o.o. za poslovne usluge, Radnička cesta 41, 10000 Zagreb</item>
      <item>HUP-ZAGREB dioničko društvo hotelijerstvo, ugostiteljstvo i turizam, Trg Krešimira Ćosića 9,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OPTIMA LEASING d.o.o. za usluge u likvidaciji, Miramarska 24/6, 10000 Zagreb</item>
      <item>Wiener osiguranje Vienna Insurance Group dioničko društvo za osiguranje, Slovenska ulica 24, 10000 Zagreb</item>
      <item>WÜRTH-HRVATSKA d.o.o. za trgovinu, usluge i zastupanje, Franje Lučića 32, 10000 Zagreb</item>
      <item>PLOVPUT trgovačko društvo s ograničenom odgovornošću za održavanje pomorskih plovnih putova i radijske službe, Obala Lazareta 1, 21000 Split</item>
      <item>ERSTE&amp;STEIERMÄRKISCHE BANKA dioničko društvo, Jadranski Trg 3a, 51000 Rijeka</item>
      <item>OSIJEK-KOTEKS dioničko društvo za graditeljstvo, proizvodnju i trgovinu, Šamačka 11, 31000 Osijek</item>
      <item>Hrvatske ceste društvo s ograničenom odgovornošću, za upravljanje, građenje i održavanje državnih cesta, Vončinina 3, 10000 Zagreb</item>
      <item>KUHN-Hrvatska, društvo s ograničenom odgovornošću za trgovinu građevinskim i sličnim strojevima, Rakitnica 4, 10000 Zagreb</item>
      <item>GEOPROFIL d.o.o. za geodetske poslove, Dr. Jurja Dobrile 40, 10410 Velika Gorica</item>
      <item>CROATIA osiguranje d.d., Vatroslava Jagića 33, 10000 Zagreb</item>
      <item>H-ABDUCO društvo s ograničenom odgovornošću za usluge, Slavonska avenija 6A , 10000 Zagreb</item>
      <item>LUČKA UPRAVA SPLIT, Gat Sv. Duje 1, 21000 Split</item>
      <item>BAŠREVIZOR, d.o.o. za reviziju i računovodstvene usluge, Trg hrvatske bratske zajednice 2, 21000 Split</item>
      <item>Hrvatska radiotelevizija, Prisavlje 3, 10000 Zagreb</item>
      <item>HYPO - LEASING STEIERMARK društvo s ograničenom odgovornošću za usluge, Garićgradska 18, 10000 Zagreb</item>
      <item>Tanja Kurilj, Petra Perice 20, 21300 Makarska</item>
      <item>HRVATSKA BANKA ZA OBNOVU I RAZVITAK,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Prolaz Marije Krucifikse Kozulić 2, 51000 Rijeka</item>
      <item>Slavica Čupić, Bihačka 2 A/IV, 21000 Split</item>
      <item>Tonći Kurilj, Petra Perice 20, 21300 Makarska</item>
      <item>ZAVOD ZA ISPITIVANJE KVALITETE, društvo s ograničenom odgovornošću, Ljudevita Gaja 17III, 10000 Zagreb</item>
      <item>Dražen Vidman, stečajni upravitelj, Vladimira Nazora 77, 42240 Ivanec punomoćnik sudionika u postupku GEORAD društvo s ograničenom odgovornošću za građenje i prijevoz</item>
      <item>ŽUPANIJSKO DRŽAVNO ODVJETNIŠTVO U SPLITU, Gundulićeva 29a, 21000 Split</item>
    </derivirana_varijabla>
  </DomainObject.Predmet.OstaliListFormatedWithAdress>
  <DomainObject.Predmet.OstaliListFormatedWithAdressOIB>
    <izvorni_sadrzaj>
      <item>Marcel Barilar, OIB 53747311795, Ilica 191c, 10000 Zagreb punomoćnik sudionika u postupku KUHN-Hrvatska, društvo s ograničenom odgovornošću za trgovinu građevinskim i sličnim strojevima</item>
      <item>PK društvo s ograničenom odgovornošću za proizvodnju, zastupanje i uvoz - izvoz, OIB 07930503403, Industrijska zona R-27 , 51226 Škrljevo</item>
      <item>HRVATSKE ŠUME društvo s ograničenom odgovornošću, OIB 69693144506, Ul.Ljudevita Farkaša Vukotinovića 2, 10000 Zagreb</item>
      <item>HRVATSKA POŠTANSKA BANKA, dioničko društvo, OIB 87939104217, Jurišićeva 4, 10000 Zagreb</item>
      <item>REPUBLIKA HRVATSKA MINISTARSTVO FINANCIJA, OIB 18683136487, Katančićeva 5, 10000 Zagreb</item>
      <item>CEMEX BETON d.o.o. za proizvodnju i transport betona, pijeska i šljunka, OIB 28710813125, F. Tuđmana 45, 21212 Kaštel Sućurac</item>
      <item>Financijska agencija, OIB 85821130368, Ulica grada Vukovara 70, 10000 Zagreb</item>
      <item>MESSER CROATIA PLIN Poduzeće za proizvodnju i prodaju tehničkih plinova d.o.o., OIB 32179081874, Industrijska 1, 10290 Zaprešić</item>
      <item>Hrvatski Telekom d.d., OIB 81793146560, Roberta Frangeša Mihanovića 9, 10000 Zagreb</item>
      <item>TEMBO d.o.o. za unutarnju i vanjsku trgovinu, OIB 09060628765, Dragutina Novaka 1d, 10255 Gornji Stupnik</item>
      <item>LIBUKOM JURDANI društvo s ograničenom odgovornošću za računovodstvene usluge, OIB 77671806963, Jurdani 50b, 51211 Jurdani</item>
      <item>TEHNIKA dioničko društvo za graditeljstvo, inženjering, proizvodnju i trgovinu, OIB 73037001250, Ulica grada Vukovara 274, 10000 Zagreb</item>
      <item>RO - tehnologija društvo s ograničenom odgovornošću za inženjering, OIB 94757004774, Nova Cesta 86, 51410 Opatija</item>
      <item>ČISTOĆA društvo s ograničenom odgovornošću za obavljanje komunalnih djelatnosti održavanja čistoće i odlaganja komunalnog otpada, OIB 38812451417, Put Plokita 81, 21000 Split</item>
      <item>HEP ELEKTRA d.o.o. za opskrbu električnom energijom, OIB 43965974818, Ulica grada Vukovara 37, 10000 Zagreb</item>
      <item>HEP-Operator distribucijskog sustava d.o.o. za distribuciju i opskrbu električne energije, OIB 46830600751, Ulica grada Vukovara 37, 10000 Zagreb</item>
      <item>PETROL društvo s ograničenom odgovornošću za trgovinu i prijevoz nafte i naftnih derivata, OIB 75550985023, Otok, Oreškovićeva 6h, 10000 Zagreb</item>
      <item>BIT PROMET d.o.o. za trgovinu i graditeljstvo, OIB 15161231864, Odra, Velika cesta 39, 10000 Zagreb</item>
      <item>ALLIANZ ZAGREB dioničko društvo za osiguranje, OIB 23759810849, Heinzelova 70, 10000 Zagreb</item>
      <item>Splitska banka dioničko društvo, OIB 69326397242, Domovinskog rata 61, 21000 Split</item>
      <item>SPV ZA SANACIJU d.o.o. za poslovne usluge, OIB 37066802433, Jurišićeva 1, 10000 Zagreb</item>
      <item>AUTO HRVATSKA dioničko društvo, OIB 32709834358, Dubrovačka Ulica 1, 21000 Split</item>
      <item>UNIQA osiguranje d.d., OIB 75665455333, Planinska 13 A , 10000 Zagreb</item>
      <item>MAKARSKI KOMUNALAC društvo s ograničenom odgovornošću za obavljanje komunalnih poslova, OIB 12733878804, Trg Tina Ujevića 1, 21300 Makarska</item>
      <item>PODUZEĆE ZA CESTE SPLIT dioničko društvo, OIB 37901994151, Svetog Mihovila 1, 21204 Dugopolje</item>
      <item>B2  KAPITAL d.o.o. za poslovne usluge, OIB 57509775367, Radnička cesta 41, 10000 Zagreb</item>
      <item>HUP-ZAGREB dioničko društvo hotelijerstvo, ugostiteljstvo i turizam, OIB 66859264899, Trg Krešimira Ćosića 9,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OPTIMA LEASING d.o.o. za usluge u likvidaciji, OIB 71463153978, Miramarska 24/6, 10000 Zagreb</item>
      <item>Wiener osiguranje Vienna Insurance Group dioničko društvo za osiguranje, OIB 52848403362, Slovenska ulica 24, 10000 Zagreb</item>
      <item>WÜRTH-HRVATSKA d.o.o. za trgovinu, usluge i zastupanje, OIB 52641439848, Franje Lučića 32, 10000 Zagreb</item>
      <item>PLOVPUT trgovačko društvo s ograničenom odgovornošću za održavanje pomorskih plovnih putova i radijske službe, OIB 14480721492, Obala Lazareta 1, 21000 Split</item>
      <item>ERSTE&amp;STEIERMÄRKISCHE BANKA dioničko društvo, OIB 23057039320, Jadranski Trg 3a, 51000 Rijeka</item>
      <item>OSIJEK-KOTEKS dioničko društvo za graditeljstvo, proizvodnju i trgovinu, OIB 44610694500, Šamačka 11, 31000 Osijek</item>
      <item>Hrvatske ceste društvo s ograničenom odgovornošću, za upravljanje, građenje i održavanje državnih cesta, OIB 55545787885, Vončinina 3, 10000 Zagreb</item>
      <item>KUHN-Hrvatska, društvo s ograničenom odgovornošću za trgovinu građevinskim i sličnim strojevima, OIB 04057188037, Rakitnica 4, 10000 Zagreb</item>
      <item>GEOPROFIL d.o.o. za geodetske poslove, OIB 77073586385, Dr. Jurja Dobrile 40, 10410 Velika Gorica</item>
      <item>CROATIA osiguranje d.d., OIB 26187994862, Vatroslava Jagića 33, 10000 Zagreb</item>
      <item>H-ABDUCO društvo s ograničenom odgovornošću za usluge, OIB 13667298928, Slavonska avenija 6A , 10000 Zagreb</item>
      <item>LUČKA UPRAVA SPLIT, OIB 06992092556, Gat Sv. Duje 1, 21000 Split</item>
      <item>BAŠREVIZOR, d.o.o. za reviziju i računovodstvene usluge, OIB 17544240268, Trg hrvatske bratske zajednice 2, 21000 Split</item>
      <item>Hrvatska radiotelevizija, OIB 68419124305, Prisavlje 3, 10000 Zagreb</item>
      <item>HYPO - LEASING STEIERMARK društvo s ograničenom odgovornošću za usluge, OIB 64646464586, Garićgradska 18, 10000 Zagreb</item>
      <item>Tanja Kurilj, OIB 89010427357, Petra Perice 20, 21300 Makarska</item>
      <item>HRVATSKA BANKA ZA OBNOVU I RAZVITAK, OIB 26702280390,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OIB 80879978999, Prolaz Marije Krucifikse Kozulić 2, 51000 Rijeka</item>
      <item>Slavica Čupić, Bihačka 2 A/IV, 21000 Split</item>
      <item>Tonći Kurilj, OIB 37946147474, Petra Perice 20, 21300 Makarska</item>
      <item>ZAVOD ZA ISPITIVANJE KVALITETE, društvo s ograničenom odgovornošću, OIB 74121470605, Ljudevita Gaja 17III, 10000 Zagreb</item>
      <item>Dražen Vidman, stečajni upravitelj, OIB 42883746819, Vladimira Nazora 77, 42240 Ivanec punomoćnik sudionika u postupku GEORAD društvo s ograničenom odgovornošću za građenje i prijevoz</item>
      <item>ŽUPANIJSKO DRŽAVNO ODVJETNIŠTVO U SPLITU, Gundulićeva 29a, 21000 Split</item>
    </izvorni_sadrzaj>
    <derivirana_varijabla naziv="DomainObject.Predmet.OstaliListFormatedWithAdressOIB_1">
      <item>Marcel Barilar, OIB 53747311795, Ilica 191c, 10000 Zagreb punomoćnik sudionika u postupku KUHN-Hrvatska, društvo s ograničenom odgovornošću za trgovinu građevinskim i sličnim strojevima</item>
      <item>PK društvo s ograničenom odgovornošću za proizvodnju, zastupanje i uvoz - izvoz, OIB 07930503403, Industrijska zona R-27 , 51226 Škrljevo</item>
      <item>HRVATSKE ŠUME društvo s ograničenom odgovornošću, OIB 69693144506, Ul.Ljudevita Farkaša Vukotinovića 2, 10000 Zagreb</item>
      <item>HRVATSKA POŠTANSKA BANKA, dioničko društvo, OIB 87939104217, Jurišićeva 4, 10000 Zagreb</item>
      <item>REPUBLIKA HRVATSKA MINISTARSTVO FINANCIJA, OIB 18683136487, Katančićeva 5, 10000 Zagreb</item>
      <item>CEMEX BETON d.o.o. za proizvodnju i transport betona, pijeska i šljunka, OIB 28710813125, F. Tuđmana 45, 21212 Kaštel Sućurac</item>
      <item>Financijska agencija, OIB 85821130368, Ulica grada Vukovara 70, 10000 Zagreb</item>
      <item>MESSER CROATIA PLIN Poduzeće za proizvodnju i prodaju tehničkih plinova d.o.o., OIB 32179081874, Industrijska 1, 10290 Zaprešić</item>
      <item>Hrvatski Telekom d.d., OIB 81793146560, Roberta Frangeša Mihanovića 9, 10000 Zagreb</item>
      <item>TEMBO d.o.o. za unutarnju i vanjsku trgovinu, OIB 09060628765, Dragutina Novaka 1d, 10255 Gornji Stupnik</item>
      <item>LIBUKOM JURDANI društvo s ograničenom odgovornošću za računovodstvene usluge, OIB 77671806963, Jurdani 50b, 51211 Jurdani</item>
      <item>TEHNIKA dioničko društvo za graditeljstvo, inženjering, proizvodnju i trgovinu, OIB 73037001250, Ulica grada Vukovara 274, 10000 Zagreb</item>
      <item>RO - tehnologija društvo s ograničenom odgovornošću za inženjering, OIB 94757004774, Nova Cesta 86, 51410 Opatija</item>
      <item>ČISTOĆA društvo s ograničenom odgovornošću za obavljanje komunalnih djelatnosti održavanja čistoće i odlaganja komunalnog otpada, OIB 38812451417, Put Plokita 81, 21000 Split</item>
      <item>HEP ELEKTRA d.o.o. za opskrbu električnom energijom, OIB 43965974818, Ulica grada Vukovara 37, 10000 Zagreb</item>
      <item>HEP-Operator distribucijskog sustava d.o.o. za distribuciju i opskrbu električne energije, OIB 46830600751, Ulica grada Vukovara 37, 10000 Zagreb</item>
      <item>PETROL društvo s ograničenom odgovornošću za trgovinu i prijevoz nafte i naftnih derivata, OIB 75550985023, Otok, Oreškovićeva 6h, 10000 Zagreb</item>
      <item>BIT PROMET d.o.o. za trgovinu i graditeljstvo, OIB 15161231864, Odra, Velika cesta 39, 10000 Zagreb</item>
      <item>ALLIANZ ZAGREB dioničko društvo za osiguranje, OIB 23759810849, Heinzelova 70, 10000 Zagreb</item>
      <item>Splitska banka dioničko društvo, OIB 69326397242, Domovinskog rata 61, 21000 Split</item>
      <item>SPV ZA SANACIJU d.o.o. za poslovne usluge, OIB 37066802433, Jurišićeva 1, 10000 Zagreb</item>
      <item>AUTO HRVATSKA dioničko društvo, OIB 32709834358, Dubrovačka Ulica 1, 21000 Split</item>
      <item>UNIQA osiguranje d.d., OIB 75665455333, Planinska 13 A , 10000 Zagreb</item>
      <item>MAKARSKI KOMUNALAC društvo s ograničenom odgovornošću za obavljanje komunalnih poslova, OIB 12733878804, Trg Tina Ujevića 1, 21300 Makarska</item>
      <item>PODUZEĆE ZA CESTE SPLIT dioničko društvo, OIB 37901994151, Svetog Mihovila 1, 21204 Dugopolje</item>
      <item>B2  KAPITAL d.o.o. za poslovne usluge, OIB 57509775367, Radnička cesta 41, 10000 Zagreb</item>
      <item>HUP-ZAGREB dioničko društvo hotelijerstvo, ugostiteljstvo i turizam, OIB 66859264899, Trg Krešimira Ćosića 9,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OPTIMA LEASING d.o.o. za usluge u likvidaciji, OIB 71463153978, Miramarska 24/6, 10000 Zagreb</item>
      <item>Wiener osiguranje Vienna Insurance Group dioničko društvo za osiguranje, OIB 52848403362, Slovenska ulica 24, 10000 Zagreb</item>
      <item>WÜRTH-HRVATSKA d.o.o. za trgovinu, usluge i zastupanje, OIB 52641439848, Franje Lučića 32, 10000 Zagreb</item>
      <item>PLOVPUT trgovačko društvo s ograničenom odgovornošću za održavanje pomorskih plovnih putova i radijske službe, OIB 14480721492, Obala Lazareta 1, 21000 Split</item>
      <item>ERSTE&amp;STEIERMÄRKISCHE BANKA dioničko društvo, OIB 23057039320, Jadranski Trg 3a, 51000 Rijeka</item>
      <item>OSIJEK-KOTEKS dioničko društvo za graditeljstvo, proizvodnju i trgovinu, OIB 44610694500, Šamačka 11, 31000 Osijek</item>
      <item>Hrvatske ceste društvo s ograničenom odgovornošću, za upravljanje, građenje i održavanje državnih cesta, OIB 55545787885, Vončinina 3, 10000 Zagreb</item>
      <item>KUHN-Hrvatska, društvo s ograničenom odgovornošću za trgovinu građevinskim i sličnim strojevima, OIB 04057188037, Rakitnica 4, 10000 Zagreb</item>
      <item>GEOPROFIL d.o.o. za geodetske poslove, OIB 77073586385, Dr. Jurja Dobrile 40, 10410 Velika Gorica</item>
      <item>CROATIA osiguranje d.d., OIB 26187994862, Vatroslava Jagića 33, 10000 Zagreb</item>
      <item>H-ABDUCO društvo s ograničenom odgovornošću za usluge, OIB 13667298928, Slavonska avenija 6A , 10000 Zagreb</item>
      <item>LUČKA UPRAVA SPLIT, OIB 06992092556, Gat Sv. Duje 1, 21000 Split</item>
      <item>BAŠREVIZOR, d.o.o. za reviziju i računovodstvene usluge, OIB 17544240268, Trg hrvatske bratske zajednice 2, 21000 Split</item>
      <item>Hrvatska radiotelevizija, OIB 68419124305, Prisavlje 3, 10000 Zagreb</item>
      <item>HYPO - LEASING STEIERMARK društvo s ograničenom odgovornošću za usluge, OIB 64646464586, Garićgradska 18, 10000 Zagreb</item>
      <item>Tanja Kurilj, OIB 89010427357, Petra Perice 20, 21300 Makarska</item>
      <item>HRVATSKA BANKA ZA OBNOVU I RAZVITAK, OIB 26702280390,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OIB 80879978999, Prolaz Marije Krucifikse Kozulić 2, 51000 Rijeka</item>
      <item>Slavica Čupić, Bihačka 2 A/IV, 21000 Split</item>
      <item>Tonći Kurilj, OIB 37946147474, Petra Perice 20, 21300 Makarska</item>
      <item>ZAVOD ZA ISPITIVANJE KVALITETE, društvo s ograničenom odgovornošću, OIB 74121470605, Ljudevita Gaja 17III, 10000 Zagreb</item>
      <item>Dražen Vidman, stečajni upravitelj, OIB 42883746819, Vladimira Nazora 77, 42240 Ivanec punomoćnik sudionika u postupku GEORAD društvo s ograničenom odgovornošću za građenje i prijevoz</item>
      <item>ŽUPANIJSKO DRŽAVNO ODVJETNIŠTVO U SPLITU, Gundulićeva 29a, 21000 Split</item>
    </derivirana_varijabla>
  </DomainObject.Predmet.OstaliListFormatedWithAdressOIB>
  <DomainObject.Predmet.OstaliListNazivFormated>
    <izvorni_sadrzaj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izvorni_sadrzaj>
    <derivirana_varijabla naziv="DomainObject.Predmet.OstaliListNazivFormated_1"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derivirana_varijabla>
  </DomainObject.Predmet.OstaliListNazivFormated>
  <DomainObject.Predmet.OstaliListNazivFormatedOIB>
    <izvorni_sadrzaj>
      <item>Marcel Barilar, OIB 53747311795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</item>
      <item>ŽUPANIJSKO DRŽAVNO ODVJETNIŠTVO U SPLITU</item>
    </izvorni_sadrzaj>
    <derivirana_varijabla naziv="DomainObject.Predmet.OstaliListNazivFormatedOIB_1">
      <item>Marcel Barilar, OIB 53747311795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GEORAD društvo s ograničenom odgovornošću za građenje i prijevoz</izvorni_sadrzaj>
    <derivirana_varijabla naziv="DomainObject.Predmet.ProtustrankaIDrugi_1">GEORAD društvo s ograničenom odgovornošću za građenje i prijevoz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GEORAD društvo s ograničenom odgovornošću za građenje i prijevoz, OIB 78126748207, Zrinsko-Frankopanska, S-7/1, 21300 Makarska</izvorni_sadrzaj>
    <derivirana_varijabla naziv="DomainObject.Predmet.ProtustrankaIDrugiAdressOIB_1">GEORAD društvo s ograničenom odgovornošću za građenje i prijevoz, OIB 78126748207, Zrinsko-Frankopanska, S-7/1,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GEORAD društvo s ograničenom odgovornošću za građenje i prijevoz</item>
      <item>FINANCIJSKA AGENCIJA, RC SPLIT</item>
      <item>KUHN-Hrvatska, društvo s ograničenom odgovornošću za trgovinu građevinskim i sličnim strojevima</item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izvorni_sadrzaj>
    <derivirana_varijabla naziv="DomainObject.Predmet.SudioniciListNaziv_1">
      <item>GEORAD društvo s ograničenom odgovornošću za građenje i prijevoz</item>
      <item>FINANCIJSKA AGENCIJA, RC SPLIT</item>
      <item>KUHN-Hrvatska, društvo s ograničenom odgovornošću za trgovinu građevinskim i sličnim strojevima</item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derivirana_varijabla>
  </DomainObject.Predmet.SudioniciListNaziv>
  <DomainObject.Predmet.SudioniciListAdressOIB>
    <izvorni_sadrzaj>
      <item>GEORAD društvo s ograničenom odgovornošću za građenje i prijevoz, OIB 78126748207, Zrinsko-Frankopanska, S-7/1,21300 Makarska</item>
      <item>FINANCIJSKA AGENCIJA, RC SPLIT, OIB 85821130368, Mažuranićevo šetalište 24 b,21000 Split</item>
      <item>KUHN-Hrvatska, društvo s ograničenom odgovornošću za trgovinu građevinskim i sličnim strojevima, OIB 04057188037, Rakitnica 4,10000 Zagreb</item>
      <item>Marcel Barilar, OIB 53747311795, Ilica 191c,10000 Zagreb</item>
      <item>PK društvo s ograničenom odgovornošću za proizvodnju, zastupanje i uvoz - izvoz, OIB 07930503403, Industrijska zona R-27 ,51226 Škrljevo</item>
      <item>HRVATSKE ŠUME društvo s ograničenom odgovornošću, OIB 69693144506, Ul.Ljudevita Farkaša Vukotinovića 2,10000 Zagreb</item>
      <item>HRVATSKA POŠTANSKA BANKA, dioničko društvo, OIB 87939104217, Jurišićeva 4,10000 Zagreb</item>
      <item>REPUBLIKA HRVATSKA MINISTARSTVO FINANCIJA, OIB 18683136487, Katančićeva 5,10000 Zagreb</item>
      <item>CEMEX BETON d.o.o. za proizvodnju i transport betona, pijeska i šljunka, OIB 28710813125, F. Tuđmana 45,21212 Kaštel Sućurac</item>
      <item>Financijska agencija, OIB 85821130368, Ulica grada Vukovara 70,10000 Zagreb</item>
      <item>MESSER CROATIA PLIN Poduzeće za proizvodnju i prodaju tehničkih plinova d.o.o., OIB 32179081874, Industrijska 1,10290 Zaprešić</item>
      <item>Hrvatski Telekom d.d., OIB 81793146560, Roberta Frangeša Mihanovića 9,10000 Zagreb</item>
      <item>TEMBO d.o.o. za unutarnju i vanjsku trgovinu, OIB 09060628765, Dragutina Novaka 1d,10255 Gornji Stupnik</item>
      <item>LIBUKOM JURDANI društvo s ograničenom odgovornošću za računovodstvene usluge, OIB 77671806963, Jurdani 50b,51211 Jurdani</item>
      <item>TEHNIKA dioničko društvo za graditeljstvo, inženjering, proizvodnju i trgovinu, OIB 73037001250, Ulica grada Vukovara 274,10000 Zagreb</item>
      <item>RO - tehnologija društvo s ograničenom odgovornošću za inženjering, OIB 94757004774, Nova Cesta 86,51410 Opatija</item>
      <item>ČISTOĆA društvo s ograničenom odgovornošću za obavljanje komunalnih djelatnosti održavanja čistoće i odlaganja komunalnog otpada, OIB 38812451417, Put Plokita 81,21000 Split</item>
      <item>HEP ELEKTRA d.o.o. za opskrbu električnom energijom, OIB 43965974818, Ulica grada Vukovara 37,10000 Zagreb</item>
      <item>HEP-Operator distribucijskog sustava d.o.o. za distribuciju i opskrbu električne energije, OIB 46830600751, Ulica grada Vukovara 37,10000 Zagreb</item>
      <item>PETROL društvo s ograničenom odgovornošću za trgovinu i prijevoz nafte i naftnih derivata, OIB 75550985023, Otok, Oreškovićeva 6h,10000 Zagreb</item>
      <item>BIT PROMET d.o.o. za trgovinu i graditeljstvo, OIB 15161231864, Odra, Velika cesta 39,10000 Zagreb</item>
      <item>ALLIANZ ZAGREB dioničko društvo za osiguranje, OIB 23759810849, Heinzelova 70,10000 Zagreb</item>
      <item>Splitska banka dioničko društvo, OIB 69326397242, Domovinskog rata 61,21000 Split</item>
      <item>SPV ZA SANACIJU d.o.o. za poslovne usluge, OIB 37066802433, Jurišićeva 1,10000 Zagreb</item>
      <item>AUTO HRVATSKA dioničko društvo, OIB 32709834358, Dubrovačka Ulica 1,21000 Split</item>
      <item>UNIQA osiguranje d.d., OIB 75665455333, Planinska 13 A ,10000 Zagreb</item>
      <item>MAKARSKI KOMUNALAC društvo s ograničenom odgovornošću za obavljanje komunalnih poslova, OIB 12733878804, Trg Tina Ujevića 1,21300 Makarska</item>
      <item>PODUZEĆE ZA CESTE SPLIT dioničko društvo, OIB 37901994151, Svetog Mihovila 1,21204 Dugopolje</item>
      <item>B2  KAPITAL d.o.o. za poslovne usluge, OIB 57509775367, Radnička cesta 41,10000 Zagreb</item>
      <item>HUP-ZAGREB dioničko društvo hotelijerstvo, ugostiteljstvo i turizam, OIB 66859264899, Trg Krešimira Ćosića 9,10000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OPTIMA LEASING d.o.o. za usluge u likvidaciji, OIB 71463153978, Miramarska 24/6,10000 Zagreb</item>
      <item>Wiener osiguranje Vienna Insurance Group dioničko društvo za osiguranje, OIB 52848403362, Slovenska ulica 24,10000 Zagreb</item>
      <item>WÜRTH-HRVATSKA d.o.o. za trgovinu, usluge i zastupanje, OIB 52641439848, Franje Lučića 32,10000 Zagreb</item>
      <item>PLOVPUT trgovačko društvo s ograničenom odgovornošću za održavanje pomorskih plovnih putova i radijske službe, OIB 14480721492, Obala Lazareta 1,21000 Split</item>
      <item>ERSTE&amp;STEIERMÄRKISCHE BANKA dioničko društvo, OIB 23057039320, Jadranski Trg 3a,51000 Rijeka</item>
      <item>OSIJEK-KOTEKS dioničko društvo za graditeljstvo, proizvodnju i trgovinu, OIB 44610694500, Šamačka 11,31000 Osijek</item>
      <item>Hrvatske ceste društvo s ograničenom odgovornošću, za upravljanje, građenje i održavanje državnih cesta, OIB 55545787885, Vončinina 3,10000 Zagreb</item>
      <item>KUHN-Hrvatska, društvo s ograničenom odgovornošću za trgovinu građevinskim i sličnim strojevima, OIB 04057188037, Rakitnica 4,10000 Zagreb</item>
      <item>GEOPROFIL d.o.o. za geodetske poslove, OIB 77073586385, Dr. Jurja Dobrile 40,10410 Velika Gorica</item>
      <item>CROATIA osiguranje d.d., OIB 26187994862, Vatroslava Jagića 33,10000 Zagreb</item>
      <item>H-ABDUCO društvo s ograničenom odgovornošću za usluge, OIB 13667298928, Slavonska avenija 6A ,10000 Zagreb</item>
      <item>LUČKA UPRAVA SPLIT, OIB 06992092556, Gat Sv. Duje 1,21000 Split</item>
      <item>BAŠREVIZOR, d.o.o. za reviziju i računovodstvene usluge, OIB 17544240268, Trg hrvatske bratske zajednice 2,21000 Split</item>
      <item>Hrvatska radiotelevizija, OIB 68419124305, Prisavlje 3,10000 Zagreb</item>
      <item>HYPO - LEASING STEIERMARK društvo s ograničenom odgovornošću za usluge, OIB 64646464586, Garićgradska 18,10000 Zagreb</item>
      <item>Tanja Kurilj, OIB 89010427357, Petra Perice 20,21300 Makarska</item>
      <item>HRVATSKA BANKA ZA OBNOVU I RAZVITAK, OIB 26702280390, Strossmayerov Trg 9,10000 Zagreb</item>
      <item>Ivan Matić, Slavenskog 1,10000 Zagreb</item>
      <item>Odvjetničko Društvo Klišan i partneri d.o.o., Zelinska 2 a,10000 Zagreb</item>
      <item>Odvjetničko društvo Marčan i partneri društvo s ograničenom odgovornošću, OIB 80879978999, Prolaz Marije Krucifikse Kozulić 2,51000 Rijeka</item>
      <item>Slavica Čupić, Bihačka 2 A/IV,21000 Split</item>
      <item>Tonći Kurilj, OIB 37946147474, Petra Perice 20,21300 Makarska</item>
      <item>ZAVOD ZA ISPITIVANJE KVALITETE, društvo s ograničenom odgovornošću, OIB 74121470605, Ljudevita Gaja 17III,10000 Zagreb</item>
      <item>Dražen Vidman, stečajni upravitelj, OIB 42883746819, Vladimira Nazora 77,42240 Ivanec</item>
      <item>ŽUPANIJSKO DRŽAVNO ODVJETNIŠTVO U SPLITU, Gundulićeva 29a,21000 Split</item>
    </izvorni_sadrzaj>
    <derivirana_varijabla naziv="DomainObject.Predmet.SudioniciListAdressOIB_1">
      <item>GEORAD društvo s ograničenom odgovornošću za građenje i prijevoz, OIB 78126748207, Zrinsko-Frankopanska, S-7/1,21300 Makarska</item>
      <item>FINANCIJSKA AGENCIJA, RC SPLIT, OIB 85821130368, Mažuranićevo šetalište 24 b,21000 Split</item>
      <item>KUHN-Hrvatska, društvo s ograničenom odgovornošću za trgovinu građevinskim i sličnim strojevima, OIB 04057188037, Rakitnica 4,10000 Zagreb</item>
      <item>Marcel Barilar, OIB 53747311795, Ilica 191c,10000 Zagreb</item>
      <item>PK društvo s ograničenom odgovornošću za proizvodnju, zastupanje i uvoz - izvoz, OIB 07930503403, Industrijska zona R-27 ,51226 Škrljevo</item>
      <item>HRVATSKE ŠUME društvo s ograničenom odgovornošću, OIB 69693144506, Ul.Ljudevita Farkaša Vukotinovića 2,10000 Zagreb</item>
      <item>HRVATSKA POŠTANSKA BANKA, dioničko društvo, OIB 87939104217, Jurišićeva 4,10000 Zagreb</item>
      <item>REPUBLIKA HRVATSKA MINISTARSTVO FINANCIJA, OIB 18683136487, Katančićeva 5,10000 Zagreb</item>
      <item>CEMEX BETON d.o.o. za proizvodnju i transport betona, pijeska i šljunka, OIB 28710813125, F. Tuđmana 45,21212 Kaštel Sućurac</item>
      <item>Financijska agencija, OIB 85821130368, Ulica grada Vukovara 70,10000 Zagreb</item>
      <item>MESSER CROATIA PLIN Poduzeće za proizvodnju i prodaju tehničkih plinova d.o.o., OIB 32179081874, Industrijska 1,10290 Zaprešić</item>
      <item>Hrvatski Telekom d.d., OIB 81793146560, Roberta Frangeša Mihanovića 9,10000 Zagreb</item>
      <item>TEMBO d.o.o. za unutarnju i vanjsku trgovinu, OIB 09060628765, Dragutina Novaka 1d,10255 Gornji Stupnik</item>
      <item>LIBUKOM JURDANI društvo s ograničenom odgovornošću za računovodstvene usluge, OIB 77671806963, Jurdani 50b,51211 Jurdani</item>
      <item>TEHNIKA dioničko društvo za graditeljstvo, inženjering, proizvodnju i trgovinu, OIB 73037001250, Ulica grada Vukovara 274,10000 Zagreb</item>
      <item>RO - tehnologija društvo s ograničenom odgovornošću za inženjering, OIB 94757004774, Nova Cesta 86,51410 Opatija</item>
      <item>ČISTOĆA društvo s ograničenom odgovornošću za obavljanje komunalnih djelatnosti održavanja čistoće i odlaganja komunalnog otpada, OIB 38812451417, Put Plokita 81,21000 Split</item>
      <item>HEP ELEKTRA d.o.o. za opskrbu električnom energijom, OIB 43965974818, Ulica grada Vukovara 37,10000 Zagreb</item>
      <item>HEP-Operator distribucijskog sustava d.o.o. za distribuciju i opskrbu električne energije, OIB 46830600751, Ulica grada Vukovara 37,10000 Zagreb</item>
      <item>PETROL društvo s ograničenom odgovornošću za trgovinu i prijevoz nafte i naftnih derivata, OIB 75550985023, Otok, Oreškovićeva 6h,10000 Zagreb</item>
      <item>BIT PROMET d.o.o. za trgovinu i graditeljstvo, OIB 15161231864, Odra, Velika cesta 39,10000 Zagreb</item>
      <item>ALLIANZ ZAGREB dioničko društvo za osiguranje, OIB 23759810849, Heinzelova 70,10000 Zagreb</item>
      <item>Splitska banka dioničko društvo, OIB 69326397242, Domovinskog rata 61,21000 Split</item>
      <item>SPV ZA SANACIJU d.o.o. za poslovne usluge, OIB 37066802433, Jurišićeva 1,10000 Zagreb</item>
      <item>AUTO HRVATSKA dioničko društvo, OIB 32709834358, Dubrovačka Ulica 1,21000 Split</item>
      <item>UNIQA osiguranje d.d., OIB 75665455333, Planinska 13 A ,10000 Zagreb</item>
      <item>MAKARSKI KOMUNALAC društvo s ograničenom odgovornošću za obavljanje komunalnih poslova, OIB 12733878804, Trg Tina Ujevića 1,21300 Makarska</item>
      <item>PODUZEĆE ZA CESTE SPLIT dioničko društvo, OIB 37901994151, Svetog Mihovila 1,21204 Dugopolje</item>
      <item>B2  KAPITAL d.o.o. za poslovne usluge, OIB 57509775367, Radnička cesta 41,10000 Zagreb</item>
      <item>HUP-ZAGREB dioničko društvo hotelijerstvo, ugostiteljstvo i turizam, OIB 66859264899, Trg Krešimira Ćosića 9,10000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OPTIMA LEASING d.o.o. za usluge u likvidaciji, OIB 71463153978, Miramarska 24/6,10000 Zagreb</item>
      <item>Wiener osiguranje Vienna Insurance Group dioničko društvo za osiguranje, OIB 52848403362, Slovenska ulica 24,10000 Zagreb</item>
      <item>WÜRTH-HRVATSKA d.o.o. za trgovinu, usluge i zastupanje, OIB 52641439848, Franje Lučića 32,10000 Zagreb</item>
      <item>PLOVPUT trgovačko društvo s ograničenom odgovornošću za održavanje pomorskih plovnih putova i radijske službe, OIB 14480721492, Obala Lazareta 1,21000 Split</item>
      <item>ERSTE&amp;STEIERMÄRKISCHE BANKA dioničko društvo, OIB 23057039320, Jadranski Trg 3a,51000 Rijeka</item>
      <item>OSIJEK-KOTEKS dioničko društvo za graditeljstvo, proizvodnju i trgovinu, OIB 44610694500, Šamačka 11,31000 Osijek</item>
      <item>Hrvatske ceste društvo s ograničenom odgovornošću, za upravljanje, građenje i održavanje državnih cesta, OIB 55545787885, Vončinina 3,10000 Zagreb</item>
      <item>KUHN-Hrvatska, društvo s ograničenom odgovornošću za trgovinu građevinskim i sličnim strojevima, OIB 04057188037, Rakitnica 4,10000 Zagreb</item>
      <item>GEOPROFIL d.o.o. za geodetske poslove, OIB 77073586385, Dr. Jurja Dobrile 40,10410 Velika Gorica</item>
      <item>CROATIA osiguranje d.d., OIB 26187994862, Vatroslava Jagića 33,10000 Zagreb</item>
      <item>H-ABDUCO društvo s ograničenom odgovornošću za usluge, OIB 13667298928, Slavonska avenija 6A ,10000 Zagreb</item>
      <item>LUČKA UPRAVA SPLIT, OIB 06992092556, Gat Sv. Duje 1,21000 Split</item>
      <item>BAŠREVIZOR, d.o.o. za reviziju i računovodstvene usluge, OIB 17544240268, Trg hrvatske bratske zajednice 2,21000 Split</item>
      <item>Hrvatska radiotelevizija, OIB 68419124305, Prisavlje 3,10000 Zagreb</item>
      <item>HYPO - LEASING STEIERMARK društvo s ograničenom odgovornošću za usluge, OIB 64646464586, Garićgradska 18,10000 Zagreb</item>
      <item>Tanja Kurilj, OIB 89010427357, Petra Perice 20,21300 Makarska</item>
      <item>HRVATSKA BANKA ZA OBNOVU I RAZVITAK, OIB 26702280390, Strossmayerov Trg 9,10000 Zagreb</item>
      <item>Ivan Matić, Slavenskog 1,10000 Zagreb</item>
      <item>Odvjetničko Društvo Klišan i partneri d.o.o., Zelinska 2 a,10000 Zagreb</item>
      <item>Odvjetničko društvo Marčan i partneri društvo s ograničenom odgovornošću, OIB 80879978999, Prolaz Marije Krucifikse Kozulić 2,51000 Rijeka</item>
      <item>Slavica Čupić, Bihačka 2 A/IV,21000 Split</item>
      <item>Tonći Kurilj, OIB 37946147474, Petra Perice 20,21300 Makarska</item>
      <item>ZAVOD ZA ISPITIVANJE KVALITETE, društvo s ograničenom odgovornošću, OIB 74121470605, Ljudevita Gaja 17III,10000 Zagreb</item>
      <item>Dražen Vidman, stečajni upravitelj, OIB 42883746819, Vladimira Nazora 77,42240 Ivanec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78126748207</item>
      <item>, OIB 04057188037</item>
      <item>, OIB 53747311795</item>
      <item>, OIB 07930503403</item>
      <item>, OIB 69693144506</item>
      <item>, OIB 87939104217</item>
      <item>, OIB 18683136487</item>
      <item>, OIB 28710813125</item>
      <item>, OIB 85821130368</item>
      <item>, OIB 32179081874</item>
      <item>, OIB 81793146560</item>
      <item>, OIB 09060628765</item>
      <item>, OIB 77671806963</item>
      <item>, OIB 73037001250</item>
      <item>, OIB 94757004774</item>
      <item>, OIB 38812451417</item>
      <item>, OIB 43965974818</item>
      <item>, OIB 46830600751</item>
      <item>, OIB 75550985023</item>
      <item>, OIB 15161231864</item>
      <item>, OIB 23759810849</item>
      <item>, OIB 69326397242</item>
      <item>, OIB 37066802433</item>
      <item>, OIB 32709834358</item>
      <item>, OIB 75665455333</item>
      <item>, OIB 12733878804</item>
      <item>, OIB 37901994151</item>
      <item>, OIB 57509775367</item>
      <item>, OIB 66859264899</item>
      <item>, OIB 85584865987</item>
      <item>, OIB 71463153978</item>
      <item>, OIB 52848403362</item>
      <item>, OIB 52641439848</item>
      <item>, OIB 14480721492</item>
      <item>, OIB 23057039320</item>
      <item>, OIB 44610694500</item>
      <item>, OIB 55545787885</item>
      <item>, OIB 04057188037</item>
      <item>, OIB 77073586385</item>
      <item>, OIB 26187994862</item>
      <item>, OIB 13667298928</item>
      <item>, OIB 06992092556</item>
      <item>, OIB 17544240268</item>
      <item>, OIB 68419124305</item>
      <item>, OIB 64646464586</item>
      <item>, OIB 89010427357</item>
      <item>, OIB 26702280390</item>
      <item>, OIB null</item>
      <item>, OIB null</item>
      <item>, OIB 80879978999</item>
      <item>, OIB null</item>
      <item>, OIB 37946147474</item>
      <item>, OIB 74121470605</item>
      <item>, OIB 42883746819</item>
      <item>, OIB null</item>
    </izvorni_sadrzaj>
    <derivirana_varijabla naziv="DomainObject.Predmet.SudioniciListNazivOIB_1">
      <item>, OIB 85821130368</item>
      <item>, OIB 78126748207</item>
      <item>, OIB 04057188037</item>
      <item>, OIB 53747311795</item>
      <item>, OIB 07930503403</item>
      <item>, OIB 69693144506</item>
      <item>, OIB 87939104217</item>
      <item>, OIB 18683136487</item>
      <item>, OIB 28710813125</item>
      <item>, OIB 85821130368</item>
      <item>, OIB 32179081874</item>
      <item>, OIB 81793146560</item>
      <item>, OIB 09060628765</item>
      <item>, OIB 77671806963</item>
      <item>, OIB 73037001250</item>
      <item>, OIB 94757004774</item>
      <item>, OIB 38812451417</item>
      <item>, OIB 43965974818</item>
      <item>, OIB 46830600751</item>
      <item>, OIB 75550985023</item>
      <item>, OIB 15161231864</item>
      <item>, OIB 23759810849</item>
      <item>, OIB 69326397242</item>
      <item>, OIB 37066802433</item>
      <item>, OIB 32709834358</item>
      <item>, OIB 75665455333</item>
      <item>, OIB 12733878804</item>
      <item>, OIB 37901994151</item>
      <item>, OIB 57509775367</item>
      <item>, OIB 66859264899</item>
      <item>, OIB 85584865987</item>
      <item>, OIB 71463153978</item>
      <item>, OIB 52848403362</item>
      <item>, OIB 52641439848</item>
      <item>, OIB 14480721492</item>
      <item>, OIB 23057039320</item>
      <item>, OIB 44610694500</item>
      <item>, OIB 55545787885</item>
      <item>, OIB 04057188037</item>
      <item>, OIB 77073586385</item>
      <item>, OIB 26187994862</item>
      <item>, OIB 13667298928</item>
      <item>, OIB 06992092556</item>
      <item>, OIB 17544240268</item>
      <item>, OIB 68419124305</item>
      <item>, OIB 64646464586</item>
      <item>, OIB 89010427357</item>
      <item>, OIB 26702280390</item>
      <item>, OIB null</item>
      <item>, OIB null</item>
      <item>, OIB 80879978999</item>
      <item>, OIB null</item>
      <item>, OIB 37946147474</item>
      <item>, OIB 74121470605</item>
      <item>, OIB 42883746819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1791</properties:Characters>
  <properties:Lines>55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2018-10-18T08:43:00Z</dcterms:created>
  <dc:creator>Diana Butigan Granić</dc:creator>
  <cp:lastModifiedBy>Katarina Franković</cp:lastModifiedBy>
  <cp:lastPrinted>2018-10-18T08:43:00Z</cp:lastPrinted>
  <dcterms:modified xmlns:xsi="http://www.w3.org/2001/XMLSchema-instance" xsi:type="dcterms:W3CDTF">2018-10-18T08:43:00Z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prodaji popuna i izmjena novim zaključkom st  1550   2016 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