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314f" w14:paraId="c02314f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CD0771">
        <w:t>GPS BOSNIA j.d.o.o. Pula, Kolodvorska 4, OIB: 67863191438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CD0771">
        <w:t>GPS BOSNIA j.d.o.o. Pula, Kolodvorska 4, OIB: 67863191438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7E4D43">
        <w:t>Slaven Gavrić</w:t>
      </w:r>
      <w:r w:rsidR="005B57C3">
        <w:t xml:space="preserve">, Rijeka, </w:t>
      </w:r>
      <w:r w:rsidR="007E4D43">
        <w:t>Zagrebačka 6</w:t>
      </w:r>
      <w:r w:rsidR="005B57C3">
        <w:t xml:space="preserve">, OIB: </w:t>
      </w:r>
      <w:r w:rsidR="007E4D43">
        <w:t>20372135016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CD0771">
        <w:t>GPS BOSNIA j.d.o.o. Pula, Kolodvorska 4, OIB: 67863191438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8A0768" w:rsidP="00746223" w:rsidR="00746223">
      <w:pPr>
        <w:ind w:firstLine="720"/>
        <w:jc w:val="both"/>
      </w:pPr>
      <w:r>
        <w:t>VI</w:t>
      </w:r>
      <w:r w:rsidR="00746223" w:rsidRPr="001E317F">
        <w:t xml:space="preserve">. </w:t>
      </w:r>
      <w:r w:rsidR="00746223">
        <w:t xml:space="preserve">Iz </w:t>
      </w:r>
      <w:r w:rsidR="00746223" w:rsidRPr="001E317F">
        <w:t xml:space="preserve">iznosa od </w:t>
      </w:r>
      <w:r w:rsidR="00746223">
        <w:t>5.000,00</w:t>
      </w:r>
      <w:r w:rsidR="00746223" w:rsidRPr="001E317F">
        <w:t xml:space="preserve"> kn (</w:t>
      </w:r>
      <w:r w:rsidR="00746223">
        <w:t>pettisućakuna</w:t>
      </w:r>
      <w:r w:rsidR="00746223" w:rsidRPr="001E317F">
        <w:t>) namirit će se troškovi FINE u iznosu od 175,00 kn (stosedamdesetipetkuna) te se nalaže FINI da iznos od 175,00 kn (stosedamdesetipetkuna) prenese na svoj račun HR4223900011100017042, model HR05, poziv na broj 7524005-</w:t>
      </w:r>
      <w:r w:rsidR="00746223">
        <w:t>67863191438</w:t>
      </w:r>
      <w:r w:rsidR="00746223" w:rsidRPr="001E317F">
        <w:t xml:space="preserve">. Preostali iznos od </w:t>
      </w:r>
      <w:r w:rsidR="00746223">
        <w:t>4.825</w:t>
      </w:r>
      <w:r w:rsidR="00746223" w:rsidRPr="001E317F">
        <w:t>,00 kn (</w:t>
      </w:r>
      <w:r w:rsidR="00746223">
        <w:t>četiritisućeosamstodvadesetipetkuna</w:t>
      </w:r>
      <w:r w:rsidR="00746223" w:rsidRPr="001E317F">
        <w:t xml:space="preserve">) nalaže se FINI da </w:t>
      </w:r>
      <w:r w:rsidR="00746223">
        <w:t>prenese na račun Trgovačkog suda u Pazinu broj HR43 23900011300029763, poziv na broj 3333-113-18</w:t>
      </w:r>
      <w:r w:rsidR="00746223" w:rsidRPr="001E317F">
        <w:t>.</w:t>
      </w:r>
    </w:p>
    <w:p w:rsidRDefault="00746223" w:rsidP="00746223" w:rsidR="00746223" w:rsidRPr="001E317F">
      <w:pPr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7E4D43">
        <w:t>113</w:t>
      </w:r>
      <w:r w:rsidR="00CE7D1F">
        <w:t>/2018-4</w:t>
      </w:r>
      <w:r w:rsidR="00661220">
        <w:t xml:space="preserve"> od </w:t>
      </w:r>
      <w:r w:rsidR="00CE7D1F">
        <w:t>4</w:t>
      </w:r>
      <w:r w:rsidR="00661220">
        <w:t xml:space="preserve">. </w:t>
      </w:r>
      <w:r w:rsidR="00CE7D1F">
        <w:t>svibnja</w:t>
      </w:r>
      <w:r w:rsidR="00661220">
        <w:t xml:space="preserve"> 201</w:t>
      </w:r>
      <w:r w:rsidR="00CE7D1F">
        <w:t>8</w:t>
      </w:r>
      <w:r w:rsidR="00661220">
        <w:t xml:space="preserve">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CE7D1F">
        <w:t>4</w:t>
      </w:r>
      <w:r w:rsidR="00661220">
        <w:t xml:space="preserve">. </w:t>
      </w:r>
      <w:r w:rsidR="00CE7D1F">
        <w:t>svibnja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CC2D7E">
      <w:pPr>
        <w:ind w:firstLine="708"/>
        <w:jc w:val="both"/>
      </w:pPr>
      <w:r>
        <w:t>Na ročišt</w:t>
      </w:r>
      <w:r w:rsidR="008A7E55">
        <w:t>e</w:t>
      </w:r>
      <w:r>
        <w:t xml:space="preserve"> održano</w:t>
      </w:r>
      <w:r w:rsidR="00F937D5">
        <w:t>m</w:t>
      </w:r>
      <w:r>
        <w:t xml:space="preserve"> </w:t>
      </w:r>
      <w:r w:rsidR="00F76B51">
        <w:t>4</w:t>
      </w:r>
      <w:r>
        <w:t xml:space="preserve">. </w:t>
      </w:r>
      <w:r w:rsidR="00F76B51">
        <w:t>lipnja</w:t>
      </w:r>
      <w:r>
        <w:t xml:space="preserve"> 2018. godine</w:t>
      </w:r>
      <w:r w:rsidR="00F937D5">
        <w:t xml:space="preserve"> nije pristupio nitko. </w:t>
      </w:r>
    </w:p>
    <w:p w:rsidRDefault="00636F45" w:rsidP="00552DE0" w:rsidR="00636F45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="008270E8">
        <w:t xml:space="preserve">vrjednije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8F5434">
        <w:t>4-6</w:t>
      </w:r>
      <w:r w:rsidR="00EE5CCD">
        <w:t xml:space="preserve"> </w:t>
      </w:r>
      <w:r w:rsidR="001D7758">
        <w:t>spisa)</w:t>
      </w:r>
      <w:r w:rsidRPr="005347E1">
        <w:t xml:space="preserve">, uvjerenje </w:t>
      </w:r>
      <w:r w:rsidR="00F937D5">
        <w:t xml:space="preserve">Stanice za tehnički pregled vozila </w:t>
      </w:r>
      <w:r w:rsidRPr="005347E1">
        <w:t xml:space="preserve"> (list </w:t>
      </w:r>
      <w:r w:rsidR="005B57C3">
        <w:t>1</w:t>
      </w:r>
      <w:r w:rsidR="00F937D5">
        <w:t>6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F937D5">
        <w:t>113</w:t>
      </w:r>
      <w:r w:rsidR="008A7F69">
        <w:t>/2018-</w:t>
      </w:r>
      <w:r w:rsidR="00CD5D0D">
        <w:t>11</w:t>
      </w:r>
      <w:r w:rsidR="008A7F69">
        <w:t xml:space="preserve"> </w:t>
      </w:r>
      <w:r w:rsidR="00661220">
        <w:t xml:space="preserve">od </w:t>
      </w:r>
      <w:r w:rsidR="008A7F69">
        <w:t>4</w:t>
      </w:r>
      <w:r w:rsidR="00661220">
        <w:t xml:space="preserve">. </w:t>
      </w:r>
      <w:r w:rsidR="008A7F69">
        <w:t>lipnja</w:t>
      </w:r>
      <w:r w:rsidR="00661220">
        <w:t xml:space="preserve">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A7F69">
        <w:t>5</w:t>
      </w:r>
      <w:r w:rsidR="00661220">
        <w:t xml:space="preserve">. </w:t>
      </w:r>
      <w:r w:rsidR="008A7F69">
        <w:t>lipnja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A7F69">
        <w:t>14</w:t>
      </w:r>
      <w:r w:rsidR="00661220">
        <w:t xml:space="preserve">. </w:t>
      </w:r>
      <w:r w:rsidR="008A7F69">
        <w:t>lipnja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4B7D7C">
        <w:t>30</w:t>
      </w:r>
      <w:r w:rsidR="00B57468" w:rsidRPr="00117A89">
        <w:t xml:space="preserve">. </w:t>
      </w:r>
      <w:r w:rsidR="004B7D7C">
        <w:t>lipnja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746223" w:rsidP="00746223" w:rsidR="00746223" w:rsidRPr="001E317F">
      <w:pPr>
        <w:ind w:firstLine="720"/>
        <w:jc w:val="both"/>
      </w:pPr>
      <w:r w:rsidRPr="001E317F">
        <w:t xml:space="preserve">Na temelju čl. 112. st. 5. SZ-a FINA je na ime predujma za namirenje troškova stečajnog postupka zaplijenila iznos od </w:t>
      </w:r>
      <w:r>
        <w:t>5.000,</w:t>
      </w:r>
      <w:r w:rsidRPr="001E317F">
        <w:t>00 kn. Od tog iznosa namiriti će se troškovi FIN</w:t>
      </w:r>
      <w:r>
        <w:t>E</w:t>
      </w:r>
      <w:r w:rsidRPr="001E317F">
        <w:t xml:space="preserve"> u iznosu od 175,00 kn dok će</w:t>
      </w:r>
      <w:r>
        <w:t xml:space="preserve"> </w:t>
      </w:r>
      <w:r w:rsidRPr="001E317F">
        <w:t xml:space="preserve">ostatak tog iznosa, temeljem čl. 112. st. </w:t>
      </w:r>
      <w:r>
        <w:t>6</w:t>
      </w:r>
      <w:r w:rsidRPr="001E317F">
        <w:t xml:space="preserve">. SZ-a FINA </w:t>
      </w:r>
      <w:r>
        <w:t>prenijeti na račun Fonda za namirenje troškova stečajnog postupka otvorenog kod ovog suda</w:t>
      </w:r>
      <w:r w:rsidRPr="001E317F">
        <w:t>.</w:t>
      </w:r>
    </w:p>
    <w:p w:rsidRDefault="00746223" w:rsidP="006F517F" w:rsidR="00746223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28</w:t>
      </w:r>
      <w:r w:rsidR="00661220">
        <w:t xml:space="preserve">. </w:t>
      </w:r>
      <w:r w:rsidR="001E7912">
        <w:t>kolovoza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636F45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lastRenderedPageBreak/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BB3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D0771">
      <w:rPr>
        <w:sz w:val="23"/>
        <w:szCs w:val="23"/>
      </w:rPr>
      <w:t>Poslovni broj: 4 St-113/2018-12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CD0771">
      <w:rPr>
        <w:sz w:val="23"/>
        <w:szCs w:val="23"/>
      </w:rPr>
      <w:t>113/2018-12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E1BB3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E4903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36F45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46223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E4D43"/>
    <w:rsid w:val="007F25B8"/>
    <w:rsid w:val="007F5D49"/>
    <w:rsid w:val="00816554"/>
    <w:rsid w:val="00823D1F"/>
    <w:rsid w:val="008270E8"/>
    <w:rsid w:val="008300A1"/>
    <w:rsid w:val="00843669"/>
    <w:rsid w:val="008522E2"/>
    <w:rsid w:val="0089087E"/>
    <w:rsid w:val="008A0768"/>
    <w:rsid w:val="008A14BE"/>
    <w:rsid w:val="008A2706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9D151E"/>
    <w:rsid w:val="00A06218"/>
    <w:rsid w:val="00A2681B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2D7E"/>
    <w:rsid w:val="00CC5545"/>
    <w:rsid w:val="00CC6254"/>
    <w:rsid w:val="00CC786F"/>
    <w:rsid w:val="00CD0771"/>
    <w:rsid w:val="00CD5D0D"/>
    <w:rsid w:val="00CD6BBB"/>
    <w:rsid w:val="00CE7D1F"/>
    <w:rsid w:val="00CF0121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937D5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F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St-113/2018-12</izvorni_sadrzaj>
    <derivirana_varijabla naziv="DomainObject.Oznaka_1">St-113/2018-12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2018.</izvorni_sadrzaj>
    <derivirana_varijabla naziv="DomainObject.Predmet.DatumRjesavanja_1">28.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GPS BOSNIA j.d.o.o. PULA zastupanog po punomoćniku Gordana Štikovac</izvorni_sadrzaj>
    <derivirana_varijabla naziv="DomainObject.Predmet.ProtustrankaFormated_1">  GPS BOSNIA j.d.o.o. PULA zastupanog po punomoćniku Gordana Štikovac</derivirana_varijabla>
  </DomainObject.Predmet.ProtustrankaFormated>
  <DomainObject.Predmet.ProtustrankaFormatedOIB>
    <izvorni_sadrzaj>  GPS BOSNIA j.d.o.o. PULA, OIB 67863191438 zastupanog po punomoćniku Gordana Štikovac</izvorni_sadrzaj>
    <derivirana_varijabla naziv="DomainObject.Predmet.ProtustrankaFormatedOIB_1">  GPS BOSNIA j.d.o.o. PULA, OIB 67863191438 zastupanog po punomoćniku Gordana Štikovac</derivirana_varijabla>
  </DomainObject.Predmet.ProtustrankaFormatedOIB>
  <DomainObject.Predmet.ProtustrankaFormatedWithAdress>
    <izvorni_sadrzaj> GPS BOSNIA j.d.o.o. PULA, Kolodvorska 4, 52100 Pula zastupanog po punomoćniku Gordana Štikovac</izvorni_sadrzaj>
    <derivirana_varijabla naziv="DomainObject.Predmet.ProtustrankaFormatedWithAdress_1"> GPS BOSNIA j.d.o.o. PULA, Kolodvorska 4, 52100 Pula zastupanog po punomoćniku Gordana Štikovac</derivirana_varijabla>
  </DomainObject.Predmet.ProtustrankaFormatedWithAdress>
  <DomainObject.Predmet.ProtustrankaFormatedWithAdressOIB>
    <izvorni_sadrzaj> GPS BOSNIA j.d.o.o. PULA, OIB 67863191438, Kolodvorska 4, 52100 Pula zastupanog po punomoćniku Gordana Štikovac</izvorni_sadrzaj>
    <derivirana_varijabla naziv="DomainObject.Predmet.ProtustrankaFormatedWithAdressOIB_1"> GPS BOSNIA j.d.o.o. PULA, OIB 67863191438, Kolodvorska 4, 52100 Pula zastupanog po punomoćniku Gordana Štikovac</derivirana_varijabla>
  </DomainObject.Predmet.ProtustrankaFormatedWithAdressOIB>
  <DomainObject.Predmet.ProtustrankaWithAdress>
    <izvorni_sadrzaj>GPS BOSNIA j.d.o.o. PULA Kolodvorska 4, 52100 Pula</izvorni_sadrzaj>
    <derivirana_varijabla naziv="DomainObject.Predmet.ProtustrankaWithAdress_1">GPS BOSNIA j.d.o.o. PULA Kolodvorska 4, 52100 Pula</derivirana_varijabla>
  </DomainObject.Predmet.ProtustrankaWithAdress>
  <DomainObject.Predmet.ProtustrankaWithAdressOIB>
    <izvorni_sadrzaj>GPS BOSNIA j.d.o.o. PULA, OIB 67863191438, Kolodvorska 4, 52100 Pula</izvorni_sadrzaj>
    <derivirana_varijabla naziv="DomainObject.Predmet.ProtustrankaWithAdressOIB_1">GPS BOSNIA j.d.o.o. PULA, OIB 67863191438, Kolodvorska 4, 52100 Pula</derivirana_varijabla>
  </DomainObject.Predmet.ProtustrankaWithAdressOIB>
  <DomainObject.Predmet.ProtustrankaNazivFormated>
    <izvorni_sadrzaj>GPS BOSNIA j.d.o.o. PULA</izvorni_sadrzaj>
    <derivirana_varijabla naziv="DomainObject.Predmet.ProtustrankaNazivFormated_1">GPS BOSNIA j.d.o.o. PULA</derivirana_varijabla>
  </DomainObject.Predmet.ProtustrankaNazivFormated>
  <DomainObject.Predmet.ProtustrankaNazivFormatedOIB>
    <izvorni_sadrzaj>GPS BOSNIA j.d.o.o. PULA, OIB 67863191438</izvorni_sadrzaj>
    <derivirana_varijabla naziv="DomainObject.Predmet.ProtustrankaNazivFormatedOIB_1">GPS BOSNIA j.d.o.o. PULA, OIB 67863191438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152246.46</izvorni_sadrzaj>
    <derivirana_varijabla naziv="DomainObject.Predmet.TrenutnaVrijednost_1">152246.46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GPS BOSNIA j.d.o.o. PULA zastupanog po punomoćniku Gordana Štikovac</item>
    </izvorni_sadrzaj>
    <derivirana_varijabla naziv="DomainObject.Predmet.ProtuStrankaListFormated_1">
      <item>GPS BOSNIA j.d.o.o. PULA zastupanog po punomoćniku Gordana Štikovac</item>
    </derivirana_varijabla>
  </DomainObject.Predmet.ProtuStrankaListFormated>
  <DomainObject.Predmet.ProtuStrankaListFormatedOIB>
    <izvorni_sadrzaj>
      <item>GPS BOSNIA j.d.o.o. PULA, OIB 67863191438 zastupanog po punomoćniku Gordana Štikovac</item>
    </izvorni_sadrzaj>
    <derivirana_varijabla naziv="DomainObject.Predmet.ProtuStrankaListFormatedOIB_1">
      <item>GPS BOSNIA j.d.o.o. PULA, OIB 67863191438 zastupanog po punomoćniku Gordana Štikovac</item>
    </derivirana_varijabla>
  </DomainObject.Predmet.ProtuStrankaListFormatedOIB>
  <DomainObject.Predmet.ProtuStrankaListFormatedWithAdress>
    <izvorni_sadrzaj>
      <item>GPS BOSNIA j.d.o.o. PULA, Kolodvorska 4, 52100 Pula zastupanog po punomoćniku Gordana Štikovac</item>
    </izvorni_sadrzaj>
    <derivirana_varijabla naziv="DomainObject.Predmet.ProtuStrankaListFormatedWithAdress_1">
      <item>GPS BOSNIA j.d.o.o. PULA, Kolodvorska 4, 52100 Pula zastupanog po punomoćniku Gordana Štikovac</item>
    </derivirana_varijabla>
  </DomainObject.Predmet.ProtuStrankaListFormatedWithAdress>
  <DomainObject.Predmet.ProtuStrankaListFormatedWithAdressOIB>
    <izvorni_sadrzaj>
      <item>GPS BOSNIA j.d.o.o. PULA, OIB 67863191438, Kolodvorska 4, 52100 Pula zastupanog po punomoćniku Gordana Štikovac</item>
    </izvorni_sadrzaj>
    <derivirana_varijabla naziv="DomainObject.Predmet.ProtuStrankaListFormatedWithAdressOIB_1">
      <item>GPS BOSNIA j.d.o.o. PULA, OIB 67863191438, Kolodvorska 4, 52100 Pula zastupanog po punomoćniku Gordana Štikovac</item>
    </derivirana_varijabla>
  </DomainObject.Predmet.ProtuStrankaListFormatedWithAdressOIB>
  <DomainObject.Predmet.ProtuStrankaListNazivFormated>
    <izvorni_sadrzaj>
      <item>GPS BOSNIA j.d.o.o. PULA</item>
    </izvorni_sadrzaj>
    <derivirana_varijabla naziv="DomainObject.Predmet.ProtuStrankaListNazivFormated_1">
      <item>GPS BOSNIA j.d.o.o. PULA</item>
    </derivirana_varijabla>
  </DomainObject.Predmet.ProtuStrankaListNazivFormated>
  <DomainObject.Predmet.ProtuStrankaListNazivFormatedOIB>
    <izvorni_sadrzaj>
      <item>GPS BOSNIA j.d.o.o. PULA, OIB 67863191438</item>
    </izvorni_sadrzaj>
    <derivirana_varijabla naziv="DomainObject.Predmet.ProtuStrankaListNazivFormatedOIB_1">
      <item>GPS BOSNIA j.d.o.o. PULA, OIB 67863191438</item>
    </derivirana_varijabla>
  </DomainObject.Predmet.ProtuStrankaListNazivFormatedOIB>
  <DomainObject.Predmet.OstaliListFormated>
    <izvorni_sadrzaj>
      <item>Gordana Štikovac punomoćnik sudionika u postupku GPS BOSNIA j.d.o.o. PULA</item>
    </izvorni_sadrzaj>
    <derivirana_varijabla naziv="DomainObject.Predmet.OstaliListFormated_1">
      <item>Gordana Štikovac punomoćnik sudionika u postupku GPS BOSNIA j.d.o.o. PULA</item>
    </derivirana_varijabla>
  </DomainObject.Predmet.OstaliListFormated>
  <DomainObject.Predmet.OstaliListFormatedOIB>
    <izvorni_sadrzaj>
      <item>Gordana Štikovac, OIB 23959645939 punomoćnik sudionika u postupku GPS BOSNIA j.d.o.o. PULA</item>
    </izvorni_sadrzaj>
    <derivirana_varijabla naziv="DomainObject.Predmet.OstaliListFormatedOIB_1">
      <item>Gordana Štikovac, OIB 23959645939 punomoćnik sudionika u postupku GPS BOSNIA j.d.o.o. PULA</item>
    </derivirana_varijabla>
  </DomainObject.Predmet.OstaliListFormatedOIB>
  <DomainObject.Predmet.OstaliListFormatedWithAdress>
    <izvorni_sadrzaj>
      <item>Gordana Štikovac, Oštra Luka bb, 1111 Oštra Luka punomoćnik sudionika u postupku GPS BOSNIA j.d.o.o. PULA</item>
    </izvorni_sadrzaj>
    <derivirana_varijabla naziv="DomainObject.Predmet.OstaliListFormatedWithAdress_1">
      <item>Gordana Štikovac, Oštra Luka bb, 1111 Oštra Luka punomoćnik sudionika u postupku GPS BOSNIA j.d.o.o. PULA</item>
    </derivirana_varijabla>
  </DomainObject.Predmet.OstaliListFormatedWithAdress>
  <DomainObject.Predmet.OstaliListFormatedWithAdressOIB>
    <izvorni_sadrzaj>
      <item>Gordana Štikovac, OIB 23959645939, Oštra Luka bb, 1111 Oštra Luka punomoćnik sudionika u postupku GPS BOSNIA j.d.o.o. PULA</item>
    </izvorni_sadrzaj>
    <derivirana_varijabla naziv="DomainObject.Predmet.OstaliListFormatedWithAdressOIB_1">
      <item>Gordana Štikovac, OIB 23959645939, Oštra Luka bb, 1111 Oštra Luka punomoćnik sudionika u postupku GPS BOSNIA j.d.o.o. PULA</item>
    </derivirana_varijabla>
  </DomainObject.Predmet.OstaliListFormatedWithAdressOIB>
  <DomainObject.Predmet.OstaliListNazivFormated>
    <izvorni_sadrzaj>
      <item>Gordana Štikovac</item>
    </izvorni_sadrzaj>
    <derivirana_varijabla naziv="DomainObject.Predmet.OstaliListNazivFormated_1">
      <item>Gordana Štikovac</item>
    </derivirana_varijabla>
  </DomainObject.Predmet.OstaliListNazivFormated>
  <DomainObject.Predmet.OstaliListNazivFormatedOIB>
    <izvorni_sadrzaj>
      <item>Gordana Štikovac, OIB 23959645939</item>
    </izvorni_sadrzaj>
    <derivirana_varijabla naziv="DomainObject.Predmet.OstaliListNazivFormatedOIB_1">
      <item>Gordana Štikovac, OIB 23959645939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St-113/2018-12</izvorni_sadrzaj>
    <derivirana_varijabla naziv="DomainObject.PoslovniBrojDokumenta_1">St-113/2018-12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GPS BOSNIA j.d.o.o. PULA</izvorni_sadrzaj>
    <derivirana_varijabla naziv="DomainObject.Predmet.ProtustrankaIDrugi_1">GPS BOSNIA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GPS BOSNIA j.d.o.o. PULA, OIB 67863191438, Kolodvorska 4, 52100 Pula</izvorni_sadrzaj>
    <derivirana_varijabla naziv="DomainObject.Predmet.ProtustrankaIDrugiAdressOIB_1">GPS BOSNIA j.d.o.o. PULA, OIB 67863191438, Kolodvorska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2018.</izvorni_sadrzaj>
    <derivirana_varijabla naziv="DomainObject.Predmet.OdlukaRjesenje.DatumDonosenjaOdluke_1">28.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St-113/2018-12</izvorni_sadrzaj>
    <derivirana_varijabla naziv="DomainObject.Predmet.OdlukaRjesenje.Oznaka_1">St-113/2018-12</derivirana_varijabla>
  </DomainObject.Predmet.OdlukaRjesenje.Oznaka>
  <DomainObject.Predmet.SudioniciListNaziv>
    <izvorni_sadrzaj>
      <item>FINANCIJSKA AGENCIJA, RC RIJEKA, PODRUŽNICA PULA, PULA</item>
      <item>GPS BOSNIA j.d.o.o. PULA</item>
      <item>Gordana Štikovac</item>
    </izvorni_sadrzaj>
    <derivirana_varijabla naziv="DomainObject.Predmet.SudioniciListNaziv_1">
      <item>FINANCIJSKA AGENCIJA, RC RIJEKA, PODRUŽNICA PULA, PULA</item>
      <item>GPS BOSNIA j.d.o.o. PULA</item>
      <item>Gordana Štikovac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GPS BOSNIA j.d.o.o. PULA, OIB 67863191438, Kolodvorska 4,52100 Pula</item>
      <item>Gordana Štikovac, OIB 23959645939, Oštra Luka bb,1111 Oštra Luka</item>
    </izvorni_sadrzaj>
    <derivirana_varijabla naziv="DomainObject.Predmet.SudioniciListAdressOIB_1">
      <item>FINANCIJSKA AGENCIJA, RC RIJEKA, PODRUŽNICA PULA, PULA, OIB 85821130368, Ulica grada Vukovara 70,10000 Zagreb</item>
      <item>GPS BOSNIA j.d.o.o. PULA, OIB 67863191438, Kolodvorska 4,52100 Pula</item>
      <item>Gordana Štikovac, OIB 23959645939, Oštra Luka bb,1111 Oštra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67863191438</item>
      <item>, OIB 23959645939</item>
    </izvorni_sadrzaj>
    <derivirana_varijabla naziv="DomainObject.Predmet.SudioniciListNazivOIB_1">
      <item>, OIB 85821130368</item>
      <item>, OIB 67863191438</item>
      <item>, OIB 23959645939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E0AADF-C07E-4376-9D24-887C9AA8E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742</properties:Words>
  <properties:Characters>4031</properties:Characters>
  <properties:Lines>106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2018-08-28T08:14:00Z</dcterms:created>
  <dc:creator>msimicic</dc:creator>
  <cp:lastModifiedBy>Sanja Prodan</cp:lastModifiedBy>
  <cp:lastPrinted>2018-08-29T11:08:00Z</cp:lastPrinted>
  <dcterms:modified xmlns:xsi="http://www.w3.org/2001/XMLSchema-instance" xsi:type="dcterms:W3CDTF">2018-08-29T11:13:00Z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St-113/2018-12 / Odluka - Rješenje - otvaranje i zaključenje stečajnog postupka (čl. 132) (St-113-2018-12,_zz_nije_pristupio.docx)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