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2436" w14:paraId="3492436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580E2E">
        <w:t>621/2016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580E2E">
        <w:t>621/2016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580E2E">
        <w:t>LIPNICA</w:t>
      </w:r>
      <w:r w:rsidR="00B95FC0">
        <w:t xml:space="preserve"> </w:t>
      </w:r>
      <w:r w:rsidR="0056488A">
        <w:t xml:space="preserve">d.o.o. </w:t>
      </w:r>
      <w:r w:rsidR="00580E2E">
        <w:t>Vrbovec</w:t>
      </w:r>
      <w:r w:rsidR="0056488A">
        <w:t>,</w:t>
      </w:r>
      <w:r w:rsidR="00EF3143">
        <w:t xml:space="preserve"> </w:t>
      </w:r>
      <w:r w:rsidR="002B50C4">
        <w:t xml:space="preserve">Ivana </w:t>
      </w:r>
      <w:r w:rsidR="00580E2E">
        <w:t>Mažuranića 60</w:t>
      </w:r>
      <w:r w:rsidR="00435037">
        <w:t>,</w:t>
      </w:r>
      <w:r>
        <w:t xml:space="preserve"> </w:t>
      </w:r>
      <w:r w:rsidR="0056488A">
        <w:t>MBS:</w:t>
      </w:r>
      <w:r w:rsidR="00580E2E">
        <w:t>080763903</w:t>
      </w:r>
      <w:r>
        <w:t>, OIB:</w:t>
      </w:r>
      <w:r w:rsidR="00580E2E">
        <w:t>27365244453</w:t>
      </w:r>
      <w:r w:rsidR="00905D34">
        <w:t xml:space="preserve">, dana </w:t>
      </w:r>
      <w:r w:rsidR="00B95FC0">
        <w:t>1. rujna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580E2E">
        <w:t>18.439,54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B50C4"/>
    <w:rsid w:val="002D43BC"/>
    <w:rsid w:val="002E756D"/>
    <w:rsid w:val="00427039"/>
    <w:rsid w:val="00435037"/>
    <w:rsid w:val="004B6F2B"/>
    <w:rsid w:val="005377C8"/>
    <w:rsid w:val="0056488A"/>
    <w:rsid w:val="00580E2E"/>
    <w:rsid w:val="00636AA9"/>
    <w:rsid w:val="006805DE"/>
    <w:rsid w:val="006C181C"/>
    <w:rsid w:val="00905D34"/>
    <w:rsid w:val="0095275A"/>
    <w:rsid w:val="0097749D"/>
    <w:rsid w:val="009A0AF7"/>
    <w:rsid w:val="00AE295B"/>
    <w:rsid w:val="00B135F1"/>
    <w:rsid w:val="00B95FC0"/>
    <w:rsid w:val="00D50B5E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LIPNICA d.o.o.</izvorni_sadrzaj>
    <derivirana_varijabla naziv="DomainObject.Predmet.ProtustrankaFormated_1">  LIPNICA d.o.o.</derivirana_varijabla>
  </DomainObject.Predmet.ProtustrankaFormated>
  <DomainObject.Predmet.ProtustrankaFormatedOIB>
    <izvorni_sadrzaj>  LIPNICA d.o.o., OIB 27365244453</izvorni_sadrzaj>
    <derivirana_varijabla naziv="DomainObject.Predmet.ProtustrankaFormatedOIB_1">  LIPNICA d.o.o., OIB 27365244453</derivirana_varijabla>
  </DomainObject.Predmet.ProtustrankaFormatedOIB>
  <DomainObject.Predmet.ProtustrankaFormatedWithAdress>
    <izvorni_sadrzaj> LIPNICA d.o.o., Ivana Mažuranića 60, 10340 Vrbovec</izvorni_sadrzaj>
    <derivirana_varijabla naziv="DomainObject.Predmet.ProtustrankaFormatedWithAdress_1"> LIPNICA d.o.o., Ivana Mažuranića 60, 10340 Vrbovec</derivirana_varijabla>
  </DomainObject.Predmet.ProtustrankaFormatedWithAdress>
  <DomainObject.Predmet.ProtustrankaFormatedWithAdressOIB>
    <izvorni_sadrzaj> LIPNICA d.o.o., OIB 27365244453, Ivana Mažuranića 60, 10340 Vrbovec</izvorni_sadrzaj>
    <derivirana_varijabla naziv="DomainObject.Predmet.ProtustrankaFormatedWithAdressOIB_1"> LIPNICA d.o.o., OIB 27365244453, Ivana Mažuranića 60, 10340 Vrbovec</derivirana_varijabla>
  </DomainObject.Predmet.ProtustrankaFormatedWithAdressOIB>
  <DomainObject.Predmet.ProtustrankaWithAdress>
    <izvorni_sadrzaj>LIPNICA d.o.o. Ivana Mažuranića 60, 10340 Vrbovec</izvorni_sadrzaj>
    <derivirana_varijabla naziv="DomainObject.Predmet.ProtustrankaWithAdress_1">LIPNICA d.o.o. Ivana Mažuranića 60, 10340 Vrbovec</derivirana_varijabla>
  </DomainObject.Predmet.ProtustrankaWithAdress>
  <DomainObject.Predmet.ProtustrankaWithAdressOIB>
    <izvorni_sadrzaj>LIPNICA d.o.o., OIB 27365244453, Ivana Mažuranića 60, 10340 Vrbovec</izvorni_sadrzaj>
    <derivirana_varijabla naziv="DomainObject.Predmet.ProtustrankaWithAdressOIB_1">LIPNICA d.o.o., OIB 27365244453, Ivana Mažuranića 60, 10340 Vrbovec</derivirana_varijabla>
  </DomainObject.Predmet.ProtustrankaWithAdressOIB>
  <DomainObject.Predmet.ProtustrankaNazivFormated>
    <izvorni_sadrzaj>LIPNICA d.o.o.</izvorni_sadrzaj>
    <derivirana_varijabla naziv="DomainObject.Predmet.ProtustrankaNazivFormated_1">LIPNICA d.o.o.</derivirana_varijabla>
  </DomainObject.Predmet.ProtustrankaNazivFormated>
  <DomainObject.Predmet.ProtustrankaNazivFormatedOIB>
    <izvorni_sadrzaj>LIPNICA d.o.o., OIB 27365244453</izvorni_sadrzaj>
    <derivirana_varijabla naziv="DomainObject.Predmet.ProtustrankaNazivFormatedOIB_1">LIPNICA d.o.o., OIB 27365244453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LIPNICA d.o.o.</item>
    </izvorni_sadrzaj>
    <derivirana_varijabla naziv="DomainObject.Predmet.ProtuStrankaListFormated_1">
      <item>LIPNICA d.o.o.</item>
    </derivirana_varijabla>
  </DomainObject.Predmet.ProtuStrankaListFormated>
  <DomainObject.Predmet.ProtuStrankaListFormatedOIB>
    <izvorni_sadrzaj>
      <item>LIPNICA d.o.o., OIB 27365244453</item>
    </izvorni_sadrzaj>
    <derivirana_varijabla naziv="DomainObject.Predmet.ProtuStrankaListFormatedOIB_1">
      <item>LIPNICA d.o.o., OIB 27365244453</item>
    </derivirana_varijabla>
  </DomainObject.Predmet.ProtuStrankaListFormatedOIB>
  <DomainObject.Predmet.ProtuStrankaListFormatedWithAdress>
    <izvorni_sadrzaj>
      <item>LIPNICA d.o.o., Ivana Mažuranića 60, 10340 Vrbovec</item>
    </izvorni_sadrzaj>
    <derivirana_varijabla naziv="DomainObject.Predmet.ProtuStrankaListFormatedWithAdress_1">
      <item>LIPNICA d.o.o., Ivana Mažuranića 60, 10340 Vrbovec</item>
    </derivirana_varijabla>
  </DomainObject.Predmet.ProtuStrankaListFormatedWithAdress>
  <DomainObject.Predmet.ProtuStrankaListFormatedWithAdressOIB>
    <izvorni_sadrzaj>
      <item>LIPNICA d.o.o., OIB 27365244453, Ivana Mažuranića 60, 10340 Vrbovec</item>
    </izvorni_sadrzaj>
    <derivirana_varijabla naziv="DomainObject.Predmet.ProtuStrankaListFormatedWithAdressOIB_1">
      <item>LIPNICA d.o.o., OIB 27365244453, Ivana Mažuranića 60, 10340 Vrbovec</item>
    </derivirana_varijabla>
  </DomainObject.Predmet.ProtuStrankaListFormatedWithAdressOIB>
  <DomainObject.Predmet.ProtuStrankaListNazivFormated>
    <izvorni_sadrzaj>
      <item>LIPNICA d.o.o.</item>
    </izvorni_sadrzaj>
    <derivirana_varijabla naziv="DomainObject.Predmet.ProtuStrankaListNazivFormated_1">
      <item>LIPNICA d.o.o.</item>
    </derivirana_varijabla>
  </DomainObject.Predmet.ProtuStrankaListNazivFormated>
  <DomainObject.Predmet.ProtuStrankaListNazivFormatedOIB>
    <izvorni_sadrzaj>
      <item>LIPNICA d.o.o., OIB 27365244453</item>
    </izvorni_sadrzaj>
    <derivirana_varijabla naziv="DomainObject.Predmet.ProtuStrankaListNazivFormatedOIB_1">
      <item>LIPNICA d.o.o., OIB 27365244453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LIPNICA d.o.o.</izvorni_sadrzaj>
    <derivirana_varijabla naziv="DomainObject.Predmet.ProtustrankaIDrugi_1">LIPNICA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LIPNICA d.o.o., OIB 27365244453, Ivana Mažuranića 60, 10340 Vrbovec</izvorni_sadrzaj>
    <derivirana_varijabla naziv="DomainObject.Predmet.ProtustrankaIDrugiAdressOIB_1">LIPNICA d.o.o., OIB 27365244453, Ivana Mažuranića 60,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LIPNICA d.o.o.</item>
    </izvorni_sadrzaj>
    <derivirana_varijabla naziv="DomainObject.Predmet.SudioniciListNaziv_1">
      <item>FINA Regionalni centar Zagreb</item>
      <item>LIPNICA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LIPNICA d.o.o., OIB 27365244453, Ivana Mažuranića 60,10340 Vrbovec</item>
    </izvorni_sadrzaj>
    <derivirana_varijabla naziv="DomainObject.Predmet.SudioniciListAdressOIB_1">
      <item>FINA Regionalni centar Zagreb, OIB 85821130368, Trg svibanjskih žrtava 1995. br. 1,10000 Zagreb</item>
      <item>LIPNICA d.o.o., OIB 27365244453, Ivana Mažuranića 60,10340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27365244453</item>
    </izvorni_sadrzaj>
    <derivirana_varijabla naziv="DomainObject.Predmet.SudioniciListNazivOIB_1">
      <item>, OIB 85821130368</item>
      <item>, OIB 27365244453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1420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2016-08-24T09:13:00Z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