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2e11" w14:paraId="dd32e1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D7608">
        <w:t>914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CD7608">
        <w:t>MIHOVEC jednostavno društvo s ograničenom odgovornošću za ugostiteljstvo, Zagreb, Vida Ročića 147, MBS: 080871280, OIB: 57646342177</w:t>
      </w:r>
      <w:r>
        <w:t xml:space="preserve">, dana </w:t>
      </w:r>
      <w:r w:rsidR="00CD7608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D7608">
        <w:t>MIHOVEC jednostavno društvo s ograničenom odgovornošću za ugostiteljstvo, Zagreb, Vida Ročića 147, MBS: 080871280, OIB: 57646342177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D7608">
        <w:t>MIHOVEC jednostavno društvo s ograničenom odgovornošću za ugostiteljstvo, Zagreb, Vida Ročića 147, MBS: 080871280, OIB: 57646342177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A83BAD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CD7608">
        <w:rPr>
          <w:bCs/>
        </w:rPr>
        <w:t>2780</w:t>
      </w:r>
      <w:r w:rsidRPr="00F877AB">
        <w:rPr>
          <w:bCs/>
        </w:rPr>
        <w:t xml:space="preserve"> od </w:t>
      </w:r>
      <w:r w:rsidR="00CD7608">
        <w:rPr>
          <w:bCs/>
        </w:rPr>
        <w:t>22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CD7608">
        <w:t>MIHOVEC jednostavno društvo s ograničenom odgovornošću za ugostiteljstvo, Zagreb, Vida Ročića 147, MBS: 080871280, OIB: 57646342177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CD7608">
        <w:rPr>
          <w:bCs/>
        </w:rPr>
        <w:t>914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45373">
        <w:t>8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D7608">
        <w:t>914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CD7608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D7608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AC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17588"/>
    <w:rsid w:val="00D212DB"/>
    <w:rsid w:val="00D23251"/>
    <w:rsid w:val="00D24D2F"/>
    <w:rsid w:val="00D26AC1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MIHOVEC jednostavno društvo s ograničenom odgovornošću za ugostiteljstvo</izvorni_sadrzaj>
    <derivirana_varijabla naziv="DomainObject.Predmet.ProtustrankaFormated_1">  MIHOVEC jednostavno društvo s ograničenom odgovornošću za ugostiteljstvo</derivirana_varijabla>
  </DomainObject.Predmet.ProtustrankaFormated>
  <DomainObject.Predmet.ProtustrankaFormatedOIB>
    <izvorni_sadrzaj>  MIHOVEC jednostavno društvo s ograničenom odgovornošću za ugostiteljstvo, OIB 57646342177</izvorni_sadrzaj>
    <derivirana_varijabla naziv="DomainObject.Predmet.ProtustrankaFormatedOIB_1">  MIHOVEC jednostavno društvo s ograničenom odgovornošću za ugostiteljstvo, OIB 57646342177</derivirana_varijabla>
  </DomainObject.Predmet.ProtustrankaFormatedOIB>
  <DomainObject.Predmet.ProtustrankaFormatedWithAdress>
    <izvorni_sadrzaj> MIHOVEC jednostavno društvo s ograničenom odgovornošću za ugostiteljstvo, Vida Ročića 147, 10000 Zagreb</izvorni_sadrzaj>
    <derivirana_varijabla naziv="DomainObject.Predmet.ProtustrankaFormatedWithAdress_1"> MIHOVEC jednostavno društvo s ograničenom odgovornošću za ugostiteljstvo, Vida Ročića 147, 10000 Zagreb</derivirana_varijabla>
  </DomainObject.Predmet.ProtustrankaFormatedWithAdress>
  <DomainObject.Predmet.ProtustrankaFormatedWithAdressOIB>
    <izvorni_sadrzaj> MIHOVEC jednostavno društvo s ograničenom odgovornošću za ugostiteljstvo, OIB 57646342177, Vida Ročića 147, 10000 Zagreb</izvorni_sadrzaj>
    <derivirana_varijabla naziv="DomainObject.Predmet.ProtustrankaFormatedWithAdressOIB_1"> MIHOVEC jednostavno društvo s ograničenom odgovornošću za ugostiteljstvo, OIB 57646342177, Vida Ročića 147, 10000 Zagreb</derivirana_varijabla>
  </DomainObject.Predmet.ProtustrankaFormatedWithAdressOIB>
  <DomainObject.Predmet.ProtustrankaWithAdress>
    <izvorni_sadrzaj>MIHOVEC jednostavno društvo s ograničenom odgovornošću za ugostiteljstvo Vida Ročića 147, 10000 Zagreb</izvorni_sadrzaj>
    <derivirana_varijabla naziv="DomainObject.Predmet.ProtustrankaWithAdress_1">MIHOVEC jednostavno društvo s ograničenom odgovornošću za ugostiteljstvo Vida Ročića 147, 10000 Zagreb</derivirana_varijabla>
  </DomainObject.Predmet.ProtustrankaWithAdress>
  <DomainObject.Predmet.ProtustrankaWithAdressOIB>
    <izvorni_sadrzaj>MIHOVEC jednostavno društvo s ograničenom odgovornošću za ugostiteljstvo, OIB 57646342177, Vida Ročića 147, 10000 Zagreb</izvorni_sadrzaj>
    <derivirana_varijabla naziv="DomainObject.Predmet.ProtustrankaWithAdressOIB_1">MIHOVEC jednostavno društvo s ograničenom odgovornošću za ugostiteljstvo, OIB 57646342177, Vida Ročića 147, 10000 Zagreb</derivirana_varijabla>
  </DomainObject.Predmet.ProtustrankaWithAdressOIB>
  <DomainObject.Predmet.ProtustrankaNazivFormated>
    <izvorni_sadrzaj>MIHOVEC jednostavno društvo s ograničenom odgovornošću za ugostiteljstvo</izvorni_sadrzaj>
    <derivirana_varijabla naziv="DomainObject.Predmet.ProtustrankaNazivFormated_1">MIHOVEC jednostavno društvo s ograničenom odgovornošću za ugostiteljstvo</derivirana_varijabla>
  </DomainObject.Predmet.ProtustrankaNazivFormated>
  <DomainObject.Predmet.ProtustrankaNazivFormatedOIB>
    <izvorni_sadrzaj>MIHOVEC jednostavno društvo s ograničenom odgovornošću za ugostiteljstvo, OIB 57646342177</izvorni_sadrzaj>
    <derivirana_varijabla naziv="DomainObject.Predmet.ProtustrankaNazivFormatedOIB_1">MIHOVEC jednostavno društvo s ograničenom odgovornošću za ugostiteljstvo, OIB 57646342177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MIHOVEC jednostavno društvo s ograničenom odgovornošću za ugostiteljstvo</item>
    </izvorni_sadrzaj>
    <derivirana_varijabla naziv="DomainObject.Predmet.ProtuStrankaListFormated_1">
      <item>MIHOVEC jednostavno društvo s ograničenom odgovornošću za ugostiteljstvo</item>
    </derivirana_varijabla>
  </DomainObject.Predmet.ProtuStrankaListFormated>
  <DomainObject.Predmet.ProtuStrankaListFormatedOIB>
    <izvorni_sadrzaj>
      <item>MIHOVEC jednostavno društvo s ograničenom odgovornošću za ugostiteljstvo, OIB 57646342177</item>
    </izvorni_sadrzaj>
    <derivirana_varijabla naziv="DomainObject.Predmet.ProtuStrankaListFormatedOIB_1">
      <item>MIHOVEC jednostavno društvo s ograničenom odgovornošću za ugostiteljstvo, OIB 57646342177</item>
    </derivirana_varijabla>
  </DomainObject.Predmet.ProtuStrankaListFormatedOIB>
  <DomainObject.Predmet.ProtuStrankaListFormatedWithAdress>
    <izvorni_sadrzaj>
      <item>MIHOVEC jednostavno društvo s ograničenom odgovornošću za ugostiteljstvo, Vida Ročića 147, 10000 Zagreb</item>
    </izvorni_sadrzaj>
    <derivirana_varijabla naziv="DomainObject.Predmet.ProtuStrankaListFormatedWithAdress_1">
      <item>MIHOVEC jednostavno društvo s ograničenom odgovornošću za ugostiteljstvo, Vida Ročića 147, 10000 Zagreb</item>
    </derivirana_varijabla>
  </DomainObject.Predmet.ProtuStrankaListFormatedWithAdress>
  <DomainObject.Predmet.ProtuStrankaListFormatedWithAdressOIB>
    <izvorni_sadrzaj>
      <item>MIHOVEC jednostavno društvo s ograničenom odgovornošću za ugostiteljstvo, OIB 57646342177, Vida Ročića 147, 10000 Zagreb</item>
    </izvorni_sadrzaj>
    <derivirana_varijabla naziv="DomainObject.Predmet.ProtuStrankaListFormatedWithAdressOIB_1">
      <item>MIHOVEC jednostavno društvo s ograničenom odgovornošću za ugostiteljstvo, OIB 57646342177, Vida Ročića 147, 10000 Zagreb</item>
    </derivirana_varijabla>
  </DomainObject.Predmet.ProtuStrankaListFormatedWithAdressOIB>
  <DomainObject.Predmet.ProtuStrankaListNazivFormated>
    <izvorni_sadrzaj>
      <item>MIHOVEC jednostavno društvo s ograničenom odgovornošću za ugostiteljstvo</item>
    </izvorni_sadrzaj>
    <derivirana_varijabla naziv="DomainObject.Predmet.ProtuStrankaListNazivFormated_1">
      <item>MIHOVEC jednostavno društvo s ograničenom odgovornošću za ugostiteljstvo</item>
    </derivirana_varijabla>
  </DomainObject.Predmet.ProtuStrankaListNazivFormated>
  <DomainObject.Predmet.ProtuStrankaListNazivFormatedOIB>
    <izvorni_sadrzaj>
      <item>MIHOVEC jednostavno društvo s ograničenom odgovornošću za ugostiteljstvo, OIB 57646342177</item>
    </izvorni_sadrzaj>
    <derivirana_varijabla naziv="DomainObject.Predmet.ProtuStrankaListNazivFormatedOIB_1">
      <item>MIHOVEC jednostavno društvo s ograničenom odgovornošću za ugostiteljstvo, OIB 57646342177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MIHOVEC jednostavno društvo s ograničenom odgovornošću za ugostiteljstvo</izvorni_sadrzaj>
    <derivirana_varijabla naziv="DomainObject.Predmet.ProtustrankaIDrugi_1">MIHOVEC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MIHOVEC jednostavno društvo s ograničenom odgovornošću za ugostiteljstvo, OIB 57646342177, Vida Ročića 147, 10000 Zagreb</izvorni_sadrzaj>
    <derivirana_varijabla naziv="DomainObject.Predmet.ProtustrankaIDrugiAdressOIB_1">MIHOVEC jednostavno društvo s ograničenom odgovornošću za ugostiteljstvo, OIB 57646342177, Vida Ročića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MIHOVEC jednostavno društvo s ograničenom odgovornošću za ugostiteljstvo</item>
    </izvorni_sadrzaj>
    <derivirana_varijabla naziv="DomainObject.Predmet.SudioniciListNaziv_1">
      <item>FINA Regionalni centar Zagreb</item>
      <item>MIHOVEC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MIHOVEC jednostavno društvo s ograničenom odgovornošću za ugostiteljstvo, OIB 57646342177, Vida Ročića 147,10000 Zagreb</item>
    </izvorni_sadrzaj>
    <derivirana_varijabla naziv="DomainObject.Predmet.SudioniciListAdressOIB_1">
      <item>FINA Regionalni centar Zagreb, OIB 85821130368, Trg svibanjskih žrtava 1995. br. 1,10000 Zagreb</item>
      <item>MIHOVEC jednostavno društvo s ograničenom odgovornošću za ugostiteljstvo, OIB 57646342177, Vida Ročića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57646342177</item>
    </izvorni_sadrzaj>
    <derivirana_varijabla naziv="DomainObject.Predmet.SudioniciListNazivOIB_1">
      <item>, OIB 85821130368</item>
      <item>, OIB 57646342177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0AA49-D058-4259-A374-9AB3977A1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3260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2017-11-28T07:25:00Z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