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26a0" w14:paraId="c1f26a0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EF30AC" w:rsidR="00492FC6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EA3B5C">
        <w:rPr>
          <w:sz w:val="22"/>
          <w:szCs w:val="22"/>
        </w:rPr>
        <w:t xml:space="preserve"> </w:t>
      </w:r>
      <w:r w:rsidR="005254E1" w:rsidRPr="005254E1">
        <w:rPr>
          <w:sz w:val="22"/>
          <w:szCs w:val="22"/>
        </w:rPr>
        <w:t>BEAUTY RELAX j.d.o.o. za usluge, Debeljak, Debeljak 90, OIB:</w:t>
      </w:r>
      <w:r w:rsidR="005254E1" w:rsidRPr="005254E1">
        <w:rPr>
          <w:rFonts w:cs="Arial" w:hAnsi="Arial" w:ascii="Arial"/>
          <w:color w:val="003366"/>
          <w:sz w:val="22"/>
          <w:szCs w:val="22"/>
        </w:rPr>
        <w:t xml:space="preserve"> </w:t>
      </w:r>
      <w:r w:rsidR="005254E1" w:rsidRPr="005254E1">
        <w:rPr>
          <w:sz w:val="22"/>
          <w:szCs w:val="22"/>
        </w:rPr>
        <w:t xml:space="preserve">03904445538, postupajući temeljem odredbe čl. </w:t>
      </w:r>
      <w:smartTag w:element="metricconverter" w:uri="urn:schemas-microsoft-com:office:smarttags">
        <w:smartTagPr>
          <w:attr w:val="11. st" w:name="ProductID"/>
        </w:smartTagPr>
        <w:r w:rsidR="005254E1" w:rsidRPr="005254E1">
          <w:rPr>
            <w:sz w:val="22"/>
            <w:szCs w:val="22"/>
          </w:rPr>
          <w:t>11. st</w:t>
        </w:r>
      </w:smartTag>
      <w:r w:rsidR="005254E1" w:rsidRPr="005254E1">
        <w:rPr>
          <w:sz w:val="22"/>
          <w:szCs w:val="22"/>
        </w:rPr>
        <w:t xml:space="preserve">. 3. Stečajnog zakona (Narodne novine 71/15)  </w:t>
      </w:r>
      <w:r w:rsidR="005254E1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5254E1" w:rsidRPr="005254E1">
        <w:rPr>
          <w:sz w:val="22"/>
          <w:szCs w:val="22"/>
        </w:rPr>
        <w:t>RC Split, Podružnice Zadar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5254E1">
        <w:rPr>
          <w:sz w:val="22"/>
          <w:szCs w:val="22"/>
        </w:rPr>
        <w:t>27</w:t>
      </w:r>
      <w:r w:rsidR="00955D02">
        <w:rPr>
          <w:sz w:val="22"/>
          <w:szCs w:val="22"/>
        </w:rPr>
        <w:t xml:space="preserve">. </w:t>
      </w:r>
      <w:r w:rsidR="005254E1">
        <w:rPr>
          <w:sz w:val="22"/>
          <w:szCs w:val="22"/>
        </w:rPr>
        <w:t>travnja</w:t>
      </w:r>
      <w:r w:rsidR="00ED46F0">
        <w:rPr>
          <w:sz w:val="22"/>
          <w:szCs w:val="22"/>
        </w:rPr>
        <w:t xml:space="preserve"> </w:t>
      </w:r>
      <w:r w:rsidR="005254E1">
        <w:rPr>
          <w:sz w:val="22"/>
          <w:szCs w:val="22"/>
        </w:rPr>
        <w:t>2017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5254E1">
        <w:rPr>
          <w:sz w:val="22"/>
          <w:szCs w:val="22"/>
        </w:rPr>
        <w:t>25</w:t>
      </w:r>
      <w:r w:rsidR="00EA3234">
        <w:rPr>
          <w:sz w:val="22"/>
          <w:szCs w:val="22"/>
        </w:rPr>
        <w:t xml:space="preserve">. </w:t>
      </w:r>
      <w:r w:rsidR="005254E1">
        <w:rPr>
          <w:sz w:val="22"/>
          <w:szCs w:val="22"/>
        </w:rPr>
        <w:t>svibnja</w:t>
      </w:r>
      <w:r w:rsidR="00EA3234">
        <w:rPr>
          <w:sz w:val="22"/>
          <w:szCs w:val="22"/>
        </w:rPr>
        <w:t xml:space="preserve"> </w:t>
      </w:r>
      <w:r w:rsidR="005254E1">
        <w:rPr>
          <w:sz w:val="22"/>
          <w:szCs w:val="22"/>
        </w:rPr>
        <w:t>2017</w:t>
      </w:r>
      <w:r w:rsidR="00492FC6" w:rsidRPr="00456293">
        <w:rPr>
          <w:sz w:val="22"/>
          <w:szCs w:val="22"/>
        </w:rPr>
        <w:t xml:space="preserve">., objavio je </w:t>
      </w:r>
    </w:p>
    <w:p w:rsidRDefault="00EA3234" w:rsidP="00EF30AC" w:rsidR="00EA3234" w:rsidRPr="00456293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>duga</w:t>
      </w:r>
      <w:r w:rsidR="005254E1" w:rsidRPr="005254E1">
        <w:rPr>
          <w:sz w:val="22"/>
          <w:szCs w:val="22"/>
        </w:rPr>
        <w:t xml:space="preserve"> BEAUTY RELAX j.d.o.o. za usluge, Debeljak, Debeljak 90, OIB:</w:t>
      </w:r>
      <w:r w:rsidR="005254E1" w:rsidRPr="005254E1">
        <w:rPr>
          <w:rFonts w:cs="Arial" w:hAnsi="Arial" w:ascii="Arial"/>
          <w:color w:val="003366"/>
          <w:sz w:val="22"/>
          <w:szCs w:val="22"/>
        </w:rPr>
        <w:t xml:space="preserve"> </w:t>
      </w:r>
      <w:r w:rsidR="005254E1" w:rsidRPr="005254E1">
        <w:rPr>
          <w:sz w:val="22"/>
          <w:szCs w:val="22"/>
        </w:rPr>
        <w:t>03904445538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 xml:space="preserve">iznosi </w:t>
      </w:r>
      <w:r w:rsidR="005254E1">
        <w:rPr>
          <w:sz w:val="22"/>
          <w:szCs w:val="22"/>
        </w:rPr>
        <w:t>22</w:t>
      </w:r>
      <w:r w:rsidR="00955D02">
        <w:rPr>
          <w:sz w:val="22"/>
          <w:szCs w:val="22"/>
        </w:rPr>
        <w:t>.</w:t>
      </w:r>
      <w:r w:rsidR="005254E1">
        <w:rPr>
          <w:sz w:val="22"/>
          <w:szCs w:val="22"/>
        </w:rPr>
        <w:t>386</w:t>
      </w:r>
      <w:r w:rsidR="00955D02">
        <w:rPr>
          <w:sz w:val="22"/>
          <w:szCs w:val="22"/>
        </w:rPr>
        <w:t>,</w:t>
      </w:r>
      <w:r w:rsidR="005254E1">
        <w:rPr>
          <w:sz w:val="22"/>
          <w:szCs w:val="22"/>
        </w:rPr>
        <w:t>59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5254E1">
        <w:rPr>
          <w:sz w:val="22"/>
          <w:szCs w:val="22"/>
        </w:rPr>
        <w:t>MLADENKA STRENJA</w:t>
      </w:r>
      <w:r w:rsidR="00781568" w:rsidRPr="00EF30AC">
        <w:rPr>
          <w:sz w:val="22"/>
          <w:szCs w:val="22"/>
        </w:rPr>
        <w:t>,</w:t>
      </w:r>
      <w:r w:rsidR="006113B1" w:rsidRPr="00FE2E16">
        <w:rPr>
          <w:b/>
          <w:sz w:val="22"/>
          <w:szCs w:val="22"/>
        </w:rPr>
        <w:t xml:space="preserve"> </w:t>
      </w:r>
      <w:r w:rsidR="006113B1">
        <w:rPr>
          <w:sz w:val="22"/>
          <w:szCs w:val="22"/>
        </w:rPr>
        <w:t>OIB:</w:t>
      </w:r>
      <w:r w:rsidR="005254E1">
        <w:rPr>
          <w:sz w:val="22"/>
          <w:szCs w:val="22"/>
        </w:rPr>
        <w:t>25356206783</w:t>
      </w:r>
      <w:r w:rsidR="004143CA">
        <w:rPr>
          <w:sz w:val="22"/>
          <w:szCs w:val="22"/>
        </w:rPr>
        <w:t xml:space="preserve">, </w:t>
      </w:r>
      <w:r w:rsidR="005254E1">
        <w:rPr>
          <w:sz w:val="22"/>
          <w:szCs w:val="22"/>
        </w:rPr>
        <w:t>Debeljak, Debeljak 276/a</w:t>
      </w:r>
      <w:r w:rsidR="00955D02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>da u roku od 15 (petnaest) dana od dana objave ovog oglasa na e-</w:t>
      </w:r>
      <w:r w:rsidR="005254E1" w:rsidRPr="00456293">
        <w:rPr>
          <w:sz w:val="22"/>
          <w:szCs w:val="22"/>
        </w:rPr>
        <w:t xml:space="preserve">Oglasnoj </w:t>
      </w:r>
      <w:r w:rsidRPr="00456293">
        <w:rPr>
          <w:sz w:val="22"/>
          <w:szCs w:val="22"/>
        </w:rPr>
        <w:t>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</w:t>
      </w:r>
      <w:r w:rsidR="005254E1" w:rsidRPr="00456293">
        <w:rPr>
          <w:sz w:val="22"/>
          <w:szCs w:val="22"/>
        </w:rPr>
        <w:t xml:space="preserve">Oglasnoj </w:t>
      </w:r>
      <w:r w:rsidRPr="00456293">
        <w:rPr>
          <w:sz w:val="22"/>
          <w:szCs w:val="22"/>
        </w:rPr>
        <w:t>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5254E1" w:rsidRPr="005254E1">
        <w:rPr>
          <w:sz w:val="22"/>
          <w:szCs w:val="22"/>
        </w:rPr>
        <w:t>BEAUTY RELAX j.d.o.o. za usluge, Debeljak, Debeljak 90, OIB:</w:t>
      </w:r>
      <w:r w:rsidR="005254E1" w:rsidRPr="005254E1">
        <w:rPr>
          <w:rFonts w:cs="Arial" w:hAnsi="Arial" w:ascii="Arial"/>
          <w:color w:val="003366"/>
          <w:sz w:val="22"/>
          <w:szCs w:val="22"/>
        </w:rPr>
        <w:t xml:space="preserve"> </w:t>
      </w:r>
      <w:r w:rsidR="005254E1" w:rsidRPr="005254E1">
        <w:rPr>
          <w:sz w:val="22"/>
          <w:szCs w:val="22"/>
        </w:rPr>
        <w:t>03904445538</w:t>
      </w:r>
      <w:r w:rsidR="005254E1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</w:t>
      </w:r>
      <w:r w:rsidR="005254E1" w:rsidRPr="00456293">
        <w:rPr>
          <w:sz w:val="22"/>
          <w:szCs w:val="22"/>
        </w:rPr>
        <w:t xml:space="preserve">Oglasnoj </w:t>
      </w:r>
      <w:r w:rsidRPr="00456293">
        <w:rPr>
          <w:sz w:val="22"/>
          <w:szCs w:val="22"/>
        </w:rPr>
        <w:t xml:space="preserve">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5254E1">
        <w:rPr>
          <w:sz w:val="22"/>
          <w:szCs w:val="22"/>
        </w:rPr>
        <w:t>25. svibnja 2017.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</w:t>
      </w:r>
      <w:r w:rsidR="005254E1" w:rsidRPr="00456293">
        <w:rPr>
          <w:sz w:val="22"/>
          <w:szCs w:val="22"/>
        </w:rPr>
        <w:t xml:space="preserve">Oglasna </w:t>
      </w:r>
      <w:r w:rsidRPr="00456293">
        <w:rPr>
          <w:sz w:val="22"/>
          <w:szCs w:val="22"/>
        </w:rPr>
        <w:t>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86" w:rsidP="00381900" w:rsidR="00892A86">
      <w:r>
        <w:separator/>
      </w:r>
    </w:p>
  </w:endnote>
  <w:endnote w:id="0" w:type="continuationSeparator">
    <w:p w:rsidRDefault="00892A86" w:rsidP="00381900" w:rsidR="0089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R="00892A8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54E1">
      <w:rPr>
        <w:noProof/>
      </w:rPr>
      <w:t>2</w:t>
    </w:r>
    <w:r>
      <w:rPr>
        <w:noProof/>
      </w:rPr>
      <w:fldChar w:fldCharType="end"/>
    </w:r>
  </w:p>
  <w:p w:rsidRDefault="00892A86" w:rsidR="00892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86" w:rsidP="00381900" w:rsidR="00892A86">
      <w:r>
        <w:separator/>
      </w:r>
    </w:p>
  </w:footnote>
  <w:footnote w:id="0" w:type="continuationSeparator">
    <w:p w:rsidRDefault="00892A86" w:rsidP="00381900" w:rsidR="0089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30C9B" w:rsidR="00892A8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54E1"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92A86" w:rsidP="00414B48" w:rsidR="00892A8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B6144" w:rsidR="00892A86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5254E1">
      <w:rPr>
        <w:sz w:val="22"/>
        <w:szCs w:val="22"/>
      </w:rPr>
      <w:t>188</w:t>
    </w:r>
    <w:r w:rsidR="00955D02">
      <w:rPr>
        <w:sz w:val="22"/>
        <w:szCs w:val="22"/>
      </w:rPr>
      <w:t>/1</w:t>
    </w:r>
    <w:r w:rsidR="005254E1">
      <w:rPr>
        <w:sz w:val="22"/>
        <w:szCs w:val="22"/>
      </w:rPr>
      <w:t>7-6</w:t>
    </w:r>
  </w:p>
  <w:p w:rsidRDefault="00892A86" w:rsidP="006B6144" w:rsidR="00892A8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C6FFE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803A8"/>
    <w:rsid w:val="00492FC6"/>
    <w:rsid w:val="004B0203"/>
    <w:rsid w:val="004D697C"/>
    <w:rsid w:val="004E1DC0"/>
    <w:rsid w:val="004F1927"/>
    <w:rsid w:val="00500579"/>
    <w:rsid w:val="00504AD9"/>
    <w:rsid w:val="00506499"/>
    <w:rsid w:val="00510F67"/>
    <w:rsid w:val="00517304"/>
    <w:rsid w:val="005254E1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E1983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5DF1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92A86"/>
    <w:rsid w:val="008A1F29"/>
    <w:rsid w:val="008F111B"/>
    <w:rsid w:val="008F4823"/>
    <w:rsid w:val="009107FA"/>
    <w:rsid w:val="00911208"/>
    <w:rsid w:val="00921B8C"/>
    <w:rsid w:val="009422F5"/>
    <w:rsid w:val="00955D02"/>
    <w:rsid w:val="00963FD0"/>
    <w:rsid w:val="009804D4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4706"/>
    <w:rsid w:val="00AC686F"/>
    <w:rsid w:val="00B0009A"/>
    <w:rsid w:val="00B10914"/>
    <w:rsid w:val="00B20F3E"/>
    <w:rsid w:val="00B26015"/>
    <w:rsid w:val="00B30870"/>
    <w:rsid w:val="00B4205D"/>
    <w:rsid w:val="00B42DC0"/>
    <w:rsid w:val="00B62BFF"/>
    <w:rsid w:val="00B80ABA"/>
    <w:rsid w:val="00B84EF6"/>
    <w:rsid w:val="00B91F87"/>
    <w:rsid w:val="00BB1DBF"/>
    <w:rsid w:val="00BE18D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234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30A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5254E1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5254E1"/>
    <w:rPr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921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B8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B8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B8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B8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5254E1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5254E1"/>
    <w:rPr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921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B8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B8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B8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B8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St-188/2017</izvorni_sadrzaj>
    <derivirana_varijabla naziv="DomainObject.Predmet.OznakaBroj_1">St-188/2017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RELAX j.d.o.o. za usluge</izvorni_sadrzaj>
    <derivirana_varijabla naziv="DomainObject.Predmet.ProtustrankaFormated_1">  BEAUTY RELAX j.d.o.o. za usluge</derivirana_varijabla>
  </DomainObject.Predmet.ProtustrankaFormated>
  <DomainObject.Predmet.ProtustrankaFormatedOIB>
    <izvorni_sadrzaj>  BEAUTY RELAX j.d.o.o. za usluge, OIB 03904445538</izvorni_sadrzaj>
    <derivirana_varijabla naziv="DomainObject.Predmet.ProtustrankaFormatedOIB_1">  BEAUTY RELAX j.d.o.o. za usluge, OIB 03904445538</derivirana_varijabla>
  </DomainObject.Predmet.ProtustrankaFormatedOIB>
  <DomainObject.Predmet.ProtustrankaFormatedWithAdress>
    <izvorni_sadrzaj> BEAUTY RELAX j.d.o.o. za usluge, Debeljak 90, 23206 Debeljak</izvorni_sadrzaj>
    <derivirana_varijabla naziv="DomainObject.Predmet.ProtustrankaFormatedWithAdress_1"> BEAUTY RELAX j.d.o.o. za usluge, Debeljak 90, 23206 Debeljak</derivirana_varijabla>
  </DomainObject.Predmet.ProtustrankaFormatedWithAdress>
  <DomainObject.Predmet.ProtustrankaFormatedWithAdressOIB>
    <izvorni_sadrzaj> BEAUTY RELAX j.d.o.o. za usluge, OIB 03904445538, Debeljak 90, 23206 Debeljak</izvorni_sadrzaj>
    <derivirana_varijabla naziv="DomainObject.Predmet.ProtustrankaFormatedWithAdressOIB_1"> BEAUTY RELAX j.d.o.o. za usluge, OIB 03904445538, Debeljak 90, 23206 Debeljak</derivirana_varijabla>
  </DomainObject.Predmet.ProtustrankaFormatedWithAdressOIB>
  <DomainObject.Predmet.ProtustrankaWithAdress>
    <izvorni_sadrzaj>BEAUTY RELAX j.d.o.o. za usluge Debeljak 90, 23206 Debeljak</izvorni_sadrzaj>
    <derivirana_varijabla naziv="DomainObject.Predmet.ProtustrankaWithAdress_1">BEAUTY RELAX j.d.o.o. za usluge Debeljak 90, 23206 Debeljak</derivirana_varijabla>
  </DomainObject.Predmet.ProtustrankaWithAdress>
  <DomainObject.Predmet.ProtustrankaWithAdressOIB>
    <izvorni_sadrzaj>BEAUTY RELAX j.d.o.o. za usluge, OIB 03904445538, Debeljak 90, 23206 Debeljak</izvorni_sadrzaj>
    <derivirana_varijabla naziv="DomainObject.Predmet.ProtustrankaWithAdressOIB_1">BEAUTY RELAX j.d.o.o. za usluge, OIB 03904445538, Debeljak 90, 23206 Debeljak</derivirana_varijabla>
  </DomainObject.Predmet.ProtustrankaWithAdressOIB>
  <DomainObject.Predmet.ProtustrankaNazivFormated>
    <izvorni_sadrzaj>BEAUTY RELAX j.d.o.o. za usluge</izvorni_sadrzaj>
    <derivirana_varijabla naziv="DomainObject.Predmet.ProtustrankaNazivFormated_1">BEAUTY RELAX j.d.o.o. za usluge</derivirana_varijabla>
  </DomainObject.Predmet.ProtustrankaNazivFormated>
  <DomainObject.Predmet.ProtustrankaNazivFormatedOIB>
    <izvorni_sadrzaj>BEAUTY RELAX j.d.o.o. za usluge, OIB 03904445538</izvorni_sadrzaj>
    <derivirana_varijabla naziv="DomainObject.Predmet.ProtustrankaNazivFormatedOIB_1">BEAUTY RELAX j.d.o.o. za usluge, OIB 03904445538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BEAUTY RELAX j.d.o.o. za usluge</item>
    </izvorni_sadrzaj>
    <derivirana_varijabla naziv="DomainObject.Predmet.ProtuStrankaListFormated_1">
      <item>BEAUTY RELAX j.d.o.o. za usluge</item>
    </derivirana_varijabla>
  </DomainObject.Predmet.ProtuStrankaListFormated>
  <DomainObject.Predmet.ProtuStrankaListFormatedOIB>
    <izvorni_sadrzaj>
      <item>BEAUTY RELAX j.d.o.o. za usluge, OIB 03904445538</item>
    </izvorni_sadrzaj>
    <derivirana_varijabla naziv="DomainObject.Predmet.ProtuStrankaListFormatedOIB_1">
      <item>BEAUTY RELAX j.d.o.o. za usluge, OIB 03904445538</item>
    </derivirana_varijabla>
  </DomainObject.Predmet.ProtuStrankaListFormatedOIB>
  <DomainObject.Predmet.ProtuStrankaListFormatedWithAdress>
    <izvorni_sadrzaj>
      <item>BEAUTY RELAX j.d.o.o. za usluge, Debeljak 90, 23206 Debeljak</item>
    </izvorni_sadrzaj>
    <derivirana_varijabla naziv="DomainObject.Predmet.ProtuStrankaListFormatedWithAdress_1">
      <item>BEAUTY RELAX j.d.o.o. za usluge, Debeljak 90, 23206 Debeljak</item>
    </derivirana_varijabla>
  </DomainObject.Predmet.ProtuStrankaListFormatedWithAdress>
  <DomainObject.Predmet.ProtuStrankaListFormatedWithAdressOIB>
    <izvorni_sadrzaj>
      <item>BEAUTY RELAX j.d.o.o. za usluge, OIB 03904445538, Debeljak 90, 23206 Debeljak</item>
    </izvorni_sadrzaj>
    <derivirana_varijabla naziv="DomainObject.Predmet.ProtuStrankaListFormatedWithAdressOIB_1">
      <item>BEAUTY RELAX j.d.o.o. za usluge, OIB 03904445538, Debeljak 90, 23206 Debeljak</item>
    </derivirana_varijabla>
  </DomainObject.Predmet.ProtuStrankaListFormatedWithAdressOIB>
  <DomainObject.Predmet.ProtuStrankaListNazivFormated>
    <izvorni_sadrzaj>
      <item>BEAUTY RELAX j.d.o.o. za usluge</item>
    </izvorni_sadrzaj>
    <derivirana_varijabla naziv="DomainObject.Predmet.ProtuStrankaListNazivFormated_1">
      <item>BEAUTY RELAX j.d.o.o. za usluge</item>
    </derivirana_varijabla>
  </DomainObject.Predmet.ProtuStrankaListNazivFormated>
  <DomainObject.Predmet.ProtuStrankaListNazivFormatedOIB>
    <izvorni_sadrzaj>
      <item>BEAUTY RELAX j.d.o.o. za usluge, OIB 03904445538</item>
    </izvorni_sadrzaj>
    <derivirana_varijabla naziv="DomainObject.Predmet.ProtuStrankaListNazivFormatedOIB_1">
      <item>BEAUTY RELAX j.d.o.o. za usluge, OIB 03904445538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BEAUTY RELAX j.d.o.o. za usluge</izvorni_sadrzaj>
    <derivirana_varijabla naziv="DomainObject.Predmet.ProtustrankaIDrugi_1">BEAUTY RELAX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BEAUTY RELAX j.d.o.o. za usluge, OIB 03904445538, Debeljak 90, 23206 Debeljak</izvorni_sadrzaj>
    <derivirana_varijabla naziv="DomainObject.Predmet.ProtustrankaIDrugiAdressOIB_1">BEAUTY RELAX j.d.o.o. za usluge, OIB 03904445538, Debeljak 90, 23206 Debeljak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BEAUTY RELAX j.d.o.o. za usluge</item>
    </izvorni_sadrzaj>
    <derivirana_varijabla naziv="DomainObject.Predmet.SudioniciListNaziv_1">
      <item>FINA</item>
      <item>BEAUTY RELAX j.d.o.o. za usluge</item>
    </derivirana_varijabla>
  </DomainObject.Predmet.SudioniciListNaziv>
  <DomainObject.Predmet.SudioniciListAdressOIB>
    <izvorni_sadrzaj>
      <item>FINA, OIB 85821130368</item>
      <item>BEAUTY RELAX j.d.o.o. za usluge, OIB 03904445538, Debeljak 90,23206 Debeljak</item>
    </izvorni_sadrzaj>
    <derivirana_varijabla naziv="DomainObject.Predmet.SudioniciListAdressOIB_1">
      <item>FINA, OIB 85821130368</item>
      <item>BEAUTY RELAX j.d.o.o. za usluge, OIB 03904445538, Debeljak 90,23206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03904445538</item>
    </izvorni_sadrzaj>
    <derivirana_varijabla naziv="DomainObject.Predmet.SudioniciListNazivOIB_1">
      <item>, OIB 85821130368</item>
      <item>, OIB 03904445538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D1E6C-B96F-4B5D-91AE-5DD34CB0B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403</properties:Words>
  <properties:Characters>2034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2017-05-25T08:54:00Z</dcterms:created>
  <dc:creator>Danijela Markulin</dc:creator>
  <cp:lastModifiedBy>Marijana Žuža</cp:lastModifiedBy>
  <cp:lastPrinted>2016-11-16T14:20:00Z</cp:lastPrinted>
  <dcterms:modified xmlns:xsi="http://www.w3.org/2001/XMLSchema-instance" xsi:type="dcterms:W3CDTF">2017-05-25T13:18:00Z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