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15457" w:rsidP="008A4268" w:rsidRDefault="008A4268" w14:paraId="7A25BCB6" w14:textId="77777777">
      <w:pPr>
        <w:overflowPunct w:val="false"/>
        <w:autoSpaceDE w:val="false"/>
        <w:autoSpaceDN w:val="false"/>
        <w:adjustRightInd w:val="false"/>
        <w:ind w:right="5953"/>
        <w:jc w:val="center"/>
        <w:textAlignment w:val="baseline"/>
        <w15:collapsed w:val="false"/>
        <w:rPr>
          <w:rFonts w:ascii="Arial" w:hAnsi="Arial" w:cs="Arial"/>
        </w:rPr>
      </w:pPr>
      <w:r>
        <w:rPr>
          <w:noProof/>
        </w:rPr>
        <w:drawing>
          <wp:inline distT="0" distB="0" distL="0" distR="0">
            <wp:extent cx="485775" cy="609600"/>
            <wp:effectExtent l="0" t="0" r="0" b="0"/>
            <wp:docPr id="102" name="Picture 102"/>
            <wp:cNvGraphicFramePr/>
            <a:graphic>
              <a:graphicData uri="http://schemas.openxmlformats.org/drawingml/2006/picture">
                <pic:pic>
                  <pic:nvPicPr>
                    <pic:cNvPr id="102" name="Picture 102"/>
                    <pic:cNvPicPr/>
                  </pic:nvPicPr>
                  <pic:blipFill>
                    <a:blip r:embed="rId5"/>
                    <a:stretch>
                      <a:fillRect/>
                    </a:stretch>
                  </pic:blipFill>
                  <pic:spPr>
                    <a:xfrm>
                      <a:off x="0" y="0"/>
                      <a:ext cx="485775" cy="609600"/>
                    </a:xfrm>
                    <a:prstGeom prst="rect">
                      <a:avLst/>
                    </a:prstGeom>
                  </pic:spPr>
                </pic:pic>
              </a:graphicData>
            </a:graphic>
          </wp:inline>
        </w:drawing>
      </w:r>
      <w:r w:rsidRPr="00176DF2" w:rsidR="00315457">
        <w:rPr>
          <w:rFonts w:ascii="Arial" w:hAnsi="Arial" w:cs="Arial"/>
          <w:noProof/>
          <w:lang w:val="en-US"/>
        </w:rPr>
        <w:br/>
      </w:r>
      <w:r w:rsidR="00315457">
        <w:rPr>
          <w:rFonts w:ascii="Arial" w:hAnsi="Arial" w:cs="Arial"/>
        </w:rPr>
        <w:t>REPUBLIKA  HRVATSKA</w:t>
      </w:r>
    </w:p>
    <w:p w:rsidRPr="00176DF2" w:rsidR="00315457" w:rsidP="008A4268" w:rsidRDefault="00315457" w14:paraId="14C59266" w14:textId="77777777">
      <w:pPr>
        <w:overflowPunct w:val="false"/>
        <w:autoSpaceDE w:val="false"/>
        <w:autoSpaceDN w:val="false"/>
        <w:adjustRightInd w:val="false"/>
        <w:ind w:right="5953"/>
        <w:jc w:val="center"/>
        <w:textAlignment w:val="baseline"/>
        <w:rPr>
          <w:rFonts w:ascii="Arial" w:hAnsi="Arial" w:cs="Arial"/>
        </w:rPr>
      </w:pPr>
      <w:r>
        <w:rPr>
          <w:rFonts w:ascii="Arial" w:hAnsi="Arial" w:cs="Arial"/>
        </w:rPr>
        <w:t>O</w:t>
      </w:r>
      <w:r w:rsidRPr="00176DF2">
        <w:rPr>
          <w:rFonts w:ascii="Arial" w:hAnsi="Arial" w:cs="Arial"/>
        </w:rPr>
        <w:t>PĆINSKI SUD U ZADRU</w:t>
      </w:r>
    </w:p>
    <w:p w:rsidR="00315457" w:rsidP="008A4268" w:rsidRDefault="0014702F" w14:paraId="7A8E0554" w14:textId="77777777">
      <w:pPr>
        <w:tabs>
          <w:tab w:val="left" w:pos="7638"/>
        </w:tabs>
        <w:overflowPunct w:val="false"/>
        <w:autoSpaceDE w:val="false"/>
        <w:autoSpaceDN w:val="false"/>
        <w:adjustRightInd w:val="false"/>
        <w:ind w:right="5953"/>
        <w:jc w:val="center"/>
        <w:textAlignment w:val="baseline"/>
        <w:rPr>
          <w:rFonts w:ascii="Arial" w:hAnsi="Arial" w:cs="Arial"/>
        </w:rPr>
      </w:pPr>
      <w:r>
        <w:rPr>
          <w:rFonts w:ascii="Arial" w:hAnsi="Arial" w:cs="Arial"/>
        </w:rPr>
        <w:t>Borelli 9</w:t>
      </w:r>
      <w:r w:rsidR="008A4268">
        <w:rPr>
          <w:rFonts w:ascii="Arial" w:hAnsi="Arial" w:cs="Arial"/>
        </w:rPr>
        <w:t xml:space="preserve">, </w:t>
      </w:r>
      <w:r w:rsidR="001A60D1">
        <w:rPr>
          <w:rFonts w:ascii="Arial" w:hAnsi="Arial" w:cs="Arial"/>
        </w:rPr>
        <w:t>23000 Zadar</w:t>
      </w:r>
    </w:p>
    <w:p w:rsidR="00315457" w:rsidP="004A3AF0" w:rsidRDefault="004A3AF0" w14:paraId="356F6326" w14:textId="2868B64C">
      <w:pPr>
        <w:tabs>
          <w:tab w:val="left" w:pos="7638"/>
        </w:tabs>
        <w:overflowPunct w:val="false"/>
        <w:autoSpaceDE w:val="false"/>
        <w:autoSpaceDN w:val="false"/>
        <w:adjustRightInd w:val="false"/>
        <w:jc w:val="right"/>
        <w:textAlignment w:val="baseline"/>
        <w:rPr>
          <w:rFonts w:ascii="Arial" w:hAnsi="Arial" w:cs="Arial"/>
        </w:rPr>
      </w:pPr>
      <w:r>
        <w:rPr>
          <w:rFonts w:ascii="Arial" w:hAnsi="Arial" w:cs="Arial"/>
        </w:rPr>
        <w:t xml:space="preserve">  </w:t>
      </w:r>
      <w:r w:rsidR="008A4268">
        <w:rPr>
          <w:rFonts w:ascii="Arial" w:hAnsi="Arial" w:cs="Arial"/>
        </w:rPr>
        <w:t xml:space="preserve">Poslovni broj: 172 </w:t>
      </w:r>
      <w:r w:rsidR="00A2443D">
        <w:rPr>
          <w:rFonts w:ascii="Arial" w:hAnsi="Arial" w:cs="Arial"/>
        </w:rPr>
        <w:t>K</w:t>
      </w:r>
      <w:r w:rsidR="00E50D5C">
        <w:rPr>
          <w:rFonts w:ascii="Arial" w:hAnsi="Arial" w:cs="Arial"/>
        </w:rPr>
        <w:t>ov-3</w:t>
      </w:r>
      <w:r w:rsidR="00BE74DF">
        <w:rPr>
          <w:rFonts w:ascii="Arial" w:hAnsi="Arial" w:cs="Arial"/>
        </w:rPr>
        <w:t>1</w:t>
      </w:r>
      <w:r w:rsidR="000D4205">
        <w:rPr>
          <w:rFonts w:ascii="Arial" w:hAnsi="Arial" w:cs="Arial"/>
        </w:rPr>
        <w:t>/</w:t>
      </w:r>
      <w:r w:rsidR="00E50D5C">
        <w:rPr>
          <w:rFonts w:ascii="Arial" w:hAnsi="Arial" w:cs="Arial"/>
        </w:rPr>
        <w:t>2026</w:t>
      </w:r>
      <w:r w:rsidR="00A517EA">
        <w:rPr>
          <w:rFonts w:ascii="Arial" w:hAnsi="Arial" w:cs="Arial"/>
        </w:rPr>
        <w:t>-</w:t>
      </w:r>
      <w:r w:rsidR="001255D2">
        <w:rPr>
          <w:rFonts w:ascii="Arial" w:hAnsi="Arial" w:cs="Arial"/>
        </w:rPr>
        <w:t>5</w:t>
      </w:r>
    </w:p>
    <w:p w:rsidR="00880ECF" w:rsidP="00880ECF" w:rsidRDefault="00880ECF" w14:paraId="0D3B778F" w14:textId="77777777">
      <w:pPr>
        <w:tabs>
          <w:tab w:val="left" w:pos="7638"/>
        </w:tabs>
        <w:overflowPunct w:val="false"/>
        <w:autoSpaceDE w:val="false"/>
        <w:autoSpaceDN w:val="false"/>
        <w:adjustRightInd w:val="false"/>
        <w:ind w:left="5664"/>
        <w:jc w:val="center"/>
        <w:textAlignment w:val="baseline"/>
        <w:rPr>
          <w:rFonts w:ascii="Arial" w:hAnsi="Arial" w:cs="Arial"/>
        </w:rPr>
      </w:pPr>
    </w:p>
    <w:p w:rsidRPr="00B5122A" w:rsidR="00315457" w:rsidP="004A3AF0" w:rsidRDefault="00315457" w14:paraId="3D6658C1" w14:textId="77777777">
      <w:pPr>
        <w:jc w:val="both"/>
        <w:rPr>
          <w:rFonts w:ascii="Arial" w:hAnsi="Arial" w:eastAsia="Batang" w:cs="Arial"/>
          <w:b/>
        </w:rPr>
      </w:pPr>
      <w:r w:rsidRPr="00B5122A">
        <w:rPr>
          <w:rFonts w:ascii="Arial" w:hAnsi="Arial" w:eastAsia="Batang" w:cs="Arial"/>
          <w:b/>
        </w:rPr>
        <w:t xml:space="preserve">          </w:t>
      </w:r>
      <w:r>
        <w:rPr>
          <w:rFonts w:ascii="Arial" w:hAnsi="Arial" w:eastAsia="Batang" w:cs="Arial"/>
          <w:b/>
        </w:rPr>
        <w:tab/>
      </w:r>
      <w:r>
        <w:rPr>
          <w:rFonts w:ascii="Arial" w:hAnsi="Arial" w:eastAsia="Batang" w:cs="Arial"/>
          <w:b/>
        </w:rPr>
        <w:tab/>
      </w:r>
      <w:r w:rsidRPr="00B5122A">
        <w:rPr>
          <w:rFonts w:ascii="Arial" w:hAnsi="Arial" w:eastAsia="Batang" w:cs="Arial"/>
          <w:b/>
        </w:rPr>
        <w:t xml:space="preserve"> </w:t>
      </w:r>
    </w:p>
    <w:p w:rsidR="00DB1D65" w:rsidP="004A3AF0" w:rsidRDefault="008A4268" w14:paraId="1A67B99C" w14:textId="77777777">
      <w:pPr>
        <w:ind w:firstLine="708"/>
        <w:jc w:val="both"/>
        <w:rPr>
          <w:rFonts w:ascii="Arial" w:hAnsi="Arial" w:eastAsia="Batang" w:cs="Arial"/>
        </w:rPr>
      </w:pPr>
      <w:r>
        <w:rPr>
          <w:rFonts w:ascii="Arial" w:hAnsi="Arial" w:eastAsia="Batang" w:cs="Arial"/>
        </w:rPr>
        <w:t>Pred ovim s</w:t>
      </w:r>
      <w:r w:rsidR="00880ECF">
        <w:rPr>
          <w:rFonts w:ascii="Arial" w:hAnsi="Arial" w:eastAsia="Batang" w:cs="Arial"/>
        </w:rPr>
        <w:t>udom</w:t>
      </w:r>
      <w:r w:rsidRPr="00B5122A" w:rsidR="00315457">
        <w:rPr>
          <w:rFonts w:ascii="Arial" w:hAnsi="Arial" w:eastAsia="Batang" w:cs="Arial"/>
        </w:rPr>
        <w:t xml:space="preserve"> u tijeku</w:t>
      </w:r>
      <w:r w:rsidR="00880ECF">
        <w:rPr>
          <w:rFonts w:ascii="Arial" w:hAnsi="Arial" w:eastAsia="Batang" w:cs="Arial"/>
        </w:rPr>
        <w:t xml:space="preserve"> je</w:t>
      </w:r>
      <w:r w:rsidR="0070679B">
        <w:rPr>
          <w:rFonts w:ascii="Arial" w:hAnsi="Arial" w:eastAsia="Batang" w:cs="Arial"/>
        </w:rPr>
        <w:t xml:space="preserve"> kazneni</w:t>
      </w:r>
      <w:r w:rsidR="00661717">
        <w:rPr>
          <w:rFonts w:ascii="Arial" w:hAnsi="Arial" w:eastAsia="Batang" w:cs="Arial"/>
        </w:rPr>
        <w:t xml:space="preserve"> postupa</w:t>
      </w:r>
      <w:r w:rsidR="00E17BEE">
        <w:rPr>
          <w:rFonts w:ascii="Arial" w:hAnsi="Arial" w:eastAsia="Batang" w:cs="Arial"/>
        </w:rPr>
        <w:t xml:space="preserve">k </w:t>
      </w:r>
      <w:r w:rsidR="0070679B">
        <w:rPr>
          <w:rFonts w:ascii="Arial" w:hAnsi="Arial" w:eastAsia="Batang" w:cs="Arial"/>
        </w:rPr>
        <w:t>protiv</w:t>
      </w:r>
      <w:r w:rsidR="00E50D5C">
        <w:rPr>
          <w:rFonts w:ascii="Arial" w:hAnsi="Arial" w:eastAsia="Batang" w:cs="Arial"/>
        </w:rPr>
        <w:t xml:space="preserve"> okrivljenog Jasmina Bečića</w:t>
      </w:r>
      <w:r w:rsidR="00FB251F">
        <w:rPr>
          <w:rFonts w:ascii="Arial" w:hAnsi="Arial" w:eastAsia="Batang" w:cs="Arial"/>
        </w:rPr>
        <w:t>.</w:t>
      </w:r>
    </w:p>
    <w:p w:rsidR="0070679B" w:rsidP="004A3AF0" w:rsidRDefault="0070679B" w14:paraId="184852D1" w14:textId="77777777">
      <w:pPr>
        <w:ind w:firstLine="708"/>
        <w:jc w:val="both"/>
        <w:rPr>
          <w:rFonts w:ascii="Arial" w:hAnsi="Arial" w:eastAsia="Batang" w:cs="Arial"/>
        </w:rPr>
      </w:pPr>
    </w:p>
    <w:p w:rsidRPr="00B5122A" w:rsidR="00315457" w:rsidP="004A3AF0" w:rsidRDefault="00661717" w14:paraId="299DD7CC" w14:textId="77777777">
      <w:pPr>
        <w:ind w:firstLine="708"/>
        <w:jc w:val="both"/>
        <w:rPr>
          <w:rFonts w:ascii="Arial" w:hAnsi="Arial" w:eastAsia="Batang" w:cs="Arial"/>
        </w:rPr>
      </w:pPr>
      <w:r>
        <w:rPr>
          <w:rFonts w:ascii="Arial" w:hAnsi="Arial" w:eastAsia="Batang" w:cs="Arial"/>
        </w:rPr>
        <w:t>Ovim</w:t>
      </w:r>
      <w:r w:rsidR="00D03435">
        <w:rPr>
          <w:rFonts w:ascii="Arial" w:hAnsi="Arial" w:eastAsia="Batang" w:cs="Arial"/>
        </w:rPr>
        <w:t xml:space="preserve"> p</w:t>
      </w:r>
      <w:r w:rsidR="000D4205">
        <w:rPr>
          <w:rFonts w:ascii="Arial" w:hAnsi="Arial" w:eastAsia="Batang" w:cs="Arial"/>
        </w:rPr>
        <w:t>ut</w:t>
      </w:r>
      <w:r w:rsidR="00A2115B">
        <w:rPr>
          <w:rFonts w:ascii="Arial" w:hAnsi="Arial" w:eastAsia="Batang" w:cs="Arial"/>
        </w:rPr>
        <w:t>e</w:t>
      </w:r>
      <w:r w:rsidR="0014702F">
        <w:rPr>
          <w:rFonts w:ascii="Arial" w:hAnsi="Arial" w:eastAsia="Batang" w:cs="Arial"/>
        </w:rPr>
        <w:t xml:space="preserve">m se </w:t>
      </w:r>
      <w:r w:rsidR="00FB251F">
        <w:rPr>
          <w:rFonts w:ascii="Arial" w:hAnsi="Arial" w:eastAsia="Batang" w:cs="Arial"/>
        </w:rPr>
        <w:t>okrivljeni</w:t>
      </w:r>
      <w:r w:rsidR="004A3AF0">
        <w:rPr>
          <w:rFonts w:ascii="Arial" w:hAnsi="Arial" w:eastAsia="Batang" w:cs="Arial"/>
        </w:rPr>
        <w:t xml:space="preserve"> </w:t>
      </w:r>
      <w:r w:rsidR="00E50D5C">
        <w:rPr>
          <w:rFonts w:ascii="Arial" w:hAnsi="Arial" w:eastAsia="Batang" w:cs="Arial"/>
        </w:rPr>
        <w:t xml:space="preserve">Jasmin Bečić </w:t>
      </w:r>
      <w:r w:rsidR="00DB1D65">
        <w:rPr>
          <w:rFonts w:ascii="Arial" w:hAnsi="Arial" w:eastAsia="Batang" w:cs="Arial"/>
        </w:rPr>
        <w:t>o</w:t>
      </w:r>
      <w:r w:rsidR="00E17BEE">
        <w:rPr>
          <w:rFonts w:ascii="Arial" w:hAnsi="Arial" w:eastAsia="Batang" w:cs="Arial"/>
        </w:rPr>
        <w:t>b</w:t>
      </w:r>
      <w:r w:rsidR="004A3AF0">
        <w:rPr>
          <w:rFonts w:ascii="Arial" w:hAnsi="Arial" w:eastAsia="Batang" w:cs="Arial"/>
        </w:rPr>
        <w:t xml:space="preserve">avještava da će se </w:t>
      </w:r>
      <w:r w:rsidR="00BE74DF">
        <w:rPr>
          <w:rFonts w:ascii="Arial" w:hAnsi="Arial" w:eastAsia="Batang" w:cs="Arial"/>
        </w:rPr>
        <w:t>rješenje</w:t>
      </w:r>
      <w:r w:rsidR="00E50D5C">
        <w:rPr>
          <w:rFonts w:ascii="Arial" w:hAnsi="Arial" w:eastAsia="Batang" w:cs="Arial"/>
        </w:rPr>
        <w:t xml:space="preserve"> od </w:t>
      </w:r>
      <w:r w:rsidR="00BE74DF">
        <w:rPr>
          <w:rFonts w:ascii="Arial" w:hAnsi="Arial" w:eastAsia="Batang" w:cs="Arial"/>
        </w:rPr>
        <w:t>4</w:t>
      </w:r>
      <w:r w:rsidR="004A3AF0">
        <w:rPr>
          <w:rFonts w:ascii="Arial" w:hAnsi="Arial" w:eastAsia="Batang" w:cs="Arial"/>
        </w:rPr>
        <w:t xml:space="preserve">. </w:t>
      </w:r>
      <w:r w:rsidR="00BE74DF">
        <w:rPr>
          <w:rFonts w:ascii="Arial" w:hAnsi="Arial" w:eastAsia="Batang" w:cs="Arial"/>
        </w:rPr>
        <w:t xml:space="preserve">veljače </w:t>
      </w:r>
      <w:r w:rsidR="00E50D5C">
        <w:rPr>
          <w:rFonts w:ascii="Arial" w:hAnsi="Arial" w:eastAsia="Batang" w:cs="Arial"/>
        </w:rPr>
        <w:t>2026</w:t>
      </w:r>
      <w:r w:rsidR="004A3AF0">
        <w:rPr>
          <w:rFonts w:ascii="Arial" w:hAnsi="Arial" w:eastAsia="Batang" w:cs="Arial"/>
        </w:rPr>
        <w:t xml:space="preserve">. </w:t>
      </w:r>
      <w:r w:rsidR="00DB1D65">
        <w:rPr>
          <w:rFonts w:ascii="Arial" w:hAnsi="Arial" w:eastAsia="Batang" w:cs="Arial"/>
        </w:rPr>
        <w:t xml:space="preserve">objaviti na oglasnoj ploči suda i da </w:t>
      </w:r>
      <w:r w:rsidR="0070679B">
        <w:rPr>
          <w:rFonts w:ascii="Arial" w:hAnsi="Arial" w:eastAsia="Batang" w:cs="Arial"/>
        </w:rPr>
        <w:t>se protekom 8</w:t>
      </w:r>
      <w:r w:rsidR="008A4268">
        <w:rPr>
          <w:rFonts w:ascii="Arial" w:hAnsi="Arial" w:eastAsia="Batang" w:cs="Arial"/>
        </w:rPr>
        <w:t xml:space="preserve"> (osam)</w:t>
      </w:r>
      <w:r w:rsidR="0070679B">
        <w:rPr>
          <w:rFonts w:ascii="Arial" w:hAnsi="Arial" w:eastAsia="Batang" w:cs="Arial"/>
        </w:rPr>
        <w:t xml:space="preserve"> dana</w:t>
      </w:r>
      <w:r w:rsidR="00DB1D65">
        <w:rPr>
          <w:rFonts w:ascii="Arial" w:hAnsi="Arial" w:eastAsia="Batang" w:cs="Arial"/>
        </w:rPr>
        <w:t xml:space="preserve"> </w:t>
      </w:r>
      <w:r w:rsidR="000F4B9A">
        <w:rPr>
          <w:rFonts w:ascii="Arial" w:hAnsi="Arial" w:eastAsia="Batang" w:cs="Arial"/>
        </w:rPr>
        <w:t xml:space="preserve">smatra </w:t>
      </w:r>
      <w:r w:rsidR="00E50D5C">
        <w:rPr>
          <w:rFonts w:ascii="Arial" w:hAnsi="Arial" w:eastAsia="Batang" w:cs="Arial"/>
        </w:rPr>
        <w:t xml:space="preserve">da je </w:t>
      </w:r>
      <w:r w:rsidR="00BE74DF">
        <w:rPr>
          <w:rFonts w:ascii="Arial" w:hAnsi="Arial" w:eastAsia="Batang" w:cs="Arial"/>
        </w:rPr>
        <w:t>rješenje</w:t>
      </w:r>
      <w:r w:rsidR="00E50D5C">
        <w:rPr>
          <w:rFonts w:ascii="Arial" w:hAnsi="Arial" w:eastAsia="Batang" w:cs="Arial"/>
        </w:rPr>
        <w:t xml:space="preserve"> uručen</w:t>
      </w:r>
      <w:r w:rsidR="00BE74DF">
        <w:rPr>
          <w:rFonts w:ascii="Arial" w:hAnsi="Arial" w:eastAsia="Batang" w:cs="Arial"/>
        </w:rPr>
        <w:t>o</w:t>
      </w:r>
      <w:r w:rsidR="004A3AF0">
        <w:rPr>
          <w:rFonts w:ascii="Arial" w:hAnsi="Arial" w:eastAsia="Batang" w:cs="Arial"/>
        </w:rPr>
        <w:t>.</w:t>
      </w:r>
    </w:p>
    <w:p w:rsidR="00315457" w:rsidP="004A3AF0" w:rsidRDefault="00315457" w14:paraId="276C659B" w14:textId="77777777">
      <w:pPr>
        <w:ind w:firstLine="708"/>
        <w:jc w:val="both"/>
        <w:rPr>
          <w:rFonts w:ascii="Arial" w:hAnsi="Arial" w:eastAsia="Batang" w:cs="Arial"/>
          <w:b/>
        </w:rPr>
      </w:pPr>
    </w:p>
    <w:p w:rsidRPr="00B5122A" w:rsidR="00315457" w:rsidP="004A3AF0" w:rsidRDefault="008A4268" w14:paraId="0482C381" w14:textId="77777777">
      <w:pPr>
        <w:jc w:val="center"/>
        <w:rPr>
          <w:rFonts w:ascii="Arial" w:hAnsi="Arial" w:eastAsia="Batang" w:cs="Arial"/>
        </w:rPr>
      </w:pPr>
      <w:r>
        <w:rPr>
          <w:rFonts w:ascii="Arial" w:hAnsi="Arial" w:eastAsia="Batang" w:cs="Arial"/>
        </w:rPr>
        <w:t>Zadar</w:t>
      </w:r>
      <w:r w:rsidR="00F52BDF">
        <w:rPr>
          <w:rFonts w:ascii="Arial" w:hAnsi="Arial" w:eastAsia="Batang" w:cs="Arial"/>
        </w:rPr>
        <w:t xml:space="preserve">, </w:t>
      </w:r>
      <w:r w:rsidR="00E50D5C">
        <w:rPr>
          <w:rFonts w:ascii="Arial" w:hAnsi="Arial" w:eastAsia="Batang" w:cs="Arial"/>
        </w:rPr>
        <w:t>13</w:t>
      </w:r>
      <w:r w:rsidR="0014702F">
        <w:rPr>
          <w:rFonts w:ascii="Arial" w:hAnsi="Arial" w:eastAsia="Batang" w:cs="Arial"/>
        </w:rPr>
        <w:t xml:space="preserve">. </w:t>
      </w:r>
      <w:r w:rsidR="00BE74DF">
        <w:rPr>
          <w:rFonts w:ascii="Arial" w:hAnsi="Arial" w:eastAsia="Batang" w:cs="Arial"/>
        </w:rPr>
        <w:t xml:space="preserve">srpnja </w:t>
      </w:r>
      <w:r w:rsidR="00E50D5C">
        <w:rPr>
          <w:rFonts w:ascii="Arial" w:hAnsi="Arial" w:eastAsia="Batang" w:cs="Arial"/>
        </w:rPr>
        <w:t>2026</w:t>
      </w:r>
      <w:r w:rsidRPr="00B5122A" w:rsidR="00315457">
        <w:rPr>
          <w:rFonts w:ascii="Arial" w:hAnsi="Arial" w:eastAsia="Batang" w:cs="Arial"/>
        </w:rPr>
        <w:t>.</w:t>
      </w:r>
    </w:p>
    <w:p w:rsidRPr="00B5122A" w:rsidR="00315457" w:rsidP="00315457" w:rsidRDefault="00315457" w14:paraId="2792D753" w14:textId="77777777">
      <w:pPr>
        <w:rPr>
          <w:rFonts w:ascii="Arial" w:hAnsi="Arial" w:eastAsia="Batang" w:cs="Arial"/>
        </w:rPr>
      </w:pPr>
    </w:p>
    <w:p w:rsidRPr="00B5122A" w:rsidR="00315457" w:rsidP="00315457" w:rsidRDefault="00315457" w14:paraId="475B4C1D" w14:textId="77777777">
      <w:pPr>
        <w:rPr>
          <w:rFonts w:ascii="Arial" w:hAnsi="Arial" w:eastAsia="Batang" w:cs="Arial"/>
        </w:rPr>
      </w:pPr>
    </w:p>
    <w:p w:rsidRPr="00B5122A" w:rsidR="00315457" w:rsidP="00315457" w:rsidRDefault="00315457" w14:paraId="1483E0E2" w14:textId="77777777">
      <w:pPr>
        <w:rPr>
          <w:rFonts w:ascii="Arial" w:hAnsi="Arial" w:eastAsia="Batang" w:cs="Arial"/>
        </w:rPr>
      </w:pPr>
    </w:p>
    <w:p w:rsidRPr="00176DF2" w:rsidR="00315457" w:rsidP="00315457" w:rsidRDefault="00315457" w14:paraId="22570A9B" w14:textId="77777777">
      <w:pPr>
        <w:rPr>
          <w:rFonts w:ascii="Arial" w:hAnsi="Arial" w:eastAsia="Batang" w:cs="Arial"/>
        </w:rPr>
      </w:pPr>
    </w:p>
    <w:p w:rsidR="00315457" w:rsidP="00315457" w:rsidRDefault="00315457" w14:paraId="003EA13F" w14:textId="77777777">
      <w:pPr>
        <w:jc w:val="center"/>
        <w:rPr>
          <w:rFonts w:ascii="Arial" w:hAnsi="Arial" w:eastAsia="Batang" w:cs="Arial"/>
        </w:rPr>
      </w:pPr>
      <w:r w:rsidRPr="00176DF2">
        <w:rPr>
          <w:rFonts w:ascii="Arial" w:hAnsi="Arial" w:eastAsia="Batang" w:cs="Arial"/>
        </w:rPr>
        <w:t xml:space="preserve">                                              </w:t>
      </w:r>
      <w:r>
        <w:rPr>
          <w:rFonts w:ascii="Arial" w:hAnsi="Arial" w:eastAsia="Batang" w:cs="Arial"/>
        </w:rPr>
        <w:tab/>
      </w:r>
      <w:r>
        <w:rPr>
          <w:rFonts w:ascii="Arial" w:hAnsi="Arial" w:eastAsia="Batang" w:cs="Arial"/>
        </w:rPr>
        <w:tab/>
      </w:r>
      <w:r>
        <w:rPr>
          <w:rFonts w:ascii="Arial" w:hAnsi="Arial" w:eastAsia="Batang" w:cs="Arial"/>
        </w:rPr>
        <w:tab/>
      </w:r>
      <w:r w:rsidR="00723AD9">
        <w:rPr>
          <w:rFonts w:ascii="Arial" w:hAnsi="Arial" w:eastAsia="Batang" w:cs="Arial"/>
        </w:rPr>
        <w:t xml:space="preserve">           Predsjednica</w:t>
      </w:r>
      <w:r w:rsidR="00BE74DF">
        <w:rPr>
          <w:rFonts w:ascii="Arial" w:hAnsi="Arial" w:eastAsia="Batang" w:cs="Arial"/>
        </w:rPr>
        <w:t xml:space="preserve"> optužnog</w:t>
      </w:r>
      <w:r w:rsidR="00723AD9">
        <w:rPr>
          <w:rFonts w:ascii="Arial" w:hAnsi="Arial" w:eastAsia="Batang" w:cs="Arial"/>
        </w:rPr>
        <w:t xml:space="preserve"> vijeća</w:t>
      </w:r>
    </w:p>
    <w:p w:rsidRPr="00176DF2" w:rsidR="00315457" w:rsidP="0070679B" w:rsidRDefault="00F92694" w14:paraId="7DBCA58E" w14:textId="77777777">
      <w:pPr>
        <w:jc w:val="center"/>
        <w:rPr>
          <w:rFonts w:ascii="Arial" w:hAnsi="Arial" w:eastAsia="Batang" w:cs="Arial"/>
        </w:rPr>
      </w:pPr>
      <w:r>
        <w:rPr>
          <w:rFonts w:ascii="Arial" w:hAnsi="Arial" w:eastAsia="Batang" w:cs="Arial"/>
        </w:rPr>
        <w:tab/>
      </w:r>
      <w:r>
        <w:rPr>
          <w:rFonts w:ascii="Arial" w:hAnsi="Arial" w:eastAsia="Batang" w:cs="Arial"/>
        </w:rPr>
        <w:tab/>
      </w:r>
      <w:r>
        <w:rPr>
          <w:rFonts w:ascii="Arial" w:hAnsi="Arial" w:eastAsia="Batang" w:cs="Arial"/>
        </w:rPr>
        <w:tab/>
      </w:r>
      <w:r>
        <w:rPr>
          <w:rFonts w:ascii="Arial" w:hAnsi="Arial" w:eastAsia="Batang" w:cs="Arial"/>
        </w:rPr>
        <w:tab/>
      </w:r>
      <w:r>
        <w:rPr>
          <w:rFonts w:ascii="Arial" w:hAnsi="Arial" w:eastAsia="Batang" w:cs="Arial"/>
        </w:rPr>
        <w:tab/>
        <w:t xml:space="preserve">                        </w:t>
      </w:r>
      <w:r w:rsidR="0070679B">
        <w:rPr>
          <w:rFonts w:ascii="Arial" w:hAnsi="Arial" w:eastAsia="Batang" w:cs="Arial"/>
        </w:rPr>
        <w:t xml:space="preserve">      </w:t>
      </w:r>
      <w:r>
        <w:rPr>
          <w:rFonts w:ascii="Arial" w:hAnsi="Arial" w:eastAsia="Batang" w:cs="Arial"/>
        </w:rPr>
        <w:t xml:space="preserve">  </w:t>
      </w:r>
      <w:r w:rsidR="0070679B">
        <w:rPr>
          <w:rFonts w:ascii="Arial" w:hAnsi="Arial" w:eastAsia="Batang" w:cs="Arial"/>
        </w:rPr>
        <w:t>Antonia Miočić</w:t>
      </w:r>
    </w:p>
    <w:p w:rsidRPr="00176DF2" w:rsidR="00315457" w:rsidP="00315457" w:rsidRDefault="00315457" w14:paraId="49283737" w14:textId="77777777">
      <w:pPr>
        <w:jc w:val="center"/>
        <w:rPr>
          <w:rFonts w:ascii="Arial" w:hAnsi="Arial" w:eastAsia="Batang" w:cs="Arial"/>
        </w:rPr>
      </w:pPr>
      <w:r w:rsidRPr="00176DF2">
        <w:rPr>
          <w:rFonts w:ascii="Arial" w:hAnsi="Arial" w:eastAsia="Batang" w:cs="Arial"/>
        </w:rPr>
        <w:t xml:space="preserve">                                               </w:t>
      </w:r>
      <w:r>
        <w:rPr>
          <w:rFonts w:ascii="Arial" w:hAnsi="Arial" w:eastAsia="Batang" w:cs="Arial"/>
        </w:rPr>
        <w:tab/>
      </w:r>
      <w:r>
        <w:rPr>
          <w:rFonts w:ascii="Arial" w:hAnsi="Arial" w:eastAsia="Batang" w:cs="Arial"/>
        </w:rPr>
        <w:tab/>
      </w:r>
      <w:r>
        <w:rPr>
          <w:rFonts w:ascii="Arial" w:hAnsi="Arial" w:eastAsia="Batang" w:cs="Arial"/>
        </w:rPr>
        <w:tab/>
      </w:r>
      <w:r w:rsidR="00F52BDF">
        <w:rPr>
          <w:rFonts w:ascii="Arial" w:hAnsi="Arial" w:eastAsia="Batang" w:cs="Arial"/>
        </w:rPr>
        <w:t xml:space="preserve">   </w:t>
      </w:r>
    </w:p>
    <w:p w:rsidR="00CF4E03" w:rsidP="00E20098" w:rsidRDefault="00CF4E03" w14:paraId="26DB2029" w14:textId="77777777">
      <w:pPr>
        <w:jc w:val="center"/>
        <w:rPr>
          <w:rFonts w:ascii="Comic Sans MS" w:hAnsi="Comic Sans MS" w:eastAsia="Batang" w:cs="Arial"/>
          <w:b/>
        </w:rPr>
      </w:pPr>
    </w:p>
    <w:p w:rsidR="00CF4E03" w:rsidP="00E20098" w:rsidRDefault="00CF4E03" w14:paraId="3F6D7CF1" w14:textId="77777777">
      <w:pPr>
        <w:jc w:val="center"/>
        <w:rPr>
          <w:rFonts w:ascii="Comic Sans MS" w:hAnsi="Comic Sans MS" w:eastAsia="Batang" w:cs="Arial"/>
          <w:b/>
        </w:rPr>
      </w:pPr>
    </w:p>
    <w:p w:rsidR="00CF4E03" w:rsidP="00E20098" w:rsidRDefault="00CF4E03" w14:paraId="665EFE4B" w14:textId="77777777">
      <w:pPr>
        <w:jc w:val="center"/>
        <w:rPr>
          <w:rFonts w:ascii="Comic Sans MS" w:hAnsi="Comic Sans MS" w:eastAsia="Batang" w:cs="Arial"/>
          <w:b/>
        </w:rPr>
      </w:pPr>
    </w:p>
    <w:p w:rsidR="00CF4E03" w:rsidP="00E20098" w:rsidRDefault="00CF4E03" w14:paraId="654E6DCB" w14:textId="77777777">
      <w:pPr>
        <w:jc w:val="center"/>
        <w:rPr>
          <w:rFonts w:ascii="Comic Sans MS" w:hAnsi="Comic Sans MS" w:eastAsia="Batang" w:cs="Arial"/>
          <w:b/>
        </w:rPr>
      </w:pPr>
    </w:p>
    <w:p w:rsidR="00CF4E03" w:rsidP="00E20098" w:rsidRDefault="00CF4E03" w14:paraId="0CD6E9D4" w14:textId="77777777">
      <w:pPr>
        <w:jc w:val="center"/>
        <w:rPr>
          <w:rFonts w:ascii="Comic Sans MS" w:hAnsi="Comic Sans MS" w:eastAsia="Batang" w:cs="Arial"/>
          <w:b/>
        </w:rPr>
      </w:pPr>
    </w:p>
    <w:p w:rsidR="00CF4E03" w:rsidP="00E20098" w:rsidRDefault="00CF4E03" w14:paraId="2BD51EC4" w14:textId="77777777">
      <w:pPr>
        <w:jc w:val="center"/>
        <w:rPr>
          <w:rFonts w:ascii="Comic Sans MS" w:hAnsi="Comic Sans MS" w:eastAsia="Batang" w:cs="Arial"/>
          <w:b/>
        </w:rPr>
      </w:pPr>
    </w:p>
    <w:p w:rsidR="00CF4E03" w:rsidP="00E20098" w:rsidRDefault="00CF4E03" w14:paraId="2A0A1A40" w14:textId="77777777">
      <w:pPr>
        <w:jc w:val="center"/>
        <w:rPr>
          <w:rFonts w:ascii="Comic Sans MS" w:hAnsi="Comic Sans MS" w:eastAsia="Batang" w:cs="Arial"/>
          <w:b/>
        </w:rPr>
      </w:pPr>
    </w:p>
    <w:p w:rsidR="00CF4E03" w:rsidP="00E20098" w:rsidRDefault="00CF4E03" w14:paraId="609DC2F1" w14:textId="77777777">
      <w:pPr>
        <w:jc w:val="center"/>
        <w:rPr>
          <w:rFonts w:ascii="Comic Sans MS" w:hAnsi="Comic Sans MS" w:eastAsia="Batang" w:cs="Arial"/>
          <w:b/>
        </w:rPr>
      </w:pPr>
    </w:p>
    <w:sectPr w:rsidR="00CF4E0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EE"/>
    <w:family w:val="script"/>
    <w:pitch w:val="variable"/>
    <w:sig w:usb0="000006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4"/>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457"/>
    <w:rsid w:val="00007D8F"/>
    <w:rsid w:val="00050CBE"/>
    <w:rsid w:val="000D4205"/>
    <w:rsid w:val="000F4B9A"/>
    <w:rsid w:val="001255D2"/>
    <w:rsid w:val="0014702F"/>
    <w:rsid w:val="00147FF9"/>
    <w:rsid w:val="001A60D1"/>
    <w:rsid w:val="001C7C5E"/>
    <w:rsid w:val="002562C3"/>
    <w:rsid w:val="00315457"/>
    <w:rsid w:val="00337574"/>
    <w:rsid w:val="004A3AF0"/>
    <w:rsid w:val="004B6024"/>
    <w:rsid w:val="004F60FB"/>
    <w:rsid w:val="0050331A"/>
    <w:rsid w:val="00556B6E"/>
    <w:rsid w:val="00564753"/>
    <w:rsid w:val="00651D63"/>
    <w:rsid w:val="00661717"/>
    <w:rsid w:val="00667C99"/>
    <w:rsid w:val="00682ADF"/>
    <w:rsid w:val="0070679B"/>
    <w:rsid w:val="00723AD9"/>
    <w:rsid w:val="008016BC"/>
    <w:rsid w:val="00880ECF"/>
    <w:rsid w:val="008A4268"/>
    <w:rsid w:val="008B1919"/>
    <w:rsid w:val="008F2BF8"/>
    <w:rsid w:val="0099567F"/>
    <w:rsid w:val="009D127B"/>
    <w:rsid w:val="009E266B"/>
    <w:rsid w:val="009E2F3C"/>
    <w:rsid w:val="00A2115B"/>
    <w:rsid w:val="00A2443D"/>
    <w:rsid w:val="00A30227"/>
    <w:rsid w:val="00A517EA"/>
    <w:rsid w:val="00A56B42"/>
    <w:rsid w:val="00A75467"/>
    <w:rsid w:val="00AD6947"/>
    <w:rsid w:val="00AF11DC"/>
    <w:rsid w:val="00BE74DF"/>
    <w:rsid w:val="00C44BF2"/>
    <w:rsid w:val="00C6493C"/>
    <w:rsid w:val="00CF4E03"/>
    <w:rsid w:val="00D03435"/>
    <w:rsid w:val="00D7217F"/>
    <w:rsid w:val="00D96B41"/>
    <w:rsid w:val="00DA6F61"/>
    <w:rsid w:val="00DB1D65"/>
    <w:rsid w:val="00E17BEE"/>
    <w:rsid w:val="00E20098"/>
    <w:rsid w:val="00E50D5C"/>
    <w:rsid w:val="00E87634"/>
    <w:rsid w:val="00E96150"/>
    <w:rsid w:val="00F21908"/>
    <w:rsid w:val="00F4143A"/>
    <w:rsid w:val="00F52BDF"/>
    <w:rsid w:val="00F92694"/>
    <w:rsid w:val="00FB25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369F334"/>
  <w15:docId w15:val="{67DF1C35-9046-4999-AFC6-A69D3C81D390}"/>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31545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31545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15457"/>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2562C3"/>
    <w:rPr>
      <w:color w:val="808080"/>
      <w:bdr w:val="none" w:color="auto" w:sz="0" w:space="0"/>
      <w:shd w:val="clear" w:color="auto" w:fill="auto"/>
    </w:rPr>
  </w:style>
  <w:style w:type="character" w:styleId="eSPISCCParagraphDefaultFont" w:customStyle="true">
    <w:name w:val="eSPIS_CC_Paragraph Default Font"/>
    <w:basedOn w:val="Zadanifontodlomka"/>
    <w:rsid w:val="002562C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562C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562C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562C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settings.xml" Type="http://schemas.openxmlformats.org/officeDocument/2006/relationships/settings" Id="rId3"/><Relationship Target="theme/theme1.xml" Type="http://schemas.openxmlformats.org/officeDocument/2006/relationships/theme" Id="rId7"/><Relationship Target="styles.xml" Type="http://schemas.openxmlformats.org/officeDocument/2006/relationships/styles" Id="rId2"/><Relationship Target="../customXml/item1.xml" Type="http://schemas.openxmlformats.org/officeDocument/2006/relationships/customXml" Id="rId1"/><Relationship Target="fontTable.xml" Type="http://schemas.openxmlformats.org/officeDocument/2006/relationships/fontTable" Id="rId6"/><Relationship Target="media/image1.png" Type="http://schemas.openxmlformats.org/officeDocument/2006/relationships/image" Id="rId5"/><Relationship Target="webSettings.xml" Type="http://schemas.openxmlformats.org/officeDocument/2006/relationships/web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srpnja 2026.</izvorni_sadrzaj>
    <derivirana_varijabla naziv="DomainObject.DatumDonosenjaOdluke_1">13.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Kov-31/2026-5</izvorni_sadrzaj>
    <derivirana_varijabla naziv="DomainObject.Oznaka_1">Kov-31/2026-5</derivirana_varijabla>
  </DomainObject.Oznaka>
  <DomainObject.DonositeljOdluke.Ime>
    <izvorni_sadrzaj>Antonia</izvorni_sadrzaj>
    <derivirana_varijabla naziv="DomainObject.DonositeljOdluke.Ime_1">Antonia</derivirana_varijabla>
  </DomainObject.DonositeljOdluke.Ime>
  <DomainObject.DonositeljOdluke.Prezime>
    <izvorni_sadrzaj>Miočić</izvorni_sadrzaj>
    <derivirana_varijabla naziv="DomainObject.DonositeljOdluke.Prezime_1">Miočić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2026.</izvorni_sadrzaj>
    <derivirana_varijabla naziv="DomainObject.Predmet.DatumOsnivanja_1">15.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siječnja 2026.</izvorni_sadrzaj>
    <derivirana_varijabla naziv="DomainObject.Predmet.DatumPrimitkaOptuznogAkta_1">15. siječnja 2026.</derivirana_varijabla>
  </DomainObject.Predmet.DatumPrimitkaOptuznogAkta>
  <DomainObject.Predmet.DatumRjesavanja>
    <izvorni_sadrzaj>18. veljače 2026.</izvorni_sadrzaj>
    <derivirana_varijabla naziv="DomainObject.Predmet.DatumRjesavanja_1">18. veljače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prosinca 1978.</izvorni_sadrzaj>
    <derivirana_varijabla naziv="DomainObject.Predmet.OkrivljenikFizickaOsoba.DatumRodjenja_1">28. prosinca 1978.</derivirana_varijabla>
  </DomainObject.Predmet.OkrivljenikFizickaOsoba.DatumRodjenja>
  <DomainObject.Predmet.OkrivljenikFizickaOsoba.DatumRodjenjaFormated>
    <izvorni_sadrzaj>28.12.1978.</izvorni_sadrzaj>
    <derivirana_varijabla naziv="DomainObject.Predmet.OkrivljenikFizickaOsoba.DatumRodjenjaFormated_1">28.12.1978.</derivirana_varijabla>
  </DomainObject.Predmet.OkrivljenikFizickaOsoba.DatumRodjenjaFormated>
  <DomainObject.Predmet.OkrivljenikFizickaOsoba.Ime>
    <izvorni_sadrzaj>Jasmin</izvorni_sadrzaj>
    <derivirana_varijabla naziv="DomainObject.Predmet.OkrivljenikFizickaOsoba.Ime_1">Jasmin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Jasmin Bečić</izvorni_sadrzaj>
    <derivirana_varijabla naziv="DomainObject.Predmet.OkrivljenikFizickaOsoba.Naziv_1">Jasmin Bečić</derivirana_varijabla>
  </DomainObject.Predmet.OkrivljenikFizickaOsoba.Naziv>
  <DomainObject.Predmet.OkrivljenikFizickaOsoba.Prezime>
    <izvorni_sadrzaj>Bečić</izvorni_sadrzaj>
    <derivirana_varijabla naziv="DomainObject.Predmet.OkrivljenikFizickaOsoba.Prezime_1">Bečić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98378638065</izvorni_sadrzaj>
    <derivirana_varijabla naziv="DomainObject.Predmet.OkrivljenikFizickaOsoba.Oib_1">98378638065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Kov-31/2026</izvorni_sadrzaj>
    <derivirana_varijabla naziv="DomainObject.Predmet.OznakaBroj_1">Kov-31/2026</derivirana_varijabla>
  </DomainObject.Predmet.OznakaBroj>
  <DomainObject.Predmet.OznakaBrojOptuznogAkta>
    <izvorni_sadrzaj/>
    <derivirana_varijabla naziv="DomainObject.Predmet.OznakaBrojOptuznogAkta_1"/>
  </DomainObject.Predmet.OznakaBrojOptuznogAkta>
  <DomainObject.Predmet.PredmetRijesio.Ime>
    <izvorni_sadrzaj>Antonia</izvorni_sadrzaj>
    <derivirana_varijabla naziv="DomainObject.Predmet.PredmetRijesio.Ime_1">Antonia</derivirana_varijabla>
  </DomainObject.Predmet.PredmetRijesio.Ime>
  <DomainObject.Predmet.PredmetRijesio.Oib>
    <izvorni_sadrzaj>90589345340</izvorni_sadrzaj>
    <derivirana_varijabla naziv="DomainObject.Predmet.PredmetRijesio.Oib_1">90589345340</derivirana_varijabla>
  </DomainObject.Predmet.PredmetRijesio.Oib>
  <DomainObject.Predmet.PredmetRijesio.Prezime>
    <izvorni_sadrzaj>Miočić</izvorni_sadrzaj>
    <derivirana_varijabla naziv="DomainObject.Predmet.PredmetRijesio.Prezime_1">Miočić</derivirana_varijabla>
  </DomainObject.Predmet.PredmetRijesio.Prezime>
  <DomainObject.Predmet.PrimjedbaSuca>
    <izvorni_sadrzaj>odlučivanje o prijedlogu za ukidanje 
mjere opreza, Kov-3/2026
čp. kov
- U ref. radi dostave, 13.5.26.</izvorni_sadrzaj>
    <derivirana_varijabla naziv="DomainObject.Predmet.PrimjedbaSuca_1">odlučivanje o prijedlogu za ukidanje 
mjere opreza, Kov-3/2026
čp. kov
- U ref. radi dostave, 13.5.26.</derivirana_varijabla>
  </DomainObject.Predmet.PrimjedbaSuca>
  <DomainObject.Predmet.ProtustrankaFormated>
    <izvorni_sadrzaj>  Šime Pešić zastupanog po punomoćniku Branimir Zorica; Zoran Žepina zastupanog po punomoćniku Šime Lukačić; Zvonimir Tokić zastupanog po punomoćniku Boris Radman; Jasmin Bečić zastupanog po punomoćniku Ana Buljan</izvorni_sadrzaj>
    <derivirana_varijabla naziv="DomainObject.Predmet.ProtustrankaFormated_1">  Šime Pešić zastupanog po punomoćniku Branimir Zorica; Zoran Žepina zastupanog po punomoćniku Šime Lukačić; Zvonimir Tokić zastupanog po punomoćniku Boris Radman; Jasmin Bečić zastupanog po punomoćniku Ana Buljan</derivirana_varijabla>
  </DomainObject.Predmet.ProtustrankaFormated>
  <DomainObject.Predmet.ProtustrankaFormatedOIB>
    <izvorni_sadrzaj>  Šime Pešić, OIB 11694528840 zastupanog po punomoćniku Branimir Zorica; Zoran Žepina, OIB 96782279111 zastupanog po punomoćniku Šime Lukačić; Zvonimir Tokić, OIB 75209148304 zastupanog po punomoćniku Boris Radman; Jasmin Bečić, OIB 98378638065 zastupanog po punomoćniku Ana Buljan</izvorni_sadrzaj>
    <derivirana_varijabla naziv="DomainObject.Predmet.ProtustrankaFormatedOIB_1">  Šime Pešić, OIB 11694528840 zastupanog po punomoćniku Branimir Zorica; Zoran Žepina, OIB 96782279111 zastupanog po punomoćniku Šime Lukačić; Zvonimir Tokić, OIB 75209148304 zastupanog po punomoćniku Boris Radman; Jasmin Bečić, OIB 98378638065 zastupanog po punomoćniku Ana Buljan</derivirana_varijabla>
  </DomainObject.Predmet.ProtustrankaFormatedOIB>
  <DomainObject.Predmet.ProtustrankaFormatedWithAdress>
    <izvorni_sadrzaj> Šime Pešić, Vukovarska 45, 23210 Biograd Na Moru zastupanog po punomoćniku Branimir Zorica; Zoran Žepina, Donja Jagodnja 68, 23423 Donja Jagodnja zastupanog po punomoćniku Šime Lukačić; Zvonimir Tokić, Put Grande 31, 23210 Biograd Na Moru zastupanog po punomoćniku Boris Radman; Jasmin Bečić, Ulica Milana Rešetara 2, 10000 Zagreb zastupanog po punomoćniku Ana Buljan</izvorni_sadrzaj>
    <derivirana_varijabla naziv="DomainObject.Predmet.ProtustrankaFormatedWithAdress_1"> Šime Pešić, Vukovarska 45, 23210 Biograd Na Moru zastupanog po punomoćniku Branimir Zorica; Zoran Žepina, Donja Jagodnja 68, 23423 Donja Jagodnja zastupanog po punomoćniku Šime Lukačić; Zvonimir Tokić, Put Grande 31, 23210 Biograd Na Moru zastupanog po punomoćniku Boris Radman; Jasmin Bečić, Ulica Milana Rešetara 2, 10000 Zagreb zastupanog po punomoćniku Ana Buljan</derivirana_varijabla>
  </DomainObject.Predmet.ProtustrankaFormatedWithAdress>
  <DomainObject.Predmet.ProtustrankaFormatedWithAdressOIB>
    <izvorni_sadrzaj> Šime Pešić, OIB 11694528840, Vukovarska 45, 23210 Biograd Na Moru zastupanog po punomoćniku Branimir Zorica; Zoran Žepina, OIB 96782279111, Donja Jagodnja 68, 23423 Donja Jagodnja zastupanog po punomoćniku Šime Lukačić; Zvonimir Tokić, OIB 75209148304, Put Grande 31, 23210 Biograd Na Moru zastupanog po punomoćniku Boris Radman; Jasmin Bečić, OIB 98378638065, Ulica Milana Rešetara 2, 10000 Zagreb zastupanog po punomoćniku Ana Buljan</izvorni_sadrzaj>
    <derivirana_varijabla naziv="DomainObject.Predmet.ProtustrankaFormatedWithAdressOIB_1"> Šime Pešić, OIB 11694528840, Vukovarska 45, 23210 Biograd Na Moru zastupanog po punomoćniku Branimir Zorica; Zoran Žepina, OIB 96782279111, Donja Jagodnja 68, 23423 Donja Jagodnja zastupanog po punomoćniku Šime Lukačić; Zvonimir Tokić, OIB 75209148304, Put Grande 31, 23210 Biograd Na Moru zastupanog po punomoćniku Boris Radman; Jasmin Bečić, OIB 98378638065, Ulica Milana Rešetara 2, 10000 Zagreb zastupanog po punomoćniku Ana Buljan</derivirana_varijabla>
  </DomainObject.Predmet.ProtustrankaFormatedWithAdressOIB>
  <DomainObject.Predmet.ProtustrankaWithAdress>
    <izvorni_sadrzaj>Šime Pešić Vukovarska 45, 23210 Biograd Na Moru, Zoran Žepina Donja Jagodnja 68, 23423 Donja Jagodnja, Zvonimir Tokić Put Grande 31, 23210 Biograd Na Moru, Jasmin Bečić Ulica Milana Rešetara 2, 10000 Zagreb</izvorni_sadrzaj>
    <derivirana_varijabla naziv="DomainObject.Predmet.ProtustrankaWithAdress_1">Šime Pešić Vukovarska 45, 23210 Biograd Na Moru, Zoran Žepina Donja Jagodnja 68, 23423 Donja Jagodnja, Zvonimir Tokić Put Grande 31, 23210 Biograd Na Moru, Jasmin Bečić Ulica Milana Rešetara 2, 10000 Zagreb</derivirana_varijabla>
  </DomainObject.Predmet.ProtustrankaWithAdress>
  <DomainObject.Predmet.ProtustrankaWithAdressOIB>
    <izvorni_sadrzaj>Šime Pešić, OIB 11694528840, Vukovarska 45, 23210 Biograd Na Moru, Zoran Žepina, OIB 96782279111, Donja Jagodnja 68, 23423 Donja Jagodnja, Zvonimir Tokić, OIB 75209148304, Put Grande 31, 23210 Biograd Na Moru, Jasmin Bečić, OIB 98378638065, Ulica Milana Rešetara 2, 10000 Zagreb</izvorni_sadrzaj>
    <derivirana_varijabla naziv="DomainObject.Predmet.ProtustrankaWithAdressOIB_1">Šime Pešić, OIB 11694528840, Vukovarska 45, 23210 Biograd Na Moru, Zoran Žepina, OIB 96782279111, Donja Jagodnja 68, 23423 Donja Jagodnja, Zvonimir Tokić, OIB 75209148304, Put Grande 31, 23210 Biograd Na Moru, Jasmin Bečić, OIB 98378638065, Ulica Milana Rešetara 2, 10000 Zagreb</derivirana_varijabla>
  </DomainObject.Predmet.ProtustrankaWithAdressOIB>
  <DomainObject.Predmet.ProtustrankaNazivFormated>
    <izvorni_sadrzaj>Šime Pešić,Zoran Žepina,Zvonimir Tokić,Jasmin Bečić</izvorni_sadrzaj>
    <derivirana_varijabla naziv="DomainObject.Predmet.ProtustrankaNazivFormated_1">Šime Pešić,Zoran Žepina,Zvonimir Tokić,Jasmin Bečić</derivirana_varijabla>
  </DomainObject.Predmet.ProtustrankaNazivFormated>
  <DomainObject.Predmet.ProtustrankaNazivFormatedOIB>
    <izvorni_sadrzaj>Šime Pešić, OIB 11694528840,Zoran Žepina, OIB 96782279111,Zvonimir Tokić, OIB 75209148304,Jasmin Bečić, OIB 98378638065</izvorni_sadrzaj>
    <derivirana_varijabla naziv="DomainObject.Predmet.ProtustrankaNazivFormatedOIB_1">Šime Pešić, OIB 11694528840,Zoran Žepina, OIB 96782279111,Zvonimir Tokić, OIB 75209148304,Jasmin Bečić, OIB 98378638065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172 - Antonia Miočić</izvorni_sadrzaj>
    <derivirana_varijabla naziv="DomainObject.Predmet.Referada.Naziv_1">Referada 172 - Antonia Miočić</derivirana_varijabla>
  </DomainObject.Predmet.Referada.Naziv>
  <DomainObject.Predmet.Referada.Oznaka>
    <izvorni_sadrzaj>172</izvorni_sadrzaj>
    <derivirana_varijabla naziv="DomainObject.Predmet.Referada.Oznaka_1">172</derivirana_varijabla>
  </DomainObject.Predmet.Referada.Oznaka>
  <DomainObject.Predmet.Referada.Prostorija.Naziv>
    <izvorni_sadrzaj>Sudnica 63</izvorni_sadrzaj>
    <derivirana_varijabla naziv="DomainObject.Predmet.Referada.Prostorija.Naziv_1">Sudnica 63</derivirana_varijabla>
  </DomainObject.Predmet.Referada.Prostorija.Naziv>
  <DomainObject.Predmet.Referada.Prostorija.Oznaka>
    <izvorni_sadrzaj>63</izvorni_sadrzaj>
    <derivirana_varijabla naziv="DomainObject.Predmet.Referada.Prostorija.Oznaka_1">63</derivirana_varijabla>
  </DomainObject.Predmet.Referada.Prostorija.Oznaka>
  <DomainObject.Predmet.Referada.Sud.Naziv>
    <izvorni_sadrzaj>Općinski sud u Zadru</izvorni_sadrzaj>
    <derivirana_varijabla naziv="DomainObject.Predmet.Referada.Sud.Naziv_1">Općinski sud u Zadru</derivirana_varijabla>
  </DomainObject.Predmet.Referada.Sud.Naziv>
  <DomainObject.Predmet.Referada.Sudac>
    <izvorni_sadrzaj>Antonia Miočić</izvorni_sadrzaj>
    <derivirana_varijabla naziv="DomainObject.Predmet.Referada.Sudac_1">Antonia Miočić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državno odvjetništvo u Zadru; Policijska uprava zadarska-Služba kriminalističke policije</izvorni_sadrzaj>
    <derivirana_varijabla naziv="DomainObject.Predmet.StrankaFormated_1">  Općinsko državno odvjetništvo u Zadru; Policijska uprava zadarska-Služba kriminalističke policije</derivirana_varijabla>
  </DomainObject.Predmet.StrankaFormated>
  <DomainObject.Predmet.StrankaFormatedOIB>
    <izvorni_sadrzaj>  Općinsko državno odvjetništvo u Zadru; Policijska uprava zadarska-Služba kriminalističke policije</izvorni_sadrzaj>
    <derivirana_varijabla naziv="DomainObject.Predmet.StrankaFormatedOIB_1">  Općinsko državno odvjetništvo u Zadru; Policijska uprava zadarska-Služba kriminalističke policije</derivirana_varijabla>
  </DomainObject.Predmet.StrankaFormatedOIB>
  <DomainObject.Predmet.StrankaFormatedWithAdress>
    <izvorni_sadrzaj> Općinsko državno odvjetništvo u Zadru, Plemića Borelli 9, 23000 Zadar; Policijska uprava zadarska-Služba kriminalističke policije, Ulica bana Josipa Jelačića 30, 23000 Zadar</izvorni_sadrzaj>
    <derivirana_varijabla naziv="DomainObject.Predmet.StrankaFormatedWithAdress_1"> Općinsko državno odvjetništvo u Zadru, Plemića Borelli 9, 23000 Zadar; Policijska uprava zadarska-Služba kriminalističke policije, Ulica bana Josipa Jelačića 30, 23000 Zadar</derivirana_varijabla>
  </DomainObject.Predmet.StrankaFormatedWithAdress>
  <DomainObject.Predmet.StrankaFormatedWithAdressOIB>
    <izvorni_sadrzaj> Općinsko državno odvjetništvo u Zadru, Plemića Borelli 9, 23000 Zadar; Policijska uprava zadarska-Služba kriminalističke policije, Ulica bana Josipa Jelačića 30, 23000 Zadar</izvorni_sadrzaj>
    <derivirana_varijabla naziv="DomainObject.Predmet.StrankaFormatedWithAdressOIB_1"> Općinsko državno odvjetništvo u Zadru, Plemića Borelli 9, 23000 Zadar; Policijska uprava zadarska-Služba kriminalističke policije, Ulica bana Josipa Jelačića 30, 23000 Zadar</derivirana_varijabla>
  </DomainObject.Predmet.StrankaFormatedWithAdressOIB>
  <DomainObject.Predmet.StrankaWithAdress>
    <izvorni_sadrzaj>Općinsko državno odvjetništvo u Zadru Plemića Borelli 9,23000 Zadar,Policijska uprava zadarska-Služba kriminalističke policije Ulica bana Josipa Jelačića 30,23000 Zadar</izvorni_sadrzaj>
    <derivirana_varijabla naziv="DomainObject.Predmet.StrankaWithAdress_1">Općinsko državno odvjetništvo u Zadru Plemića Borelli 9,23000 Zadar,Policijska uprava zadarska-Služba kriminalističke policije Ulica bana Josipa Jelačića 30,23000 Zadar</derivirana_varijabla>
  </DomainObject.Predmet.StrankaWithAdress>
  <DomainObject.Predmet.StrankaWithAdressOIB>
    <izvorni_sadrzaj>Općinsko državno odvjetništvo u Zadru, Plemića Borelli 9,23000 Zadar,Policijska uprava zadarska-Služba kriminalističke policije, Ulica bana Josipa Jelačića 30,23000 Zadar</izvorni_sadrzaj>
    <derivirana_varijabla naziv="DomainObject.Predmet.StrankaWithAdressOIB_1">Općinsko državno odvjetništvo u Zadru, Plemića Borelli 9,23000 Zadar,Policijska uprava zadarska-Služba kriminalističke policije, Ulica bana Josipa Jelačića 30,23000 Zadar</derivirana_varijabla>
  </DomainObject.Predmet.StrankaWithAdressOIB>
  <DomainObject.Predmet.StrankaNazivFormated>
    <izvorni_sadrzaj>Općinsko državno odvjetništvo u Zadru,Policijska uprava zadarska-Služba kriminalističke policije</izvorni_sadrzaj>
    <derivirana_varijabla naziv="DomainObject.Predmet.StrankaNazivFormated_1">Općinsko državno odvjetništvo u Zadru,Policijska uprava zadarska-Služba kriminalističke policije</derivirana_varijabla>
  </DomainObject.Predmet.StrankaNazivFormated>
  <DomainObject.Predmet.StrankaNazivFormatedOIB>
    <izvorni_sadrzaj>Općinsko državno odvjetništvo u Zadru,Policijska uprava zadarska-Služba kriminalističke policije</izvorni_sadrzaj>
    <derivirana_varijabla naziv="DomainObject.Predmet.StrankaNazivFormatedOIB_1">Općinsko državno odvjetništvo u Zadru,Policijska uprava zadarska-Služba kriminalističke policije</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Ulica dr. Franje Tuđmana 35</izvorni_sadrzaj>
    <derivirana_varijabla naziv="DomainObject.Predmet.Sud.Adresa.UlicaIKBR_1">Ulica dr. Franje Tuđmana 35</derivirana_varijabla>
  </DomainObject.Predmet.Sud.Adresa.UlicaIKBR>
  <DomainObject.Predmet.Sud.Naziv>
    <izvorni_sadrzaj>Općinski sud u Zadru - Kazneni odjel</izvorni_sadrzaj>
    <derivirana_varijabla naziv="DomainObject.Predmet.Sud.Naziv_1">Općinski sud u Zadru - Kazneni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172 - Antonia Miočić</izvorni_sadrzaj>
    <derivirana_varijabla naziv="DomainObject.Predmet.TrenutnaLokacijaSpisa.Naziv_1">Referada 172 - Antonia Miočić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Zadru</izvorni_sadrzaj>
    <derivirana_varijabla naziv="DomainObject.Predmet.TrenutnaLokacijaSpisa.Sud.Naziv_1">Općinski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Kaznena pisarnica</izvorni_sadrzaj>
    <derivirana_varijabla naziv="DomainObject.Predmet.UstrojstvenaJedinicaVodi.Naziv_1">Kaznena pisarnica</derivirana_varijabla>
  </DomainObject.Predmet.UstrojstvenaJedinicaVodi.Naziv>
  <DomainObject.Predmet.UstrojstvenaJedinicaVodi.Oznaka>
    <izvorni_sadrzaj>K pisarnica</izvorni_sadrzaj>
    <derivirana_varijabla naziv="DomainObject.Predmet.UstrojstvenaJedinicaVodi.Oznaka_1">K pisarnica</derivirana_varijabla>
  </DomainObject.Predmet.UstrojstvenaJedinicaVodi.Oznaka>
  <DomainObject.Predmet.UstrojstvenaJedinicaVodi.Prostorija.Naziv>
    <izvorni_sadrzaj>Kaznena pisarnica</izvorni_sadrzaj>
    <derivirana_varijabla naziv="DomainObject.Predmet.UstrojstvenaJedinicaVodi.Prostorija.Naziv_1">Kaznena pisarnica</derivirana_varijabla>
  </DomainObject.Predmet.UstrojstvenaJedinicaVodi.Prostorija.Naziv>
  <DomainObject.Predmet.UstrojstvenaJedinicaVodi.Prostorija.Oznaka>
    <izvorni_sadrzaj>31</izvorni_sadrzaj>
    <derivirana_varijabla naziv="DomainObject.Predmet.UstrojstvenaJedinicaVodi.Prostorija.Oznaka_1">31</derivirana_varijabla>
  </DomainObject.Predmet.UstrojstvenaJedinicaVodi.Prostorija.Oznaka>
  <DomainObject.Predmet.UstrojstvenaJedinicaVodi.Sud.Naziv>
    <izvorni_sadrzaj>Općinski sud u Zadru</izvorni_sadrzaj>
    <derivirana_varijabla naziv="DomainObject.Predmet.UstrojstvenaJedinicaVodi.Sud.Naziv_1">Općinski sud u Zadru</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Maja Lerga Smokrović</izvorni_sadrzaj>
    <derivirana_varijabla naziv="DomainObject.Predmet.Zapisnicar_1">Maja Lerga Smokrović</derivirana_varijabla>
  </DomainObject.Predmet.Zapisnicar>
  <DomainObject.Predmet.StrankaListFormated>
    <izvorni_sadrzaj>
      <item>Općinsko državno odvjetništvo u Zadru</item>
      <item>Policijska uprava zadarska-Služba kriminalističke policije</item>
    </izvorni_sadrzaj>
    <derivirana_varijabla naziv="DomainObject.Predmet.StrankaListFormated_1">
      <item>Općinsko državno odvjetništvo u Zadru</item>
      <item>Policijska uprava zadarska-Služba kriminalističke policije</item>
    </derivirana_varijabla>
  </DomainObject.Predmet.StrankaListFormated>
  <DomainObject.Predmet.StrankaListFormatedOIB>
    <izvorni_sadrzaj>
      <item>Općinsko državno odvjetništvo u Zadru</item>
      <item>Policijska uprava zadarska-Služba kriminalističke policije</item>
    </izvorni_sadrzaj>
    <derivirana_varijabla naziv="DomainObject.Predmet.StrankaListFormatedOIB_1">
      <item>Općinsko državno odvjetništvo u Zadru</item>
      <item>Policijska uprava zadarska-Služba kriminalističke policije</item>
    </derivirana_varijabla>
  </DomainObject.Predmet.StrankaListFormatedOIB>
  <DomainObject.Predmet.StrankaListFormatedWithAdress>
    <izvorni_sadrzaj>
      <item>Općinsko državno odvjetništvo u Zadru, Plemića Borelli 9, 23000 Zadar</item>
      <item>Policijska uprava zadarska-Služba kriminalističke policije, Ulica bana Josipa Jelačića 30, 23000 Zadar</item>
    </izvorni_sadrzaj>
    <derivirana_varijabla naziv="DomainObject.Predmet.StrankaListFormatedWithAdress_1">
      <item>Općinsko državno odvjetništvo u Zadru, Plemića Borelli 9, 23000 Zadar</item>
      <item>Policijska uprava zadarska-Služba kriminalističke policije, Ulica bana Josipa Jelačića 30, 23000 Zadar</item>
    </derivirana_varijabla>
  </DomainObject.Predmet.StrankaListFormatedWithAdress>
  <DomainObject.Predmet.StrankaListFormatedWithAdressOIB>
    <izvorni_sadrzaj>
      <item>Općinsko državno odvjetništvo u Zadru, Plemića Borelli 9, 23000 Zadar</item>
      <item>Policijska uprava zadarska-Služba kriminalističke policije, Ulica bana Josipa Jelačića 30, 23000 Zadar</item>
    </izvorni_sadrzaj>
    <derivirana_varijabla naziv="DomainObject.Predmet.StrankaListFormatedWithAdressOIB_1">
      <item>Općinsko državno odvjetništvo u Zadru, Plemića Borelli 9, 23000 Zadar</item>
      <item>Policijska uprava zadarska-Služba kriminalističke policije, Ulica bana Josipa Jelačića 30, 23000 Zadar</item>
    </derivirana_varijabla>
  </DomainObject.Predmet.StrankaListFormatedWithAdressOIB>
  <DomainObject.Predmet.StrankaListNazivFormated>
    <izvorni_sadrzaj>
      <item>Općinsko državno odvjetništvo u Zadru</item>
      <item>Policijska uprava zadarska-Služba kriminalističke policije</item>
    </izvorni_sadrzaj>
    <derivirana_varijabla naziv="DomainObject.Predmet.StrankaListNazivFormated_1">
      <item>Općinsko državno odvjetništvo u Zadru</item>
      <item>Policijska uprava zadarska-Služba kriminalističke policije</item>
    </derivirana_varijabla>
  </DomainObject.Predmet.StrankaListNazivFormated>
  <DomainObject.Predmet.StrankaListNazivFormatedOIB>
    <izvorni_sadrzaj>
      <item>Općinsko državno odvjetništvo u Zadru</item>
      <item>Policijska uprava zadarska-Služba kriminalističke policije</item>
    </izvorni_sadrzaj>
    <derivirana_varijabla naziv="DomainObject.Predmet.StrankaListNazivFormatedOIB_1">
      <item>Općinsko državno odvjetništvo u Zadru</item>
      <item>Policijska uprava zadarska-Služba kriminalističke policije</item>
    </derivirana_varijabla>
  </DomainObject.Predmet.StrankaListNazivFormatedOIB>
  <DomainObject.Predmet.ProtuStrankaListFormated>
    <izvorni_sadrzaj>
      <item>Šime Pešić zastupanog po punomoćniku Branimir Zorica</item>
      <item>Zoran Žepina zastupanog po punomoćniku Šime Lukačić</item>
      <item>Zvonimir Tokić zastupanog po punomoćniku Boris Radman</item>
      <item>Jasmin Bečić zastupanog po punomoćniku Ana Buljan</item>
    </izvorni_sadrzaj>
    <derivirana_varijabla naziv="DomainObject.Predmet.ProtuStrankaListFormated_1">
      <item>Šime Pešić zastupanog po punomoćniku Branimir Zorica</item>
      <item>Zoran Žepina zastupanog po punomoćniku Šime Lukačić</item>
      <item>Zvonimir Tokić zastupanog po punomoćniku Boris Radman</item>
      <item>Jasmin Bečić zastupanog po punomoćniku Ana Buljan</item>
    </derivirana_varijabla>
  </DomainObject.Predmet.ProtuStrankaListFormated>
  <DomainObject.Predmet.ProtuStrankaListFormatedOIB>
    <izvorni_sadrzaj>
      <item>Šime Pešić, OIB 11694528840 zastupanog po punomoćniku Branimir Zorica</item>
      <item>Zoran Žepina, OIB 96782279111 zastupanog po punomoćniku Šime Lukačić</item>
      <item>Zvonimir Tokić, OIB 75209148304 zastupanog po punomoćniku Boris Radman</item>
      <item>Jasmin Bečić, OIB 98378638065 zastupanog po punomoćniku Ana Buljan</item>
    </izvorni_sadrzaj>
    <derivirana_varijabla naziv="DomainObject.Predmet.ProtuStrankaListFormatedOIB_1">
      <item>Šime Pešić, OIB 11694528840 zastupanog po punomoćniku Branimir Zorica</item>
      <item>Zoran Žepina, OIB 96782279111 zastupanog po punomoćniku Šime Lukačić</item>
      <item>Zvonimir Tokić, OIB 75209148304 zastupanog po punomoćniku Boris Radman</item>
      <item>Jasmin Bečić, OIB 98378638065 zastupanog po punomoćniku Ana Buljan</item>
    </derivirana_varijabla>
  </DomainObject.Predmet.ProtuStrankaListFormatedOIB>
  <DomainObject.Predmet.ProtuStrankaListFormatedWithAdress>
    <izvorni_sadrzaj>
      <item>Šime Pešić, Vukovarska 45, 23210 Biograd Na Moru zastupanog po punomoćniku Branimir Zorica</item>
      <item>Zoran Žepina, Donja Jagodnja 68, 23423 Donja Jagodnja zastupanog po punomoćniku Šime Lukačić</item>
      <item>Zvonimir Tokić, Put Grande 31, 23210 Biograd Na Moru zastupanog po punomoćniku Boris Radman</item>
      <item>Jasmin Bečić, Ulica Milana Rešetara 2, 10000 Zagreb zastupanog po punomoćniku Ana Buljan</item>
    </izvorni_sadrzaj>
    <derivirana_varijabla naziv="DomainObject.Predmet.ProtuStrankaListFormatedWithAdress_1">
      <item>Šime Pešić, Vukovarska 45, 23210 Biograd Na Moru zastupanog po punomoćniku Branimir Zorica</item>
      <item>Zoran Žepina, Donja Jagodnja 68, 23423 Donja Jagodnja zastupanog po punomoćniku Šime Lukačić</item>
      <item>Zvonimir Tokić, Put Grande 31, 23210 Biograd Na Moru zastupanog po punomoćniku Boris Radman</item>
      <item>Jasmin Bečić, Ulica Milana Rešetara 2, 10000 Zagreb zastupanog po punomoćniku Ana Buljan</item>
    </derivirana_varijabla>
  </DomainObject.Predmet.ProtuStrankaListFormatedWithAdress>
  <DomainObject.Predmet.ProtuStrankaListFormatedWithAdressOIB>
    <izvorni_sadrzaj>
      <item>Šime Pešić, OIB 11694528840, Vukovarska 45, 23210 Biograd Na Moru zastupanog po punomoćniku Branimir Zorica</item>
      <item>Zoran Žepina, OIB 96782279111, Donja Jagodnja 68, 23423 Donja Jagodnja zastupanog po punomoćniku Šime Lukačić</item>
      <item>Zvonimir Tokić, OIB 75209148304, Put Grande 31, 23210 Biograd Na Moru zastupanog po punomoćniku Boris Radman</item>
      <item>Jasmin Bečić, OIB 98378638065, Ulica Milana Rešetara 2, 10000 Zagreb zastupanog po punomoćniku Ana Buljan</item>
    </izvorni_sadrzaj>
    <derivirana_varijabla naziv="DomainObject.Predmet.ProtuStrankaListFormatedWithAdressOIB_1">
      <item>Šime Pešić, OIB 11694528840, Vukovarska 45, 23210 Biograd Na Moru zastupanog po punomoćniku Branimir Zorica</item>
      <item>Zoran Žepina, OIB 96782279111, Donja Jagodnja 68, 23423 Donja Jagodnja zastupanog po punomoćniku Šime Lukačić</item>
      <item>Zvonimir Tokić, OIB 75209148304, Put Grande 31, 23210 Biograd Na Moru zastupanog po punomoćniku Boris Radman</item>
      <item>Jasmin Bečić, OIB 98378638065, Ulica Milana Rešetara 2, 10000 Zagreb zastupanog po punomoćniku Ana Buljan</item>
    </derivirana_varijabla>
  </DomainObject.Predmet.ProtuStrankaListFormatedWithAdressOIB>
  <DomainObject.Predmet.ProtuStrankaListNazivFormated>
    <izvorni_sadrzaj>
      <item>Šime Pešić</item>
      <item>Zoran Žepina</item>
      <item>Zvonimir Tokić</item>
      <item>Jasmin Bečić</item>
    </izvorni_sadrzaj>
    <derivirana_varijabla naziv="DomainObject.Predmet.ProtuStrankaListNazivFormated_1">
      <item>Šime Pešić</item>
      <item>Zoran Žepina</item>
      <item>Zvonimir Tokić</item>
      <item>Jasmin Bečić</item>
    </derivirana_varijabla>
  </DomainObject.Predmet.ProtuStrankaListNazivFormated>
  <DomainObject.Predmet.ProtuStrankaListNazivFormatedOIB>
    <izvorni_sadrzaj>
      <item>Šime Pešić, OIB 11694528840</item>
      <item>Zoran Žepina, OIB 96782279111</item>
      <item>Zvonimir Tokić, OIB 75209148304</item>
      <item>Jasmin Bečić, OIB 98378638065</item>
    </izvorni_sadrzaj>
    <derivirana_varijabla naziv="DomainObject.Predmet.ProtuStrankaListNazivFormatedOIB_1">
      <item>Šime Pešić, OIB 11694528840</item>
      <item>Zoran Žepina, OIB 96782279111</item>
      <item>Zvonimir Tokić, OIB 75209148304</item>
      <item>Jasmin Bečić, OIB 98378638065</item>
    </derivirana_varijabla>
  </DomainObject.Predmet.ProtuStrankaListNazivFormatedOIB>
  <DomainObject.Predmet.OstaliListFormated>
    <izvorni_sadrzaj>
      <item>Boris Radman punomoćnik sudionika u postupku Zvonimir Tokić</item>
      <item>Branimir Zorica punomoćnik sudionika u postupku Šime Pešić</item>
      <item>Šime Lukačić punomoćnik sudionika u postupku Zoran Žepina</item>
      <item>Ana Buljan punomoćnik sudionika u postupku Jasmin Bečić</item>
    </izvorni_sadrzaj>
    <derivirana_varijabla naziv="DomainObject.Predmet.OstaliListFormated_1">
      <item>Boris Radman punomoćnik sudionika u postupku Zvonimir Tokić</item>
      <item>Branimir Zorica punomoćnik sudionika u postupku Šime Pešić</item>
      <item>Šime Lukačić punomoćnik sudionika u postupku Zoran Žepina</item>
      <item>Ana Buljan punomoćnik sudionika u postupku Jasmin Bečić</item>
    </derivirana_varijabla>
  </DomainObject.Predmet.OstaliListFormated>
  <DomainObject.Predmet.OstaliListFormatedOIB>
    <izvorni_sadrzaj>
      <item>Boris Radman, OIB 09203641320 punomoćnik sudionika u postupku Zvonimir Tokić</item>
      <item>Branimir Zorica, OIB 36820405243 punomoćnik sudionika u postupku Šime Pešić</item>
      <item>Šime Lukačić, OIB 94477807721 punomoćnik sudionika u postupku Zoran Žepina</item>
      <item>Ana Buljan, OIB 71698560464 punomoćnik sudionika u postupku Jasmin Bečić</item>
    </izvorni_sadrzaj>
    <derivirana_varijabla naziv="DomainObject.Predmet.OstaliListFormatedOIB_1">
      <item>Boris Radman, OIB 09203641320 punomoćnik sudionika u postupku Zvonimir Tokić</item>
      <item>Branimir Zorica, OIB 36820405243 punomoćnik sudionika u postupku Šime Pešić</item>
      <item>Šime Lukačić, OIB 94477807721 punomoćnik sudionika u postupku Zoran Žepina</item>
      <item>Ana Buljan, OIB 71698560464 punomoćnik sudionika u postupku Jasmin Bečić</item>
    </derivirana_varijabla>
  </DomainObject.Predmet.OstaliListFormatedOIB>
  <DomainObject.Predmet.OstaliListFormatedWithAdress>
    <izvorni_sadrzaj>
      <item>Boris Radman punomoćnik sudionika u postupku Zvonimir Tokić</item>
      <item>Branimir Zorica, Široka ulica 14/II, 23000 Zadar punomoćnik sudionika u postupku Šime Pešić</item>
      <item>Šime Lukačić punomoćnik sudionika u postupku Zoran Žepina</item>
      <item>Ana Buljan, Stomorica 1/3, 23000 Zadar punomoćnik sudionika u postupku Jasmin Bečić</item>
    </izvorni_sadrzaj>
    <derivirana_varijabla naziv="DomainObject.Predmet.OstaliListFormatedWithAdress_1">
      <item>Boris Radman punomoćnik sudionika u postupku Zvonimir Tokić</item>
      <item>Branimir Zorica, Široka ulica 14/II, 23000 Zadar punomoćnik sudionika u postupku Šime Pešić</item>
      <item>Šime Lukačić punomoćnik sudionika u postupku Zoran Žepina</item>
      <item>Ana Buljan, Stomorica 1/3, 23000 Zadar punomoćnik sudionika u postupku Jasmin Bečić</item>
    </derivirana_varijabla>
  </DomainObject.Predmet.OstaliListFormatedWithAdress>
  <DomainObject.Predmet.OstaliListFormatedWithAdressOIB>
    <izvorni_sadrzaj>
      <item>Boris Radman, OIB 09203641320 punomoćnik sudionika u postupku Zvonimir Tokić</item>
      <item>Branimir Zorica, OIB 36820405243, Široka ulica 14/II, 23000 Zadar punomoćnik sudionika u postupku Šime Pešić</item>
      <item>Šime Lukačić, OIB 94477807721 punomoćnik sudionika u postupku Zoran Žepina</item>
      <item>Ana Buljan, OIB 71698560464, Stomorica 1/3, 23000 Zadar punomoćnik sudionika u postupku Jasmin Bečić</item>
    </izvorni_sadrzaj>
    <derivirana_varijabla naziv="DomainObject.Predmet.OstaliListFormatedWithAdressOIB_1">
      <item>Boris Radman, OIB 09203641320 punomoćnik sudionika u postupku Zvonimir Tokić</item>
      <item>Branimir Zorica, OIB 36820405243, Široka ulica 14/II, 23000 Zadar punomoćnik sudionika u postupku Šime Pešić</item>
      <item>Šime Lukačić, OIB 94477807721 punomoćnik sudionika u postupku Zoran Žepina</item>
      <item>Ana Buljan, OIB 71698560464, Stomorica 1/3, 23000 Zadar punomoćnik sudionika u postupku Jasmin Bečić</item>
    </derivirana_varijabla>
  </DomainObject.Predmet.OstaliListFormatedWithAdressOIB>
  <DomainObject.Predmet.OstaliListNazivFormated>
    <izvorni_sadrzaj>
      <item>Boris Radman</item>
      <item>Branimir Zorica</item>
      <item>Šime Lukačić</item>
      <item>Ana Buljan</item>
    </izvorni_sadrzaj>
    <derivirana_varijabla naziv="DomainObject.Predmet.OstaliListNazivFormated_1">
      <item>Boris Radman</item>
      <item>Branimir Zorica</item>
      <item>Šime Lukačić</item>
      <item>Ana Buljan</item>
    </derivirana_varijabla>
  </DomainObject.Predmet.OstaliListNazivFormated>
  <DomainObject.Predmet.OstaliListNazivFormatedOIB>
    <izvorni_sadrzaj>
      <item>Boris Radman, OIB 09203641320</item>
      <item>Branimir Zorica, OIB 36820405243</item>
      <item>Šime Lukačić, OIB 94477807721</item>
      <item>Ana Buljan, OIB 71698560464</item>
    </izvorni_sadrzaj>
    <derivirana_varijabla naziv="DomainObject.Predmet.OstaliListNazivFormatedOIB_1">
      <item>Boris Radman, OIB 09203641320</item>
      <item>Branimir Zorica, OIB 36820405243</item>
      <item>Šime Lukačić, OIB 94477807721</item>
      <item>Ana Buljan, OIB 71698560464</item>
    </derivirana_varijabla>
  </DomainObject.Predmet.OstaliListNazivFormatedOIB>
  <DomainObject.Predmet.ClanoviVijeca>
    <izvorni_sadrzaj>Ana Zrilić, Željana Vidović Labor</izvorni_sadrzaj>
    <derivirana_varijabla naziv="DomainObject.Predmet.ClanoviVijeca_1">Ana Zrilić, Željana Vidović Labor</derivirana_varijabla>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Zadru</izvorni_sadrzaj>
    <derivirana_varijabla naziv="DomainObject.Predmet.Sud.Parent.Naziv_1">Županijski sud u Zadru</derivirana_varijabla>
  </DomainObject.Predmet.Sud.Parent.Naziv>
  <DomainObject.Predmet.FunkcijaOsobe>
    <izvorni_sadrzaj/>
    <derivirana_varijabla naziv="DomainObject.Predmet.FunkcijaOsobe_1"/>
  </DomainObject.Predmet.FunkcijaOsobe>
  <DomainObject.Datum>
    <izvorni_sadrzaj>13. srpnja 2026.</izvorni_sadrzaj>
    <derivirana_varijabla naziv="DomainObject.Datum_1">13. srpnja 2026.</derivirana_varijabla>
  </DomainObject.Datum>
  <DomainObject.PoslovniBrojDokumenta>
    <izvorni_sadrzaj>Kov-31/2026-5</izvorni_sadrzaj>
    <derivirana_varijabla naziv="DomainObject.PoslovniBrojDokumenta_1">Kov-31/2026-5</derivirana_varijabla>
  </DomainObject.PoslovniBrojDokumenta>
  <DomainObject.Predmet.StrankaIDrugi>
    <izvorni_sadrzaj>Općinsko državno odvjetništvo u Zadru i dr.</izvorni_sadrzaj>
    <derivirana_varijabla naziv="DomainObject.Predmet.StrankaIDrugi_1">Općinsko državno odvjetništvo u Zadru i dr.</derivirana_varijabla>
  </DomainObject.Predmet.StrankaIDrugi>
  <DomainObject.Predmet.ProtustrankaIDrugi>
    <izvorni_sadrzaj>Šime Pešić i dr.</izvorni_sadrzaj>
    <derivirana_varijabla naziv="DomainObject.Predmet.ProtustrankaIDrugi_1">Šime Pešić i dr.</derivirana_varijabla>
  </DomainObject.Predmet.ProtustrankaIDrugi>
  <DomainObject.Predmet.StrankaIDrugiAdressOIB>
    <izvorni_sadrzaj>Općinsko državno odvjetništvo u Zadru, Plemića Borelli 9, 23000 Zadar i dr.</izvorni_sadrzaj>
    <derivirana_varijabla naziv="DomainObject.Predmet.StrankaIDrugiAdressOIB_1">Općinsko državno odvjetništvo u Zadru, Plemića Borelli 9, 23000 Zadar i dr.</derivirana_varijabla>
  </DomainObject.Predmet.StrankaIDrugiAdressOIB>
  <DomainObject.Predmet.ProtustrankaIDrugiAdressOIB>
    <izvorni_sadrzaj>Šime Pešić, OIB 11694528840, Vukovarska 45, 23210 Biograd Na Moru i dr.</izvorni_sadrzaj>
    <derivirana_varijabla naziv="DomainObject.Predmet.ProtustrankaIDrugiAdressOIB_1">Šime Pešić, OIB 11694528840, Vukovarska 45, 23210 Biograd Na Moru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veljače 2026.</izvorni_sadrzaj>
    <derivirana_varijabla naziv="DomainObject.Predmet.OdlukaRjesenje.DatumDonosenjaOdluke_1">4. veljače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Kov-31/2026-2</izvorni_sadrzaj>
    <derivirana_varijabla naziv="DomainObject.Predmet.OdlukaRjesenje.Oznaka_1">Kov-31/2026-2</derivirana_varijabla>
  </DomainObject.Predmet.OdlukaRjesenje.Oznaka>
  <DomainObject.Predmet.SudioniciListNaziv>
    <izvorni_sadrzaj>
      <item>Općinsko državno odvjetništvo u Zadru</item>
      <item>Šime Pešić</item>
      <item>Zoran Žepina</item>
      <item>Zvonimir Tokić</item>
      <item>Jasmin Bečić</item>
      <item>Boris Radman</item>
      <item>Branimir Zorica</item>
      <item>Šime Lukačić</item>
      <item>Ana Buljan</item>
      <item>Policijska uprava zadarska-Služba kriminalističke policije</item>
    </izvorni_sadrzaj>
    <derivirana_varijabla naziv="DomainObject.Predmet.SudioniciListNaziv_1">
      <item>Općinsko državno odvjetništvo u Zadru</item>
      <item>Šime Pešić</item>
      <item>Zoran Žepina</item>
      <item>Zvonimir Tokić</item>
      <item>Jasmin Bečić</item>
      <item>Boris Radman</item>
      <item>Branimir Zorica</item>
      <item>Šime Lukačić</item>
      <item>Ana Buljan</item>
      <item>Policijska uprava zadarska-Služba kriminalističke policije</item>
    </derivirana_varijabla>
  </DomainObject.Predmet.SudioniciListNaziv>
  <DomainObject.Predmet.SudioniciListAdressOIB>
    <izvorni_sadrzaj>
      <item>Općinsko državno odvjetništvo u Zadru, Plemića Borelli 9,23000 Zadar</item>
      <item>Šime Pešić, OIB 11694528840, Vukovarska 45,23210 Biograd Na Moru</item>
      <item>Zoran Žepina, OIB 96782279111, Donja Jagodnja 68,23423 Donja Jagodnja</item>
      <item>Zvonimir Tokić, OIB 75209148304, Put Grande 31,23210 Biograd Na Moru</item>
      <item>Jasmin Bečić, OIB 98378638065, Ulica Milana Rešetara 2,10000 Zagreb</item>
      <item>Boris Radman, OIB 09203641320</item>
      <item>Branimir Zorica, OIB 36820405243, Široka ulica 14/II,23000 Zadar</item>
      <item>Šime Lukačić, OIB 94477807721</item>
      <item>Ana Buljan, OIB 71698560464, Stomorica 1/3,23000 Zadar</item>
      <item>Policijska uprava zadarska-Služba kriminalističke policije, Ulica bana Josipa Jelačića 30,23000 Zadar</item>
    </izvorni_sadrzaj>
    <derivirana_varijabla naziv="DomainObject.Predmet.SudioniciListAdressOIB_1">
      <item>Općinsko državno odvjetništvo u Zadru, Plemića Borelli 9,23000 Zadar</item>
      <item>Šime Pešić, OIB 11694528840, Vukovarska 45,23210 Biograd Na Moru</item>
      <item>Zoran Žepina, OIB 96782279111, Donja Jagodnja 68,23423 Donja Jagodnja</item>
      <item>Zvonimir Tokić, OIB 75209148304, Put Grande 31,23210 Biograd Na Moru</item>
      <item>Jasmin Bečić, OIB 98378638065, Ulica Milana Rešetara 2,10000 Zagreb</item>
      <item>Boris Radman, OIB 09203641320</item>
      <item>Branimir Zorica, OIB 36820405243, Široka ulica 14/II,23000 Zadar</item>
      <item>Šime Lukačić, OIB 94477807721</item>
      <item>Ana Buljan, OIB 71698560464, Stomorica 1/3,23000 Zadar</item>
      <item>Policijska uprava zadarska-Služba kriminalističke policije, Ulica bana Josipa Jelačića 30,23000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11694528840</item>
      <item>, OIB 96782279111</item>
      <item>, OIB 75209148304</item>
      <item>, OIB 98378638065</item>
      <item>, OIB 09203641320</item>
      <item>, OIB 36820405243</item>
      <item>, OIB 94477807721</item>
      <item>, OIB 71698560464</item>
      <item>, OIB null</item>
    </izvorni_sadrzaj>
    <derivirana_varijabla naziv="DomainObject.Predmet.SudioniciListNazivOIB_1">
      <item>, OIB null</item>
      <item>, OIB 11694528840</item>
      <item>, OIB 96782279111</item>
      <item>, OIB 75209148304</item>
      <item>, OIB 98378638065</item>
      <item>, OIB 09203641320</item>
      <item>, OIB 36820405243</item>
      <item>, OIB 94477807721</item>
      <item>, OIB 71698560464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veljače 2026.</izvorni_sadrzaj>
    <derivirana_varijabla naziv="DomainObject.PredzadnjaOdlukaIzPredmeta.DatumDonosenjaOdluke_1">17. veljače 2026.</derivirana_varijabla>
  </DomainObject.PredzadnjaOdlukaIzPredmeta.DatumDonosenjaOdluke>
  <DomainObject.PredzadnjaOdlukaIzPredmeta.Oznaka>
    <izvorni_sadrzaj>Kov-31/2026-3</izvorni_sadrzaj>
    <derivirana_varijabla naziv="DomainObject.PredzadnjaOdlukaIzPredmeta.Oznaka_1">Kov-31/2026-3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siječnja 2026.</izvorni_sadrzaj>
    <derivirana_varijabla naziv="DomainObject.Predmet.DatumPocetkaProcesa_1">15.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Šime Pešić, Vukovarska 45, 23210 Biograd Na Moru, OIB: 11694528840, rođen-a 14.07.1998., mjesto rođenja Zadar (Zadar)</item>
      <item>Zoran Žepina, Donja Jagodnja 68, 23423 Donja Jagodnja, OIB: 96782279111, rođen-a 05.11.1978., mjesto rođenja Zadar (Zadar)</item>
      <item>Zvonimir Tokić, Put Grande 31, 23210 Biograd Na Moru, OIB: 75209148304, rođen-a 02.02.1983., mjesto rođenja Zadar (Zadar)</item>
      <item>Jasmin Bečić, Ulica Milana Rešetara 2, 10000 Zagreb, OIB: 98378638065, rođen-a 28.12.1978., mjesto rođenja Zagreb (Grad Zagreb)</item>
    </izvorni_sadrzaj>
    <derivirana_varijabla naziv="DomainObject.Predmet.OkrivljenikAdresaMjestoRodjenjaList_1">
      <item>Šime Pešić, Vukovarska 45, 23210 Biograd Na Moru, OIB: 11694528840, rođen-a 14.07.1998., mjesto rođenja Zadar (Zadar)</item>
      <item>Zoran Žepina, Donja Jagodnja 68, 23423 Donja Jagodnja, OIB: 96782279111, rođen-a 05.11.1978., mjesto rođenja Zadar (Zadar)</item>
      <item>Zvonimir Tokić, Put Grande 31, 23210 Biograd Na Moru, OIB: 75209148304, rođen-a 02.02.1983., mjesto rođenja Zadar (Zadar)</item>
      <item>Jasmin Bečić, Ulica Milana Rešetara 2, 10000 Zagreb, OIB: 98378638065, rođen-a 28.12.1978.,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67</properties:Words>
  <properties:Characters>359</properties:Characters>
  <properties:Lines>29</properties:Lines>
  <properties:Paragraphs>9</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2026-03-13T12:33:00Z</dcterms:created>
  <dc:creator>Tanja Molnar</dc:creator>
  <cp:lastModifiedBy>Maja Lerga Smokrović</cp:lastModifiedBy>
  <cp:lastPrinted>2026-07-13T11:37:00Z</cp:lastPrinted>
  <dcterms:modified xmlns:xsi="http://www.w3.org/2001/XMLSchema-instance" xsi:type="dcterms:W3CDTF">2026-07-13T11:37:00Z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Kov-31/2026-5 / Odluka - Dopis (Dopis_za_oglasnu_ploču_okrivljeniku_Jasmin_Bečić_–_kov_31.docx)</vt:lpwstr>
  </prop:property>
  <prop:property fmtid="{D5CDD505-2E9C-101B-9397-08002B2CF9AE}" pid="4" name="CC_coloring">
    <vt:bool>false</vt:bool>
  </prop:property>
  <prop:property fmtid="{D5CDD505-2E9C-101B-9397-08002B2CF9AE}" pid="5" name="BrojStranica">
    <vt:i4>1</vt:i4>
  </prop:property>
</prop:Properties>
</file>