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07db" w14:paraId="19a07d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6665ED">
        <w:rPr>
          <w:szCs w:val="24"/>
          <w:lang w:val="hr-HR"/>
        </w:rPr>
        <w:t>950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851808">
        <w:rPr>
          <w:szCs w:val="24"/>
          <w:lang w:val="hr-HR"/>
        </w:rPr>
        <w:t>dužnikom</w:t>
      </w:r>
      <w:r w:rsidR="00851808">
        <w:rPr>
          <w:lang w:val="hr-HR"/>
        </w:rPr>
        <w:t xml:space="preserve"> </w:t>
      </w:r>
      <w:r w:rsidR="006665ED">
        <w:rPr>
          <w:lang w:val="hr-HR"/>
        </w:rPr>
        <w:t xml:space="preserve">FPO društvo s ograničenom odgovornošću za trgovinu i usluge, Zagreb, Savska cesta 183, </w:t>
      </w:r>
      <w:r w:rsidR="006665ED" w:rsidRPr="000664E3">
        <w:rPr>
          <w:lang w:val="hr-HR"/>
        </w:rPr>
        <w:t>MB</w:t>
      </w:r>
      <w:r w:rsidR="006665ED">
        <w:rPr>
          <w:lang w:val="hr-HR"/>
        </w:rPr>
        <w:t>S: 080737892, OIB: 98417036804</w:t>
      </w:r>
      <w:r>
        <w:rPr>
          <w:lang w:val="hr-HR"/>
        </w:rPr>
        <w:t xml:space="preserve">, dana </w:t>
      </w:r>
      <w:r w:rsidR="0060460A">
        <w:rPr>
          <w:lang w:val="hr-HR"/>
        </w:rPr>
        <w:t>04</w:t>
      </w:r>
      <w:r>
        <w:rPr>
          <w:lang w:val="hr-HR"/>
        </w:rPr>
        <w:t xml:space="preserve">. </w:t>
      </w:r>
      <w:r w:rsidR="0060460A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665ED">
        <w:rPr>
          <w:lang w:val="hr-HR"/>
        </w:rPr>
        <w:t xml:space="preserve">FPO društvo s ograničenom odgovornošću za trgovinu i usluge, Zagreb, Savska cesta 183, </w:t>
      </w:r>
      <w:r w:rsidR="006665ED" w:rsidRPr="000664E3">
        <w:rPr>
          <w:lang w:val="hr-HR"/>
        </w:rPr>
        <w:t>MB</w:t>
      </w:r>
      <w:r w:rsidR="006665ED">
        <w:rPr>
          <w:lang w:val="hr-HR"/>
        </w:rPr>
        <w:t>S: 080737892, OIB: 98417036804</w:t>
      </w:r>
      <w:r w:rsidR="0032468C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C61E75">
        <w:rPr>
          <w:szCs w:val="24"/>
          <w:lang w:val="hr-HR"/>
        </w:rPr>
        <w:t>JASNA HROMADKO, Zagreb, Zelengorska br. 1, OIB:22088644509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6665ED">
        <w:rPr>
          <w:lang w:val="hr-HR"/>
        </w:rPr>
        <w:t xml:space="preserve">FPO društvo s ograničenom odgovornošću za trgovinu i usluge, Zagreb, Savska cesta 183, </w:t>
      </w:r>
      <w:r w:rsidR="006665ED" w:rsidRPr="000664E3">
        <w:rPr>
          <w:lang w:val="hr-HR"/>
        </w:rPr>
        <w:t>MB</w:t>
      </w:r>
      <w:r w:rsidR="006665ED">
        <w:rPr>
          <w:lang w:val="hr-HR"/>
        </w:rPr>
        <w:t>S: 080737892, OIB: 98417036804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0460A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046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963E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6665ED">
        <w:rPr>
          <w:szCs w:val="24"/>
          <w:lang w:val="hr-HR"/>
        </w:rPr>
        <w:t>950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6665ED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0460A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60460A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60460A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60460A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E4B9F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468C"/>
    <w:rsid w:val="00327C2F"/>
    <w:rsid w:val="003323CC"/>
    <w:rsid w:val="00373185"/>
    <w:rsid w:val="003C095D"/>
    <w:rsid w:val="003D5A29"/>
    <w:rsid w:val="003D79F5"/>
    <w:rsid w:val="003E2983"/>
    <w:rsid w:val="003E4D06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460A"/>
    <w:rsid w:val="00606200"/>
    <w:rsid w:val="00617799"/>
    <w:rsid w:val="006257D4"/>
    <w:rsid w:val="006665ED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521C"/>
    <w:rsid w:val="008367D6"/>
    <w:rsid w:val="0084535D"/>
    <w:rsid w:val="00851808"/>
    <w:rsid w:val="00852587"/>
    <w:rsid w:val="00865844"/>
    <w:rsid w:val="0088713A"/>
    <w:rsid w:val="00887739"/>
    <w:rsid w:val="008963E2"/>
    <w:rsid w:val="00897F41"/>
    <w:rsid w:val="008B6A08"/>
    <w:rsid w:val="008D11EB"/>
    <w:rsid w:val="008E1710"/>
    <w:rsid w:val="008F7644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AA50B8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61E75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21058"/>
    <w:rsid w:val="00F313EB"/>
    <w:rsid w:val="00F53BB8"/>
    <w:rsid w:val="00F64DF3"/>
    <w:rsid w:val="00F7214A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5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0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0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0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0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5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0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0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0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0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FPO d.o.o. zastupanog po punomoćniku Zsolt Gabor Magori; Laszlo Matyas Tusjak</izvorni_sadrzaj>
    <derivirana_varijabla naziv="DomainObject.Predmet.ProtustrankaFormated_1">  FPO d.o.o. zastupanog po punomoćniku Zsolt Gabor Magori; Laszlo Matyas Tusjak</derivirana_varijabla>
  </DomainObject.Predmet.ProtustrankaFormated>
  <DomainObject.Predmet.ProtustrankaFormatedOIB>
    <izvorni_sadrzaj>  FPO d.o.o., OIB 98417036804 zastupanog po punomoćniku Zsolt Gabor Magori; Laszlo Matyas Tusjak</izvorni_sadrzaj>
    <derivirana_varijabla naziv="DomainObject.Predmet.ProtustrankaFormatedOIB_1">  FPO d.o.o., OIB 98417036804 zastupanog po punomoćniku Zsolt Gabor Magori; Laszlo Matyas Tusjak</derivirana_varijabla>
  </DomainObject.Predmet.ProtustrankaFormatedOIB>
  <DomainObject.Predmet.ProtustrankaFormatedWithAdress>
    <izvorni_sadrzaj> FPO d.o.o., Savska cesta 183, 10000 Zagreb zastupanog po punomoćniku Zsolt Gabor Magori; Laszlo Matyas Tusjak</izvorni_sadrzaj>
    <derivirana_varijabla naziv="DomainObject.Predmet.ProtustrankaFormatedWithAdress_1"> FPO d.o.o., Savska cesta 183, 10000 Zagreb zastupanog po punomoćniku Zsolt Gabor Magori; Laszlo Matyas Tusjak</derivirana_varijabla>
  </DomainObject.Predmet.ProtustrankaFormatedWithAdress>
  <DomainObject.Predmet.ProtustrankaFormatedWithAdressOIB>
    <izvorni_sadrzaj> FPO d.o.o., OIB 98417036804, Savska cesta 183, 10000 Zagreb zastupanog po punomoćniku Zsolt Gabor Magori; Laszlo Matyas Tusjak</izvorni_sadrzaj>
    <derivirana_varijabla naziv="DomainObject.Predmet.ProtustrankaFormatedWithAdressOIB_1"> FPO d.o.o., OIB 98417036804, Savska cesta 183, 10000 Zagreb zastupanog po punomoćniku Zsolt Gabor Magori; Laszlo Matyas Tusjak</derivirana_varijabla>
  </DomainObject.Predmet.ProtustrankaFormatedWithAdressOIB>
  <DomainObject.Predmet.ProtustrankaWithAdress>
    <izvorni_sadrzaj>FPO d.o.o. Savska cesta 183, 10000 Zagreb</izvorni_sadrzaj>
    <derivirana_varijabla naziv="DomainObject.Predmet.ProtustrankaWithAdress_1">FPO d.o.o. Savska cesta 183, 10000 Zagreb</derivirana_varijabla>
  </DomainObject.Predmet.ProtustrankaWithAdress>
  <DomainObject.Predmet.ProtustrankaWithAdressOIB>
    <izvorni_sadrzaj>FPO d.o.o., OIB 98417036804, Savska cesta 183, 10000 Zagreb</izvorni_sadrzaj>
    <derivirana_varijabla naziv="DomainObject.Predmet.ProtustrankaWithAdressOIB_1">FPO d.o.o., OIB 98417036804, Savska cesta 183, 10000 Zagreb</derivirana_varijabla>
  </DomainObject.Predmet.ProtustrankaWithAdressOIB>
  <DomainObject.Predmet.ProtustrankaNazivFormated>
    <izvorni_sadrzaj>FPO d.o.o.</izvorni_sadrzaj>
    <derivirana_varijabla naziv="DomainObject.Predmet.ProtustrankaNazivFormated_1">FPO d.o.o.</derivirana_varijabla>
  </DomainObject.Predmet.ProtustrankaNazivFormated>
  <DomainObject.Predmet.ProtustrankaNazivFormatedOIB>
    <izvorni_sadrzaj>FPO d.o.o., OIB 98417036804</izvorni_sadrzaj>
    <derivirana_varijabla naziv="DomainObject.Predmet.ProtustrankaNazivFormatedOIB_1">FPO d.o.o., OIB 98417036804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FPO d.o.o. zastupanog po punomoćniku Zsolt Gabor Magori; Laszlo Matyas Tusjak</item>
    </izvorni_sadrzaj>
    <derivirana_varijabla naziv="DomainObject.Predmet.ProtuStrankaListFormated_1">
      <item>FPO d.o.o. zastupanog po punomoćniku Zsolt Gabor Magori; Laszlo Matyas Tusjak</item>
    </derivirana_varijabla>
  </DomainObject.Predmet.ProtuStrankaListFormated>
  <DomainObject.Predmet.ProtuStrankaListFormatedOIB>
    <izvorni_sadrzaj>
      <item>FPO d.o.o., OIB 98417036804 zastupanog po punomoćniku Zsolt Gabor Magori; Laszlo Matyas Tusjak</item>
    </izvorni_sadrzaj>
    <derivirana_varijabla naziv="DomainObject.Predmet.ProtuStrankaListFormatedOIB_1">
      <item>FPO d.o.o., OIB 98417036804 zastupanog po punomoćniku Zsolt Gabor Magori; Laszlo Matyas Tusjak</item>
    </derivirana_varijabla>
  </DomainObject.Predmet.ProtuStrankaListFormatedOIB>
  <DomainObject.Predmet.ProtuStrankaListFormatedWithAdress>
    <izvorni_sadrzaj>
      <item>FPO d.o.o., Savska cesta 183, 10000 Zagreb zastupanog po punomoćniku Zsolt Gabor Magori; Laszlo Matyas Tusjak</item>
    </izvorni_sadrzaj>
    <derivirana_varijabla naziv="DomainObject.Predmet.ProtuStrankaListFormatedWithAdress_1">
      <item>FPO d.o.o., Savska cesta 183, 10000 Zagreb zastupanog po punomoćniku Zsolt Gabor Magori; Laszlo Matyas Tusjak</item>
    </derivirana_varijabla>
  </DomainObject.Predmet.ProtuStrankaListFormatedWithAdress>
  <DomainObject.Predmet.ProtuStrankaListFormatedWithAdressOIB>
    <izvorni_sadrzaj>
      <item>FPO d.o.o., OIB 98417036804, Savska cesta 183, 10000 Zagreb zastupanog po punomoćniku Zsolt Gabor Magori; Laszlo Matyas Tusjak</item>
    </izvorni_sadrzaj>
    <derivirana_varijabla naziv="DomainObject.Predmet.ProtuStrankaListFormatedWithAdressOIB_1">
      <item>FPO d.o.o., OIB 98417036804, Savska cesta 183, 10000 Zagreb zastupanog po punomoćniku Zsolt Gabor Magori; Laszlo Matyas Tusjak</item>
    </derivirana_varijabla>
  </DomainObject.Predmet.ProtuStrankaListFormatedWithAdressOIB>
  <DomainObject.Predmet.ProtuStrankaListNazivFormated>
    <izvorni_sadrzaj>
      <item>FPO d.o.o.</item>
    </izvorni_sadrzaj>
    <derivirana_varijabla naziv="DomainObject.Predmet.ProtuStrankaListNazivFormated_1">
      <item>FPO d.o.o.</item>
    </derivirana_varijabla>
  </DomainObject.Predmet.ProtuStrankaListNazivFormated>
  <DomainObject.Predmet.ProtuStrankaListNazivFormatedOIB>
    <izvorni_sadrzaj>
      <item>FPO d.o.o., OIB 98417036804</item>
    </izvorni_sadrzaj>
    <derivirana_varijabla naziv="DomainObject.Predmet.ProtuStrankaListNazivFormatedOIB_1">
      <item>FPO d.o.o., OIB 98417036804</item>
    </derivirana_varijabla>
  </DomainObject.Predmet.ProtuStrankaListNazivFormatedOIB>
  <DomainObject.Predmet.OstaliListFormated>
    <izvorni_sadrzaj>
      <item>Zsolt Gabor Magori punomoćnik sudionika u postupku FPO d.o.o.</item>
      <item>Laszlo Matyas Tusjak punomoćnik sudionika u postupku FPO d.o.o.</item>
    </izvorni_sadrzaj>
    <derivirana_varijabla naziv="DomainObject.Predmet.OstaliListFormated_1">
      <item>Zsolt Gabor Magori punomoćnik sudionika u postupku FPO d.o.o.</item>
      <item>Laszlo Matyas Tusjak punomoćnik sudionika u postupku FPO d.o.o.</item>
    </derivirana_varijabla>
  </DomainObject.Predmet.OstaliListFormated>
  <DomainObject.Predmet.OstaliListFormatedOIB>
    <izvorni_sadrzaj>
      <item>Zsolt Gabor Magori, OIB 77881594460 punomoćnik sudionika u postupku FPO d.o.o.</item>
      <item>Laszlo Matyas Tusjak, OIB 77881594460 punomoćnik sudionika u postupku FPO d.o.o.</item>
    </izvorni_sadrzaj>
    <derivirana_varijabla naziv="DomainObject.Predmet.OstaliListFormatedOIB_1">
      <item>Zsolt Gabor Magori, OIB 77881594460 punomoćnik sudionika u postupku FPO d.o.o.</item>
      <item>Laszlo Matyas Tusjak, OIB 77881594460 punomoćnik sudionika u postupku FPO d.o.o.</item>
    </derivirana_varijabla>
  </DomainObject.Predmet.OstaliListFormatedOIB>
  <DomainObject.Predmet.OstaliListFormatedWithAdress>
    <izvorni_sadrzaj>
      <item>Zsolt Gabor Magori, Kiralyhago ter 1. 2em. 7a, Budimpešta punomoćnik sudionika u postupku FPO d.o.o.</item>
      <item>Laszlo Matyas Tusjak, Uromfu utca 022116/0006, Budimpešta punomoćnik sudionika u postupku FPO d.o.o.</item>
    </izvorni_sadrzaj>
    <derivirana_varijabla naziv="DomainObject.Predmet.OstaliListFormatedWithAdress_1">
      <item>Zsolt Gabor Magori, Kiralyhago ter 1. 2em. 7a, Budimpešta punomoćnik sudionika u postupku FPO d.o.o.</item>
      <item>Laszlo Matyas Tusjak, Uromfu utca 022116/0006, Budimpešta punomoćnik sudionika u postupku FPO d.o.o.</item>
    </derivirana_varijabla>
  </DomainObject.Predmet.OstaliListFormatedWithAdress>
  <DomainObject.Predmet.OstaliListFormatedWithAdressOIB>
    <izvorni_sadrzaj>
      <item>Zsolt Gabor Magori, OIB 77881594460, Kiralyhago ter 1. 2em. 7a, Budimpešta punomoćnik sudionika u postupku FPO d.o.o.</item>
      <item>Laszlo Matyas Tusjak, OIB 77881594460, Uromfu utca 022116/0006, Budimpešta punomoćnik sudionika u postupku FPO d.o.o.</item>
    </izvorni_sadrzaj>
    <derivirana_varijabla naziv="DomainObject.Predmet.OstaliListFormatedWithAdressOIB_1">
      <item>Zsolt Gabor Magori, OIB 77881594460, Kiralyhago ter 1. 2em. 7a, Budimpešta punomoćnik sudionika u postupku FPO d.o.o.</item>
      <item>Laszlo Matyas Tusjak, OIB 77881594460, Uromfu utca 022116/0006, Budimpešta punomoćnik sudionika u postupku FPO d.o.o.</item>
    </derivirana_varijabla>
  </DomainObject.Predmet.OstaliListFormatedWithAdressOIB>
  <DomainObject.Predmet.OstaliListNazivFormated>
    <izvorni_sadrzaj>
      <item>Zsolt Gabor Magori</item>
      <item>Laszlo Matyas Tusjak</item>
    </izvorni_sadrzaj>
    <derivirana_varijabla naziv="DomainObject.Predmet.OstaliListNazivFormated_1">
      <item>Zsolt Gabor Magori</item>
      <item>Laszlo Matyas Tusjak</item>
    </derivirana_varijabla>
  </DomainObject.Predmet.OstaliListNazivFormated>
  <DomainObject.Predmet.OstaliListNazivFormatedOIB>
    <izvorni_sadrzaj>
      <item>Zsolt Gabor Magori, OIB 77881594460</item>
      <item>Laszlo Matyas Tusjak, OIB 77881594460</item>
    </izvorni_sadrzaj>
    <derivirana_varijabla naziv="DomainObject.Predmet.OstaliListNazivFormatedOIB_1">
      <item>Zsolt Gabor Magori, OIB 77881594460</item>
      <item>Laszlo Matyas Tusjak, OIB 77881594460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FPO d.o.o.</izvorni_sadrzaj>
    <derivirana_varijabla naziv="DomainObject.Predmet.ProtustrankaIDrugi_1">FPO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FPO d.o.o., OIB 98417036804, Savska cesta 183, 10000 Zagreb</izvorni_sadrzaj>
    <derivirana_varijabla naziv="DomainObject.Predmet.ProtustrankaIDrugiAdressOIB_1">FPO d.o.o., OIB 98417036804,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FPO d.o.o.</item>
      <item>FINA Regionalni centar Zagreb</item>
      <item>Zsolt Gabor Magori</item>
      <item>Laszlo Matyas Tusjak</item>
    </izvorni_sadrzaj>
    <derivirana_varijabla naziv="DomainObject.Predmet.SudioniciListNaziv_1">
      <item>FPO d.o.o.</item>
      <item>FINA Regionalni centar Zagreb</item>
      <item>Zsolt Gabor Magori</item>
      <item>Laszlo Matyas Tusjak</item>
    </derivirana_varijabla>
  </DomainObject.Predmet.SudioniciListNaziv>
  <DomainObject.Predmet.SudioniciListAdressOIB>
    <izvorni_sadrzaj>
      <item>FPO d.o.o., OIB 98417036804, Savska cesta 183,10000 Zagreb</item>
      <item>FINA Regionalni centar Zagreb, OIB 85821130368, Trg svibanjskih žrtava 1995. 1,10000 Zagreb</item>
      <item>Zsolt Gabor Magori, OIB 77881594460, Kiralyhago ter 1. 2em. 7a,Budimpešta</item>
      <item>Laszlo Matyas Tusjak, OIB 77881594460, Uromfu utca 022116/0006,Budimpešta</item>
    </izvorni_sadrzaj>
    <derivirana_varijabla naziv="DomainObject.Predmet.SudioniciListAdressOIB_1">
      <item>FPO d.o.o., OIB 98417036804, Savska cesta 183,10000 Zagreb</item>
      <item>FINA Regionalni centar Zagreb, OIB 85821130368, Trg svibanjskih žrtava 1995. 1,10000 Zagreb</item>
      <item>Zsolt Gabor Magori, OIB 77881594460, Kiralyhago ter 1. 2em. 7a,Budimpešta</item>
      <item>Laszlo Matyas Tusjak, OIB 77881594460, Uromfu utca 022116/0006,Budimpešta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98417036804</item>
      <item>, OIB 85821130368</item>
      <item>, OIB 77881594460</item>
      <item>, OIB 77881594460</item>
    </izvorni_sadrzaj>
    <derivirana_varijabla naziv="DomainObject.Predmet.SudioniciListNazivOIB_1">
      <item>, OIB 98417036804</item>
      <item>, OIB 85821130368</item>
      <item>, OIB 77881594460</item>
      <item>, OIB 77881594460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3805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2016-08-19T10:43:00Z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