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3f2e" w14:paraId="2cf3f2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5330D7">
        <w:t>607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5330D7" w:rsidRPr="005330D7">
        <w:t>ŠLIPOGOR GRADNJA</w:t>
      </w:r>
      <w:r w:rsidR="004C2FAB">
        <w:t xml:space="preserve"> </w:t>
      </w:r>
      <w:r w:rsidR="00F40E15" w:rsidRPr="00F40E15">
        <w:t>d.o.o.</w:t>
      </w:r>
      <w:r w:rsidR="001C0917">
        <w:t xml:space="preserve"> </w:t>
      </w:r>
      <w:r w:rsidR="00B51D17">
        <w:t xml:space="preserve">za </w:t>
      </w:r>
      <w:r w:rsidR="005330D7">
        <w:t>završne radove u graditeljstvu</w:t>
      </w:r>
      <w:r w:rsidR="00AB5F9A">
        <w:t xml:space="preserve"> iz</w:t>
      </w:r>
      <w:r w:rsidR="00B51D17">
        <w:t xml:space="preserve"> </w:t>
      </w:r>
      <w:r w:rsidR="005330D7">
        <w:t>Zagreb</w:t>
      </w:r>
      <w:r w:rsidR="00AB5F9A">
        <w:t>a</w:t>
      </w:r>
      <w:r w:rsidR="001E0250">
        <w:t xml:space="preserve">, </w:t>
      </w:r>
      <w:r w:rsidR="005330D7">
        <w:t>Sv. Mateja 51</w:t>
      </w:r>
      <w:r w:rsidR="001C0917">
        <w:t>, MBS:</w:t>
      </w:r>
      <w:r w:rsidR="005330D7">
        <w:t>050033128</w:t>
      </w:r>
      <w:r w:rsidR="004F22E9">
        <w:t>, OIB:</w:t>
      </w:r>
      <w:r w:rsidR="005330D7">
        <w:t>94929892997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5330D7">
        <w:t>607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5330D7">
        <w:t>258.433</w:t>
      </w:r>
      <w:r w:rsidR="00894B3A">
        <w:t>,</w:t>
      </w:r>
      <w:r w:rsidR="005330D7">
        <w:t>38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330D7">
        <w:t>Gordan Šlipogor</w:t>
      </w:r>
      <w:r w:rsidR="00B51D17">
        <w:t xml:space="preserve"> iz </w:t>
      </w:r>
      <w:r w:rsidR="005330D7">
        <w:t>Zagreb</w:t>
      </w:r>
      <w:r w:rsidR="00B51D17">
        <w:t xml:space="preserve">, </w:t>
      </w:r>
      <w:r w:rsidR="005330D7">
        <w:t>Sv. Mateja 51</w:t>
      </w:r>
      <w:r w:rsidR="00B51D17">
        <w:t>, OIB</w:t>
      </w:r>
      <w:r w:rsidR="004F22E9">
        <w:t>:</w:t>
      </w:r>
      <w:r w:rsidR="005330D7">
        <w:t>76564902548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FB6327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</w:t>
      </w:r>
      <w:r w:rsidR="00FB6327">
        <w:t>21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011" w:rsidR="001A3011">
      <w:r>
        <w:separator/>
      </w:r>
    </w:p>
  </w:endnote>
  <w:endnote w:id="0" w:type="continuationSeparator">
    <w:p w:rsidRDefault="001A3011" w:rsidR="001A3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011" w:rsidR="001A3011">
      <w:r>
        <w:separator/>
      </w:r>
    </w:p>
  </w:footnote>
  <w:footnote w:id="0" w:type="continuationSeparator">
    <w:p w:rsidRDefault="001A3011" w:rsidR="001A3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57D62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A3011"/>
    <w:rsid w:val="001C03CA"/>
    <w:rsid w:val="001C0917"/>
    <w:rsid w:val="001C5DAB"/>
    <w:rsid w:val="001E0250"/>
    <w:rsid w:val="001E5E08"/>
    <w:rsid w:val="00217604"/>
    <w:rsid w:val="00252B2F"/>
    <w:rsid w:val="00257DF6"/>
    <w:rsid w:val="002838A7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C2FAB"/>
    <w:rsid w:val="004F22E9"/>
    <w:rsid w:val="004F282D"/>
    <w:rsid w:val="005330D7"/>
    <w:rsid w:val="00575C1E"/>
    <w:rsid w:val="00593EA3"/>
    <w:rsid w:val="00606F08"/>
    <w:rsid w:val="0061447E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952C3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AB5F9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2163"/>
    <w:rsid w:val="00C171B8"/>
    <w:rsid w:val="00C31D03"/>
    <w:rsid w:val="00CA23E2"/>
    <w:rsid w:val="00CE507E"/>
    <w:rsid w:val="00D7685C"/>
    <w:rsid w:val="00DD01C2"/>
    <w:rsid w:val="00E02C40"/>
    <w:rsid w:val="00E1588A"/>
    <w:rsid w:val="00E2385C"/>
    <w:rsid w:val="00E2720F"/>
    <w:rsid w:val="00E27C16"/>
    <w:rsid w:val="00E82CCC"/>
    <w:rsid w:val="00EA51AA"/>
    <w:rsid w:val="00EB01DD"/>
    <w:rsid w:val="00EB6605"/>
    <w:rsid w:val="00EC5193"/>
    <w:rsid w:val="00F016FE"/>
    <w:rsid w:val="00F143C3"/>
    <w:rsid w:val="00F40E15"/>
    <w:rsid w:val="00FA13EF"/>
    <w:rsid w:val="00FB6327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27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C1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C1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C1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27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C1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C1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C1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ŠLIPOGOR GRADNJA d. o. o. zastupanog po punomoćniku Gordan Šlipogor</izvorni_sadrzaj>
    <derivirana_varijabla naziv="DomainObject.Predmet.ProtustrankaFormated_1">  ŠLIPOGOR GRADNJA d. o. o. zastupanog po punomoćniku Gordan Šlipogor</derivirana_varijabla>
  </DomainObject.Predmet.ProtustrankaFormated>
  <DomainObject.Predmet.ProtustrankaFormatedOIB>
    <izvorni_sadrzaj>  ŠLIPOGOR GRADNJA d. o. o., OIB 94929892997 zastupanog po punomoćniku Gordan Šlipogor</izvorni_sadrzaj>
    <derivirana_varijabla naziv="DomainObject.Predmet.ProtustrankaFormatedOIB_1">  ŠLIPOGOR GRADNJA d. o. o., OIB 94929892997 zastupanog po punomoćniku Gordan Šlipogor</derivirana_varijabla>
  </DomainObject.Predmet.ProtustrankaFormatedOIB>
  <DomainObject.Predmet.ProtustrankaFormatedWithAdress>
    <izvorni_sadrzaj> ŠLIPOGOR GRADNJA d. o. o., Sv. Mateja 51, 10000 Zagreb zastupanog po punomoćniku Gordan Šlipogor</izvorni_sadrzaj>
    <derivirana_varijabla naziv="DomainObject.Predmet.ProtustrankaFormatedWithAdress_1"> ŠLIPOGOR GRADNJA d. o. o., Sv. Mateja 51, 10000 Zagreb zastupanog po punomoćniku Gordan Šlipogor</derivirana_varijabla>
  </DomainObject.Predmet.ProtustrankaFormatedWithAdress>
  <DomainObject.Predmet.ProtustrankaFormatedWithAdressOIB>
    <izvorni_sadrzaj> ŠLIPOGOR GRADNJA d. o. o., OIB 94929892997, Sv. Mateja 51, 10000 Zagreb zastupanog po punomoćniku Gordan Šlipogor</izvorni_sadrzaj>
    <derivirana_varijabla naziv="DomainObject.Predmet.ProtustrankaFormatedWithAdressOIB_1"> ŠLIPOGOR GRADNJA d. o. o., OIB 94929892997, Sv. Mateja 51, 10000 Zagreb zastupanog po punomoćniku Gordan Šlipogor</derivirana_varijabla>
  </DomainObject.Predmet.ProtustrankaFormatedWithAdressOIB>
  <DomainObject.Predmet.ProtustrankaWithAdress>
    <izvorni_sadrzaj>ŠLIPOGOR GRADNJA d. o. o. Sv. Mateja 51, 10000 Zagreb</izvorni_sadrzaj>
    <derivirana_varijabla naziv="DomainObject.Predmet.ProtustrankaWithAdress_1">ŠLIPOGOR GRADNJA d. o. o. Sv. Mateja 51, 10000 Zagreb</derivirana_varijabla>
  </DomainObject.Predmet.ProtustrankaWithAdress>
  <DomainObject.Predmet.ProtustrankaWithAdressOIB>
    <izvorni_sadrzaj>ŠLIPOGOR GRADNJA d. o. o., OIB 94929892997, Sv. Mateja 51, 10000 Zagreb</izvorni_sadrzaj>
    <derivirana_varijabla naziv="DomainObject.Predmet.ProtustrankaWithAdressOIB_1">ŠLIPOGOR GRADNJA d. o. o., OIB 94929892997, Sv. Mateja 51, 10000 Zagreb</derivirana_varijabla>
  </DomainObject.Predmet.ProtustrankaWithAdressOIB>
  <DomainObject.Predmet.ProtustrankaNazivFormated>
    <izvorni_sadrzaj>ŠLIPOGOR GRADNJA d. o. o.</izvorni_sadrzaj>
    <derivirana_varijabla naziv="DomainObject.Predmet.ProtustrankaNazivFormated_1">ŠLIPOGOR GRADNJA d. o. o.</derivirana_varijabla>
  </DomainObject.Predmet.ProtustrankaNazivFormated>
  <DomainObject.Predmet.ProtustrankaNazivFormatedOIB>
    <izvorni_sadrzaj>ŠLIPOGOR GRADNJA d. o. o., OIB 94929892997</izvorni_sadrzaj>
    <derivirana_varijabla naziv="DomainObject.Predmet.ProtustrankaNazivFormatedOIB_1">ŠLIPOGOR GRADNJA d. o. o., OIB 94929892997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ŠLIPOGOR GRADNJA d. o. o. zastupanog po punomoćniku Gordan Šlipogor</item>
    </izvorni_sadrzaj>
    <derivirana_varijabla naziv="DomainObject.Predmet.ProtuStrankaListFormated_1">
      <item>ŠLIPOGOR GRADNJA d. o. o. zastupanog po punomoćniku Gordan Šlipogor</item>
    </derivirana_varijabla>
  </DomainObject.Predmet.ProtuStrankaListFormated>
  <DomainObject.Predmet.ProtuStrankaListFormatedOIB>
    <izvorni_sadrzaj>
      <item>ŠLIPOGOR GRADNJA d. o. o., OIB 94929892997 zastupanog po punomoćniku Gordan Šlipogor</item>
    </izvorni_sadrzaj>
    <derivirana_varijabla naziv="DomainObject.Predmet.ProtuStrankaListFormatedOIB_1">
      <item>ŠLIPOGOR GRADNJA d. o. o., OIB 94929892997 zastupanog po punomoćniku Gordan Šlipogor</item>
    </derivirana_varijabla>
  </DomainObject.Predmet.ProtuStrankaListFormatedOIB>
  <DomainObject.Predmet.ProtuStrankaListFormatedWithAdress>
    <izvorni_sadrzaj>
      <item>ŠLIPOGOR GRADNJA d. o. o., Sv. Mateja 51, 10000 Zagreb zastupanog po punomoćniku Gordan Šlipogor</item>
    </izvorni_sadrzaj>
    <derivirana_varijabla naziv="DomainObject.Predmet.ProtuStrankaListFormatedWithAdress_1">
      <item>ŠLIPOGOR GRADNJA d. o. o., Sv. Mateja 51, 10000 Zagreb zastupanog po punomoćniku Gordan Šlipogor</item>
    </derivirana_varijabla>
  </DomainObject.Predmet.ProtuStrankaListFormatedWithAdress>
  <DomainObject.Predmet.ProtuStrankaListFormatedWithAdressOIB>
    <izvorni_sadrzaj>
      <item>ŠLIPOGOR GRADNJA d. o. o., OIB 94929892997, Sv. Mateja 51, 10000 Zagreb zastupanog po punomoćniku Gordan Šlipogor</item>
    </izvorni_sadrzaj>
    <derivirana_varijabla naziv="DomainObject.Predmet.ProtuStrankaListFormatedWithAdressOIB_1">
      <item>ŠLIPOGOR GRADNJA d. o. o., OIB 94929892997, Sv. Mateja 51, 10000 Zagreb zastupanog po punomoćniku Gordan Šlipogor</item>
    </derivirana_varijabla>
  </DomainObject.Predmet.ProtuStrankaListFormatedWithAdressOIB>
  <DomainObject.Predmet.ProtuStrankaListNazivFormated>
    <izvorni_sadrzaj>
      <item>ŠLIPOGOR GRADNJA d. o. o.</item>
    </izvorni_sadrzaj>
    <derivirana_varijabla naziv="DomainObject.Predmet.ProtuStrankaListNazivFormated_1">
      <item>ŠLIPOGOR GRADNJA d. o. o.</item>
    </derivirana_varijabla>
  </DomainObject.Predmet.ProtuStrankaListNazivFormated>
  <DomainObject.Predmet.ProtuStrankaListNazivFormatedOIB>
    <izvorni_sadrzaj>
      <item>ŠLIPOGOR GRADNJA d. o. o., OIB 94929892997</item>
    </izvorni_sadrzaj>
    <derivirana_varijabla naziv="DomainObject.Predmet.ProtuStrankaListNazivFormatedOIB_1">
      <item>ŠLIPOGOR GRADNJA d. o. o., OIB 94929892997</item>
    </derivirana_varijabla>
  </DomainObject.Predmet.ProtuStrankaListNazivFormatedOIB>
  <DomainObject.Predmet.OstaliListFormated>
    <izvorni_sadrzaj>
      <item>Gordan Šlipogor punomoćnik sudionika u postupku ŠLIPOGOR GRADNJA d. o. o.</item>
    </izvorni_sadrzaj>
    <derivirana_varijabla naziv="DomainObject.Predmet.OstaliListFormated_1">
      <item>Gordan Šlipogor punomoćnik sudionika u postupku ŠLIPOGOR GRADNJA d. o. o.</item>
    </derivirana_varijabla>
  </DomainObject.Predmet.OstaliListFormated>
  <DomainObject.Predmet.OstaliListFormatedOIB>
    <izvorni_sadrzaj>
      <item>Gordan Šlipogor, OIB 76564902548 punomoćnik sudionika u postupku ŠLIPOGOR GRADNJA d. o. o.</item>
    </izvorni_sadrzaj>
    <derivirana_varijabla naziv="DomainObject.Predmet.OstaliListFormatedOIB_1">
      <item>Gordan Šlipogor, OIB 76564902548 punomoćnik sudionika u postupku ŠLIPOGOR GRADNJA d. o. o.</item>
    </derivirana_varijabla>
  </DomainObject.Predmet.OstaliListFormatedOIB>
  <DomainObject.Predmet.OstaliListFormatedWithAdress>
    <izvorni_sadrzaj>
      <item>Gordan Šlipogor, Sv. Mateja 51, 10000 Zagreb punomoćnik sudionika u postupku ŠLIPOGOR GRADNJA d. o. o.</item>
    </izvorni_sadrzaj>
    <derivirana_varijabla naziv="DomainObject.Predmet.OstaliListFormatedWithAdress_1">
      <item>Gordan Šlipogor, Sv. Mateja 51, 10000 Zagreb punomoćnik sudionika u postupku ŠLIPOGOR GRADNJA d. o. o.</item>
    </derivirana_varijabla>
  </DomainObject.Predmet.OstaliListFormatedWithAdress>
  <DomainObject.Predmet.OstaliListFormatedWithAdressOIB>
    <izvorni_sadrzaj>
      <item>Gordan Šlipogor, OIB 76564902548, Sv. Mateja 51, 10000 Zagreb punomoćnik sudionika u postupku ŠLIPOGOR GRADNJA d. o. o.</item>
    </izvorni_sadrzaj>
    <derivirana_varijabla naziv="DomainObject.Predmet.OstaliListFormatedWithAdressOIB_1">
      <item>Gordan Šlipogor, OIB 76564902548, Sv. Mateja 51, 10000 Zagreb punomoćnik sudionika u postupku ŠLIPOGOR GRADNJA d. o. o.</item>
    </derivirana_varijabla>
  </DomainObject.Predmet.OstaliListFormatedWithAdressOIB>
  <DomainObject.Predmet.OstaliListNazivFormated>
    <izvorni_sadrzaj>
      <item>Gordan Šlipogor</item>
    </izvorni_sadrzaj>
    <derivirana_varijabla naziv="DomainObject.Predmet.OstaliListNazivFormated_1">
      <item>Gordan Šlipogor</item>
    </derivirana_varijabla>
  </DomainObject.Predmet.OstaliListNazivFormated>
  <DomainObject.Predmet.OstaliListNazivFormatedOIB>
    <izvorni_sadrzaj>
      <item>Gordan Šlipogor, OIB 76564902548</item>
    </izvorni_sadrzaj>
    <derivirana_varijabla naziv="DomainObject.Predmet.OstaliListNazivFormatedOIB_1">
      <item>Gordan Šlipogor, OIB 76564902548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ŠLIPOGOR GRADNJA d. o. o.</izvorni_sadrzaj>
    <derivirana_varijabla naziv="DomainObject.Predmet.ProtustrankaIDrugi_1">ŠLIPOGOR GRADNJA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ŠLIPOGOR GRADNJA d. o. o., OIB 94929892997, Sv. Mateja 51, 10000 Zagreb</izvorni_sadrzaj>
    <derivirana_varijabla naziv="DomainObject.Predmet.ProtustrankaIDrugiAdressOIB_1">ŠLIPOGOR GRADNJA d. o. o., OIB 94929892997, Sv. Mateja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ŠLIPOGOR GRADNJA d. o. o.</item>
      <item>FINA Regionalni centar Zagreb</item>
      <item>Gordan Šlipogor</item>
    </izvorni_sadrzaj>
    <derivirana_varijabla naziv="DomainObject.Predmet.SudioniciListNaziv_1">
      <item>ŠLIPOGOR GRADNJA d. o. o.</item>
      <item>FINA Regionalni centar Zagreb</item>
      <item>Gordan Šlipogor</item>
    </derivirana_varijabla>
  </DomainObject.Predmet.SudioniciListNaziv>
  <DomainObject.Predmet.SudioniciListAdressOIB>
    <izvorni_sadrzaj>
      <item>ŠLIPOGOR GRADNJA d. o. o., OIB 94929892997, Sv. Mateja 51,10000 Zagreb</item>
      <item>FINA Regionalni centar Zagreb, OIB 85821130368, Trg svibanjskih žrtava 1995. 1,10000 Zagreb</item>
      <item>Gordan Šlipogor, OIB 76564902548, Sv. Mateja 51,10000 Zagreb</item>
    </izvorni_sadrzaj>
    <derivirana_varijabla naziv="DomainObject.Predmet.SudioniciListAdressOIB_1">
      <item>ŠLIPOGOR GRADNJA d. o. o., OIB 94929892997, Sv. Mateja 51,10000 Zagreb</item>
      <item>FINA Regionalni centar Zagreb, OIB 85821130368, Trg svibanjskih žrtava 1995. 1,10000 Zagreb</item>
      <item>Gordan Šlipogor, OIB 76564902548, Sv. Mateja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94929892997</item>
      <item>, OIB 85821130368</item>
      <item>, OIB 76564902548</item>
    </izvorni_sadrzaj>
    <derivirana_varijabla naziv="DomainObject.Predmet.SudioniciListNazivOIB_1">
      <item>, OIB 94929892997</item>
      <item>, OIB 85821130368</item>
      <item>, OIB 76564902548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1735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2016-06-20T07:24:00Z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