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8029" w14:paraId="5e98029" w:rsidRDefault="00ED4D20" w:rsidP="00A373E6" w:rsidR="00A373E6">
      <w:pPr>
        <w:jc w:val="both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522605</wp:posOffset>
            </wp:positionH>
            <wp:positionV relativeFrom="paragraph">
              <wp:posOffset>-82550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5C0A92" w:rsidP="00A373E6" w:rsidR="005C0A92">
      <w:pPr>
        <w:jc w:val="both"/>
      </w:pPr>
    </w:p>
    <w:p w:rsidRDefault="005C0A92" w:rsidP="00A373E6" w:rsidR="005C0A92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>
      <w:pPr>
        <w:jc w:val="both"/>
        <w:rPr>
          <w:b/>
        </w:rPr>
      </w:pPr>
      <w:r>
        <w:t xml:space="preserve">OPĆINSKI SUD U RIJECI          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Posl.br.</w:t>
      </w:r>
      <w:r w:rsidR="00E07820">
        <w:rPr>
          <w:b/>
        </w:rPr>
        <w:t>Sp-24</w:t>
      </w:r>
      <w:r w:rsidR="003636A1">
        <w:rPr>
          <w:b/>
        </w:rPr>
        <w:t>/16</w:t>
      </w:r>
    </w:p>
    <w:p w:rsidRDefault="00A373E6" w:rsidP="00A373E6" w:rsidR="00A373E6">
      <w:pPr>
        <w:jc w:val="both"/>
        <w:rPr>
          <w:b/>
        </w:rPr>
      </w:pPr>
    </w:p>
    <w:p w:rsidRDefault="00B139AD" w:rsidP="00B139AD" w:rsidR="00B139AD" w:rsidRPr="00E7213E">
      <w:pPr>
        <w:rPr>
          <w:b/>
          <w:sz w:val="28"/>
          <w:szCs w:val="28"/>
        </w:rPr>
      </w:pPr>
    </w:p>
    <w:p w:rsidRDefault="00A373E6" w:rsidP="00ED4D20" w:rsidR="00A373E6" w:rsidRPr="00E7213E">
      <w:pPr>
        <w:jc w:val="center"/>
        <w:rPr>
          <w:b/>
          <w:sz w:val="28"/>
          <w:szCs w:val="28"/>
        </w:rPr>
      </w:pPr>
    </w:p>
    <w:p w:rsidRDefault="00B139AD" w:rsidP="00B139AD" w:rsidR="00B139AD">
      <w:pPr>
        <w:jc w:val="both"/>
      </w:pPr>
    </w:p>
    <w:p w:rsidRDefault="003636A1" w:rsidP="003636A1" w:rsidR="003636A1">
      <w:pPr>
        <w:ind w:firstLine="708"/>
      </w:pPr>
      <w:r w:rsidRPr="00E701B1">
        <w:t xml:space="preserve">Općinski su u Rijeci po sucu toga suda </w:t>
      </w:r>
      <w:r>
        <w:t>Neli Radičević,</w:t>
      </w:r>
      <w:r w:rsidRPr="00E701B1">
        <w:t xml:space="preserve"> u</w:t>
      </w:r>
      <w:r w:rsidR="00B54191" w:rsidRPr="00E701B1">
        <w:t xml:space="preserve"> </w:t>
      </w:r>
      <w:r w:rsidR="00B54191">
        <w:t>pravnoj stvari</w:t>
      </w:r>
      <w:r>
        <w:t xml:space="preserve">  predlagatelja -</w:t>
      </w:r>
      <w:r w:rsidRPr="00E701B1">
        <w:t xml:space="preserve"> potrošača  </w:t>
      </w:r>
      <w:r w:rsidR="00B54191">
        <w:t xml:space="preserve">MAJE KOSANOVIĆ </w:t>
      </w:r>
      <w:r w:rsidRPr="00E701B1">
        <w:t xml:space="preserve"> iz </w:t>
      </w:r>
      <w:r w:rsidR="00B54191">
        <w:t xml:space="preserve">Rijeke, </w:t>
      </w:r>
      <w:proofErr w:type="spellStart"/>
      <w:r w:rsidR="00B54191">
        <w:t>B.Vidasa</w:t>
      </w:r>
      <w:proofErr w:type="spellEnd"/>
      <w:r w:rsidR="00B54191">
        <w:t xml:space="preserve"> 21,</w:t>
      </w:r>
      <w:r w:rsidR="00DE5B35">
        <w:t xml:space="preserve"> OIB:61103752123</w:t>
      </w:r>
      <w:r w:rsidRPr="00E701B1">
        <w:t xml:space="preserve">  </w:t>
      </w:r>
      <w:r w:rsidR="00B54191">
        <w:t xml:space="preserve">zast.po pun. Marku </w:t>
      </w:r>
      <w:proofErr w:type="spellStart"/>
      <w:r w:rsidR="00B54191">
        <w:t>Ferri</w:t>
      </w:r>
      <w:proofErr w:type="spellEnd"/>
      <w:r w:rsidR="00B54191">
        <w:t xml:space="preserve"> </w:t>
      </w:r>
      <w:proofErr w:type="spellStart"/>
      <w:r w:rsidR="00B54191">
        <w:t>odv</w:t>
      </w:r>
      <w:proofErr w:type="spellEnd"/>
      <w:r w:rsidR="00B54191">
        <w:t>. iz Rijeke, dana 22.svibnja 2017.godine ,donosi slijedeći</w:t>
      </w:r>
    </w:p>
    <w:p w:rsidRDefault="005C0A92" w:rsidP="003636A1" w:rsidR="005C0A92">
      <w:pPr>
        <w:ind w:firstLine="708"/>
      </w:pPr>
    </w:p>
    <w:p w:rsidRDefault="00B54191" w:rsidP="003636A1" w:rsidR="00B54191" w:rsidRPr="005C0A92">
      <w:pPr>
        <w:ind w:firstLine="708"/>
        <w:rPr>
          <w:b/>
        </w:rPr>
      </w:pPr>
    </w:p>
    <w:p w:rsidRDefault="00B54191" w:rsidP="00B54191" w:rsidR="00B54191">
      <w:pPr>
        <w:ind w:firstLine="708"/>
        <w:jc w:val="center"/>
        <w:rPr>
          <w:b/>
        </w:rPr>
      </w:pPr>
      <w:r w:rsidRPr="005C0A92">
        <w:rPr>
          <w:b/>
        </w:rPr>
        <w:t xml:space="preserve">Z A K L J U Č A K </w:t>
      </w:r>
    </w:p>
    <w:p w:rsidRDefault="005C0A92" w:rsidP="00B54191" w:rsidR="005C0A92" w:rsidRPr="005C0A92">
      <w:pPr>
        <w:ind w:firstLine="708"/>
        <w:jc w:val="center"/>
        <w:rPr>
          <w:b/>
        </w:rPr>
      </w:pPr>
    </w:p>
    <w:p w:rsidRDefault="005C0A92" w:rsidP="00B54191" w:rsidR="005C0A92">
      <w:pPr>
        <w:ind w:firstLine="708"/>
        <w:jc w:val="center"/>
      </w:pPr>
    </w:p>
    <w:p w:rsidRDefault="005C0A92" w:rsidP="005C0A92" w:rsidR="005C0A92">
      <w:pPr>
        <w:pStyle w:val="Odlomakpopisa"/>
        <w:numPr>
          <w:ilvl w:val="0"/>
          <w:numId w:val="4"/>
        </w:numPr>
        <w:jc w:val="both"/>
      </w:pPr>
      <w:r>
        <w:t xml:space="preserve">Nalaže se Maji Kosanović da u roku od 30 dana predujmi troškove postupka u </w:t>
      </w:r>
    </w:p>
    <w:p w:rsidRDefault="005C0A92" w:rsidP="005C0A92" w:rsidR="005C0A92">
      <w:pPr>
        <w:jc w:val="both"/>
      </w:pPr>
      <w:r>
        <w:t>iznosu od 1.000,00 kn na žiro račun suda  br.</w:t>
      </w:r>
      <w:r w:rsidRPr="00406D7C">
        <w:t xml:space="preserve"> </w:t>
      </w:r>
      <w:r>
        <w:t xml:space="preserve">HR0323900011300002256, model HR05 ,poziv na br.24-16 uz opis plaćanja: predujam za troškove stečajnog potrošača u predmetu </w:t>
      </w:r>
      <w:proofErr w:type="spellStart"/>
      <w:r>
        <w:t>Sp</w:t>
      </w:r>
      <w:proofErr w:type="spellEnd"/>
      <w:r>
        <w:t>-24/16.</w:t>
      </w:r>
    </w:p>
    <w:p w:rsidRDefault="005C0A92" w:rsidP="005C0A92" w:rsidR="005C0A92">
      <w:pPr>
        <w:jc w:val="both"/>
      </w:pPr>
    </w:p>
    <w:p w:rsidRDefault="005C0A92" w:rsidP="005C0A92" w:rsidR="005C0A92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ima imovine, sud </w:t>
      </w:r>
    </w:p>
    <w:p w:rsidRDefault="005C0A92" w:rsidP="005C0A92" w:rsidR="005C0A92">
      <w:pPr>
        <w:jc w:val="both"/>
      </w:pPr>
      <w:r>
        <w:t>može odlučiti da se troškovi postupka predujme iz proračunskih sredstava,a predujmljeni troškovi postupka naknade prioritetno iz unovčene imovine potrošača.</w:t>
      </w:r>
    </w:p>
    <w:p w:rsidRDefault="005C0A92" w:rsidP="005C0A92" w:rsidR="005C0A92">
      <w:pPr>
        <w:jc w:val="both"/>
      </w:pPr>
    </w:p>
    <w:p w:rsidRDefault="005C0A92" w:rsidP="005C0A92" w:rsidR="005C0A92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nema imovine , </w:t>
      </w:r>
    </w:p>
    <w:p w:rsidRDefault="005C0A92" w:rsidP="005C0A92" w:rsidR="005C0A92">
      <w:pPr>
        <w:jc w:val="both"/>
      </w:pPr>
      <w:r>
        <w:t>može se osloboditi obveze uplate predujam na način i uz pretpostavke propisane posebnim propisom kojim se uređuje besplatna pravna pomoć .</w:t>
      </w:r>
    </w:p>
    <w:p w:rsidRDefault="005C0A92" w:rsidP="005C0A92" w:rsidR="005C0A92">
      <w:pPr>
        <w:jc w:val="both"/>
      </w:pPr>
    </w:p>
    <w:p w:rsidRDefault="005C0A92" w:rsidP="005C0A92" w:rsidR="005C0A92" w:rsidRPr="00E701B1">
      <w:pPr>
        <w:jc w:val="both"/>
      </w:pPr>
      <w:r>
        <w:tab/>
        <w:t>4.Ako potrošač ne predujmi troškove postupka stečaja potrošača, sud će prijedlog odbaciti kao nedopušten ( čl.114.st.5. Stečajnog zakona u svezi čl.23.zakona o stečaju potrošača)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center"/>
      </w:pPr>
      <w:r>
        <w:t>U Rijeci, dne.  22.svibnja 2017.godine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Nela Radičević  v.r.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  <w:r>
        <w:t>UPUTA O PRAVNOM LIJEKU:</w:t>
      </w:r>
    </w:p>
    <w:p w:rsidRDefault="005C0A92" w:rsidP="005C0A92" w:rsidR="005C0A92">
      <w:pPr>
        <w:jc w:val="both"/>
      </w:pPr>
      <w:r>
        <w:t>Protiv zaključka nije dopušten pravni lijek.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  <w:rPr>
          <w:b/>
        </w:rPr>
      </w:pPr>
    </w:p>
    <w:p w:rsidRDefault="005C0A92" w:rsidP="005C0A92" w:rsidR="005C0A92" w:rsidRPr="00BD08E3">
      <w:pPr>
        <w:jc w:val="both"/>
        <w:rPr>
          <w:b/>
        </w:rPr>
      </w:pPr>
      <w:r w:rsidRPr="00BD08E3">
        <w:rPr>
          <w:b/>
        </w:rPr>
        <w:t>RJ.</w:t>
      </w:r>
    </w:p>
    <w:p w:rsidRDefault="005C0A92" w:rsidP="005C0A92" w:rsidR="005C0A92">
      <w:pPr>
        <w:jc w:val="both"/>
      </w:pPr>
    </w:p>
    <w:p w:rsidRDefault="005C0A92" w:rsidP="005C0A92" w:rsidR="005C0A92">
      <w:pPr>
        <w:numPr>
          <w:ilvl w:val="0"/>
          <w:numId w:val="1"/>
        </w:numPr>
        <w:jc w:val="both"/>
      </w:pPr>
      <w:r>
        <w:t>rješenje nepravomoćno</w:t>
      </w:r>
    </w:p>
    <w:p w:rsidRDefault="005C0A92" w:rsidP="005C0A92" w:rsidR="005C0A92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5C0A92" w:rsidP="005C0A92" w:rsidR="005C0A92">
      <w:pPr>
        <w:numPr>
          <w:ilvl w:val="0"/>
          <w:numId w:val="1"/>
        </w:numPr>
        <w:jc w:val="both"/>
      </w:pPr>
      <w:r>
        <w:t>kal. 30 dana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5C0A92" w:rsidP="005C0A92" w:rsidR="005C0A92">
      <w:pPr>
        <w:jc w:val="both"/>
      </w:pPr>
    </w:p>
    <w:p w:rsidRDefault="005C0A92" w:rsidP="005C0A92" w:rsidR="005C0A92">
      <w:pPr>
        <w:ind w:left="360"/>
        <w:jc w:val="both"/>
      </w:pPr>
      <w:r>
        <w:t>-pun. potrošača</w:t>
      </w:r>
    </w:p>
    <w:p w:rsidRDefault="005C0A92" w:rsidP="005C0A92" w:rsidR="005C0A92">
      <w:pPr>
        <w:ind w:left="360"/>
        <w:jc w:val="both"/>
      </w:pPr>
      <w:r>
        <w:t>-e-oglasna ploča</w:t>
      </w:r>
    </w:p>
    <w:p w:rsidRDefault="005C0A92" w:rsidP="005C0A92" w:rsidR="005C0A92">
      <w:pPr>
        <w:ind w:left="360"/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  <w:r>
        <w:t xml:space="preserve">          </w:t>
      </w:r>
    </w:p>
    <w:p w:rsidRDefault="005C0A92" w:rsidP="005C0A92" w:rsidR="005C0A92">
      <w:pPr>
        <w:jc w:val="both"/>
      </w:pPr>
    </w:p>
    <w:p w:rsidRDefault="005C0A92" w:rsidP="005C0A92" w:rsidR="005C0A92">
      <w:pPr>
        <w:jc w:val="both"/>
      </w:pPr>
      <w:r>
        <w:t xml:space="preserve">                                                      U Rijeci, dne.22.svibnja</w:t>
      </w:r>
      <w:bookmarkStart w:name="_GoBack" w:id="0"/>
      <w:bookmarkEnd w:id="0"/>
      <w:r>
        <w:t xml:space="preserve"> 2017.g.</w:t>
      </w:r>
    </w:p>
    <w:p w:rsidRDefault="005C0A92" w:rsidP="005C0A92" w:rsidR="005C0A92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5C0A92" w:rsidP="005C0A92" w:rsidR="005C0A92">
      <w:pPr>
        <w:jc w:val="both"/>
      </w:pPr>
    </w:p>
    <w:p w:rsidRDefault="005C0A92" w:rsidP="005C0A92" w:rsidR="005C0A92" w:rsidRPr="00A373E6"/>
    <w:p w:rsidRDefault="005C0A92" w:rsidP="005C0A92" w:rsidR="005C0A92">
      <w:pPr>
        <w:ind w:firstLine="708"/>
      </w:pPr>
    </w:p>
    <w:p w:rsidRDefault="00B54191" w:rsidP="00B54191" w:rsidR="00B54191">
      <w:pPr>
        <w:ind w:firstLine="708"/>
        <w:jc w:val="center"/>
      </w:pPr>
    </w:p>
    <w:sectPr w:rsidR="00B541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4D15A97"/>
    <w:multiLevelType w:val="hybridMultilevel"/>
    <w:tmpl w:val="BB08B290"/>
    <w:lvl w:tplc="80D042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B1B8B"/>
    <w:rsid w:val="000D2DDE"/>
    <w:rsid w:val="000E4B09"/>
    <w:rsid w:val="00134C15"/>
    <w:rsid w:val="00150896"/>
    <w:rsid w:val="0018765D"/>
    <w:rsid w:val="001E07D0"/>
    <w:rsid w:val="00247746"/>
    <w:rsid w:val="00255F59"/>
    <w:rsid w:val="00267941"/>
    <w:rsid w:val="00283315"/>
    <w:rsid w:val="002A10E4"/>
    <w:rsid w:val="00346DCA"/>
    <w:rsid w:val="003636A1"/>
    <w:rsid w:val="003B547A"/>
    <w:rsid w:val="003E2B09"/>
    <w:rsid w:val="004603BD"/>
    <w:rsid w:val="004F5ABF"/>
    <w:rsid w:val="005973A4"/>
    <w:rsid w:val="005C0A92"/>
    <w:rsid w:val="005F5F5E"/>
    <w:rsid w:val="006F0454"/>
    <w:rsid w:val="007660AB"/>
    <w:rsid w:val="007879EB"/>
    <w:rsid w:val="00794088"/>
    <w:rsid w:val="007F4ABA"/>
    <w:rsid w:val="008521DD"/>
    <w:rsid w:val="008B558E"/>
    <w:rsid w:val="009D4F9B"/>
    <w:rsid w:val="009E0D69"/>
    <w:rsid w:val="00A373E6"/>
    <w:rsid w:val="00A70E53"/>
    <w:rsid w:val="00A9305B"/>
    <w:rsid w:val="00AC3C42"/>
    <w:rsid w:val="00AF4666"/>
    <w:rsid w:val="00B11591"/>
    <w:rsid w:val="00B139AD"/>
    <w:rsid w:val="00B461BB"/>
    <w:rsid w:val="00B54191"/>
    <w:rsid w:val="00BD03FB"/>
    <w:rsid w:val="00BD08E3"/>
    <w:rsid w:val="00BD78F3"/>
    <w:rsid w:val="00C84934"/>
    <w:rsid w:val="00CC4C0B"/>
    <w:rsid w:val="00CD30E3"/>
    <w:rsid w:val="00D06BC7"/>
    <w:rsid w:val="00D22992"/>
    <w:rsid w:val="00D56F27"/>
    <w:rsid w:val="00DE5B35"/>
    <w:rsid w:val="00E001BD"/>
    <w:rsid w:val="00E07820"/>
    <w:rsid w:val="00ED4D20"/>
    <w:rsid w:val="00EF4B61"/>
    <w:rsid w:val="00F87066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F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5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F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5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Sp-24/2016-3</izvorni_sadrzaj>
    <derivirana_varijabla naziv="DomainObject.Oznaka_1">Sp-24/2016-3</derivirana_varijabla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Sp-24/2016</izvorni_sadrzaj>
    <derivirana_varijabla naziv="DomainObject.Predmet.OznakaBroj_1">Sp-24/2016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od 04. 05. 17.</izvorni_sadrzaj>
    <derivirana_varijabla naziv="DomainObject.Predmet.PrimjedbaSuca_1">podnesak od 04. 05. 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Maja Kosanović</izvorni_sadrzaj>
    <derivirana_varijabla naziv="DomainObject.Predmet.StrankaFormated_1">  Maja Kosanović</derivirana_varijabla>
  </DomainObject.Predmet.StrankaFormated>
  <DomainObject.Predmet.StrankaFormatedOIB>
    <izvorni_sadrzaj>  Maja Kosanović, OIB 61103752123</izvorni_sadrzaj>
    <derivirana_varijabla naziv="DomainObject.Predmet.StrankaFormatedOIB_1">  Maja Kosanović, OIB 61103752123</derivirana_varijabla>
  </DomainObject.Predmet.StrankaFormatedOIB>
  <DomainObject.Predmet.StrankaFormatedWithAdress>
    <izvorni_sadrzaj> Maja Kosanović, Bože Vidasa 21, 51000 Rijeka</izvorni_sadrzaj>
    <derivirana_varijabla naziv="DomainObject.Predmet.StrankaFormatedWithAdress_1"> Maja Kosanović, Bože Vidasa 21, 51000 Rijeka</derivirana_varijabla>
  </DomainObject.Predmet.StrankaFormatedWithAdress>
  <DomainObject.Predmet.StrankaFormatedWithAdressOIB>
    <izvorni_sadrzaj> Maja Kosanović, OIB 61103752123, Bože Vidasa 21, 51000 Rijeka</izvorni_sadrzaj>
    <derivirana_varijabla naziv="DomainObject.Predmet.StrankaFormatedWithAdressOIB_1"> Maja Kosanović, OIB 61103752123, Bože Vidasa 21, 51000 Rijeka</derivirana_varijabla>
  </DomainObject.Predmet.StrankaFormatedWithAdressOIB>
  <DomainObject.Predmet.StrankaWithAdress>
    <izvorni_sadrzaj>Maja Kosanović Bože Vidasa 21,51000 Rijeka</izvorni_sadrzaj>
    <derivirana_varijabla naziv="DomainObject.Predmet.StrankaWithAdress_1">Maja Kosanović Bože Vidasa 21,51000 Rijeka</derivirana_varijabla>
  </DomainObject.Predmet.StrankaWithAdress>
  <DomainObject.Predmet.StrankaWithAdressOIB>
    <izvorni_sadrzaj>Maja Kosanović, OIB 61103752123, Bože Vidasa 21,51000 Rijeka</izvorni_sadrzaj>
    <derivirana_varijabla naziv="DomainObject.Predmet.StrankaWithAdressOIB_1">Maja Kosanović, OIB 61103752123, Bože Vidasa 21,51000 Rijeka</derivirana_varijabla>
  </DomainObject.Predmet.StrankaWithAdressOIB>
  <DomainObject.Predmet.StrankaNazivFormated>
    <izvorni_sadrzaj>Maja Kosanović</izvorni_sadrzaj>
    <derivirana_varijabla naziv="DomainObject.Predmet.StrankaNazivFormated_1">Maja Kosanović</derivirana_varijabla>
  </DomainObject.Predmet.StrankaNazivFormated>
  <DomainObject.Predmet.StrankaNazivFormatedOIB>
    <izvorni_sadrzaj>Maja Kosanović, OIB 61103752123</izvorni_sadrzaj>
    <derivirana_varijabla naziv="DomainObject.Predmet.StrankaNazivFormatedOIB_1">Maja Kosanović, OIB 61103752123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>72961.80</izvorni_sadrzaj>
    <derivirana_varijabla naziv="DomainObject.Predmet.TrenutnaVrijednost_1">72961.80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Arna Gotlibović</izvorni_sadrzaj>
    <derivirana_varijabla naziv="DomainObject.Predmet.Zapisnicar_1">Arna Gotlibović</derivirana_varijabla>
  </DomainObject.Predmet.Zapisnicar>
  <DomainObject.Predmet.StrankaListFormated>
    <izvorni_sadrzaj>
      <item>Maja Kosanović</item>
    </izvorni_sadrzaj>
    <derivirana_varijabla naziv="DomainObject.Predmet.StrankaListFormated_1">
      <item>Maja Kosanović</item>
    </derivirana_varijabla>
  </DomainObject.Predmet.StrankaListFormated>
  <DomainObject.Predmet.StrankaListFormatedOIB>
    <izvorni_sadrzaj>
      <item>Maja Kosanović, OIB 61103752123</item>
    </izvorni_sadrzaj>
    <derivirana_varijabla naziv="DomainObject.Predmet.StrankaListFormatedOIB_1">
      <item>Maja Kosanović, OIB 61103752123</item>
    </derivirana_varijabla>
  </DomainObject.Predmet.StrankaListFormatedOIB>
  <DomainObject.Predmet.StrankaListFormatedWithAdress>
    <izvorni_sadrzaj>
      <item>Maja Kosanović, Bože Vidasa 21, 51000 Rijeka</item>
    </izvorni_sadrzaj>
    <derivirana_varijabla naziv="DomainObject.Predmet.StrankaListFormatedWithAdress_1">
      <item>Maja Kosanović, Bože Vidasa 21, 51000 Rijeka</item>
    </derivirana_varijabla>
  </DomainObject.Predmet.StrankaListFormatedWithAdress>
  <DomainObject.Predmet.StrankaListFormatedWithAdressOIB>
    <izvorni_sadrzaj>
      <item>Maja Kosanović, OIB 61103752123, Bože Vidasa 21, 51000 Rijeka</item>
    </izvorni_sadrzaj>
    <derivirana_varijabla naziv="DomainObject.Predmet.StrankaListFormatedWithAdressOIB_1">
      <item>Maja Kosanović, OIB 61103752123, Bože Vidasa 21, 51000 Rijeka</item>
    </derivirana_varijabla>
  </DomainObject.Predmet.StrankaListFormatedWithAdressOIB>
  <DomainObject.Predmet.StrankaListNazivFormated>
    <izvorni_sadrzaj>
      <item>Maja Kosanović</item>
    </izvorni_sadrzaj>
    <derivirana_varijabla naziv="DomainObject.Predmet.StrankaListNazivFormated_1">
      <item>Maja Kosanović</item>
    </derivirana_varijabla>
  </DomainObject.Predmet.StrankaListNazivFormated>
  <DomainObject.Predmet.StrankaListNazivFormatedOIB>
    <izvorni_sadrzaj>
      <item>Maja Kosanović, OIB 61103752123</item>
    </izvorni_sadrzaj>
    <derivirana_varijabla naziv="DomainObject.Predmet.StrankaListNazivFormatedOIB_1">
      <item>Maja Kosanović, OIB 61103752123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Sp-24/2016-3</izvorni_sadrzaj>
    <derivirana_varijabla naziv="DomainObject.PoslovniBrojDokumenta_1">Sp-24/2016-3</derivirana_varijabla>
  </DomainObject.PoslovniBrojDokumenta>
  <DomainObject.Predmet.StrankaIDrugi>
    <izvorni_sadrzaj>Maja Kosanović</izvorni_sadrzaj>
    <derivirana_varijabla naziv="DomainObject.Predmet.StrankaIDrugi_1">Maja Kosanović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Maja Kosanović, OIB 61103752123, Bože Vidasa 21, 51000 Rijeka</izvorni_sadrzaj>
    <derivirana_varijabla naziv="DomainObject.Predmet.StrankaIDrugiAdressOIB_1">Maja Kosanović, OIB 61103752123, Bože Vidasa 21,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Kosanović</item>
    </izvorni_sadrzaj>
    <derivirana_varijabla naziv="DomainObject.Predmet.SudioniciListNaziv_1">
      <item>Maja Kosanović</item>
    </derivirana_varijabla>
  </DomainObject.Predmet.SudioniciListNaziv>
  <DomainObject.Predmet.SudioniciListAdressOIB>
    <izvorni_sadrzaj>
      <item>Maja Kosanović, OIB 61103752123, Bože Vidasa 21,51000 Rijeka</item>
    </izvorni_sadrzaj>
    <derivirana_varijabla naziv="DomainObject.Predmet.SudioniciListAdressOIB_1">
      <item>Maja Kosanović, OIB 61103752123, Bože Vidasa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61103752123</item>
    </izvorni_sadrzaj>
    <derivirana_varijabla naziv="DomainObject.Predmet.SudioniciListNazivOIB_1">
      <item>, OIB 61103752123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1A643-29BF-4A5F-A544-F4D9ACC69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227</properties:Words>
  <properties:Characters>1262</properties:Characters>
  <properties:Lines>73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2017-05-22T10:17:00Z</dcterms:created>
  <dc:creator>RH - TDU</dc:creator>
  <cp:lastModifiedBy>Nela Radičević</cp:lastModifiedBy>
  <cp:lastPrinted>2017-05-22T10:46:00Z</cp:lastPrinted>
  <dcterms:modified xmlns:xsi="http://www.w3.org/2001/XMLSchema-instance" xsi:type="dcterms:W3CDTF">2017-05-22T10:47:00Z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Sp-24/2016-3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