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edf4" w14:paraId="e7aedf4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094D97">
        <w:rPr>
          <w:b/>
        </w:rPr>
        <w:t>15</w:t>
      </w:r>
      <w:r w:rsidR="00212B2B">
        <w:rPr>
          <w:b/>
        </w:rPr>
        <w:t>71</w:t>
      </w:r>
      <w:r w:rsidR="000923DE">
        <w:rPr>
          <w:b/>
        </w:rPr>
        <w:t>/2018-</w:t>
      </w:r>
      <w:r w:rsidR="00212B2B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212B2B">
        <w:rPr>
          <w:b/>
        </w:rPr>
        <w:t>KING KEBAB j.d.o.o. za ugostiteljstvo Zagreb, Gračačka ulica 28 A, OIB 15046203628</w:t>
      </w:r>
      <w:r w:rsidR="001D564A">
        <w:rPr>
          <w:b/>
        </w:rPr>
        <w:t>,</w:t>
      </w:r>
      <w:r w:rsidR="000923DE">
        <w:t xml:space="preserve"> dana </w:t>
      </w:r>
      <w:r w:rsidR="00B24A27">
        <w:t>10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212B2B">
        <w:rPr>
          <w:b/>
        </w:rPr>
        <w:t>Ivanu Berišiću iz Zagreba, Gračačka 28/A, OIB 15487775594</w:t>
      </w:r>
      <w:r w:rsidR="00582D63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212B2B">
        <w:rPr>
          <w:lang w:val="hr-HR"/>
        </w:rPr>
        <w:t>1571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212B2B">
        <w:rPr>
          <w:lang w:val="hr-HR"/>
        </w:rPr>
        <w:t>1571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212B2B">
        <w:rPr>
          <w:b/>
        </w:rPr>
        <w:t>Ivan Berišić iz Zagreba, Gračačka 28/A, OIB 15487775594</w:t>
      </w:r>
      <w:r w:rsidR="00FC3CAE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212B2B">
        <w:rPr>
          <w:b/>
        </w:rPr>
        <w:t>Ivana Berišića iz Zagreba, Gračačka 28/A, OIB 15487775594</w:t>
      </w:r>
      <w:r w:rsidR="00582D63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212B2B">
        <w:rPr>
          <w:b/>
        </w:rPr>
        <w:t>1571</w:t>
      </w:r>
      <w:r>
        <w:rPr>
          <w:b/>
        </w:rPr>
        <w:t>/2018-</w:t>
      </w:r>
      <w:r w:rsidR="00212B2B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212B2B">
        <w:rPr>
          <w:lang w:val="hr-HR"/>
        </w:rPr>
        <w:t>1571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212B2B">
        <w:rPr>
          <w:lang w:val="hr-HR"/>
        </w:rPr>
        <w:t>1571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212B2B">
        <w:rPr>
          <w:lang w:val="hr-HR"/>
        </w:rPr>
        <w:t>Ivanu Berišiću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212B2B">
        <w:rPr>
          <w:b/>
        </w:rPr>
        <w:t>Ivana Berišića iz Zagreba, Gračačka 28/A, OIB 15487775594</w:t>
      </w:r>
      <w:r w:rsidR="00FC3CAE">
        <w:rPr>
          <w:b/>
        </w:rPr>
        <w:t>,</w:t>
      </w:r>
      <w:r w:rsidR="004C3E86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212B2B">
        <w:rPr>
          <w:lang w:val="hr-HR"/>
        </w:rPr>
        <w:t>10. listopada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C3CAE">
        <w:rPr>
          <w:lang w:val="hr-HR"/>
        </w:rPr>
        <w:t>120</w:t>
      </w:r>
      <w:r>
        <w:rPr>
          <w:lang w:val="hr-HR"/>
        </w:rPr>
        <w:t xml:space="preserve"> dana u iznosu </w:t>
      </w:r>
      <w:r w:rsidR="00212B2B">
        <w:rPr>
          <w:lang w:val="hr-HR"/>
        </w:rPr>
        <w:t>16.509,50</w:t>
      </w:r>
      <w:r w:rsidR="00582D63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190E70">
        <w:rPr>
          <w:lang w:val="hr-HR"/>
        </w:rPr>
        <w:t>jednu</w:t>
      </w:r>
      <w:r>
        <w:rPr>
          <w:lang w:val="hr-HR"/>
        </w:rPr>
        <w:t xml:space="preserve"> zaposlen</w:t>
      </w:r>
      <w:r w:rsidR="00190E70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190E70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212B2B">
        <w:rPr>
          <w:b/>
        </w:rPr>
        <w:t>1571</w:t>
      </w:r>
      <w:r w:rsidR="00C558CA">
        <w:rPr>
          <w:b/>
        </w:rPr>
        <w:t>/2018-</w:t>
      </w:r>
      <w:r w:rsidR="00212B2B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FC3CAE" w:rsidP="006C3A82" w:rsidR="006C3A82">
      <w:pPr>
        <w:jc w:val="center"/>
        <w:rPr>
          <w:lang w:val="hr-HR"/>
        </w:rPr>
      </w:pPr>
      <w:r>
        <w:rPr>
          <w:lang w:val="hr-HR"/>
        </w:rPr>
        <w:t xml:space="preserve">U Slavonskom Brodu </w:t>
      </w:r>
      <w:r w:rsidR="00190E70">
        <w:rPr>
          <w:lang w:val="hr-HR"/>
        </w:rPr>
        <w:t>10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FC3CAE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94D97"/>
    <w:rsid w:val="000A4C8E"/>
    <w:rsid w:val="000A5A3C"/>
    <w:rsid w:val="000C12AA"/>
    <w:rsid w:val="000C2091"/>
    <w:rsid w:val="000D13E5"/>
    <w:rsid w:val="00131C9C"/>
    <w:rsid w:val="00154654"/>
    <w:rsid w:val="00170F17"/>
    <w:rsid w:val="00190E70"/>
    <w:rsid w:val="001A5BFD"/>
    <w:rsid w:val="001C2703"/>
    <w:rsid w:val="001C6FD5"/>
    <w:rsid w:val="001D564A"/>
    <w:rsid w:val="001E1080"/>
    <w:rsid w:val="00212B2B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37833"/>
    <w:rsid w:val="00543E76"/>
    <w:rsid w:val="00552EF9"/>
    <w:rsid w:val="00556027"/>
    <w:rsid w:val="00582D63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80F23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03434"/>
    <w:rsid w:val="00920E24"/>
    <w:rsid w:val="00980416"/>
    <w:rsid w:val="009A2D50"/>
    <w:rsid w:val="009C56ED"/>
    <w:rsid w:val="009C6C22"/>
    <w:rsid w:val="00A13E2F"/>
    <w:rsid w:val="00A3417D"/>
    <w:rsid w:val="00A36C0E"/>
    <w:rsid w:val="00A4546A"/>
    <w:rsid w:val="00A914F6"/>
    <w:rsid w:val="00AA4D8A"/>
    <w:rsid w:val="00AB48FC"/>
    <w:rsid w:val="00AB4C7E"/>
    <w:rsid w:val="00AB5215"/>
    <w:rsid w:val="00AD05FF"/>
    <w:rsid w:val="00B24A27"/>
    <w:rsid w:val="00B9310C"/>
    <w:rsid w:val="00BD60B8"/>
    <w:rsid w:val="00C34D19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C3CAE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0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0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F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St-1571/2018</izvorni_sadrzaj>
    <derivirana_varijabla naziv="DomainObject.Predmet.OznakaBroj_1">St-1571/2018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KING KEBAB jednostavno društvo s ograničenom odgovornošću za ugostiteljstvo</izvorni_sadrzaj>
    <derivirana_varijabla naziv="DomainObject.Predmet.ProtustrankaFormated_1">  KING KEBAB jednostavno društvo s ograničenom odgovornošću za ugostiteljstvo</derivirana_varijabla>
  </DomainObject.Predmet.ProtustrankaFormated>
  <DomainObject.Predmet.ProtustrankaFormatedOIB>
    <izvorni_sadrzaj>  KING KEBAB jednostavno društvo s ograničenom odgovornošću za ugostiteljstvo, OIB 15046203628</izvorni_sadrzaj>
    <derivirana_varijabla naziv="DomainObject.Predmet.ProtustrankaFormatedOIB_1">  KING KEBAB jednostavno društvo s ograničenom odgovornošću za ugostiteljstvo, OIB 15046203628</derivirana_varijabla>
  </DomainObject.Predmet.ProtustrankaFormatedOIB>
  <DomainObject.Predmet.ProtustrankaFormatedWithAdress>
    <izvorni_sadrzaj> KING KEBAB jednostavno društvo s ograničenom odgovornošću za ugostiteljstvo, Gračačka ulica 28 A, 10000 Zagreb</izvorni_sadrzaj>
    <derivirana_varijabla naziv="DomainObject.Predmet.ProtustrankaFormatedWithAdress_1"> KING KEBAB jednostavno društvo s ograničenom odgovornošću za ugostiteljstvo, Gračačka ulica 28 A, 10000 Zagreb</derivirana_varijabla>
  </DomainObject.Predmet.ProtustrankaFormatedWithAdress>
  <DomainObject.Predmet.ProtustrankaFormatedWithAdressOIB>
    <izvorni_sadrzaj> KING KEBAB jednostavno društvo s ograničenom odgovornošću za ugostiteljstvo, OIB 15046203628, Gračačka ulica 28 A, 10000 Zagreb</izvorni_sadrzaj>
    <derivirana_varijabla naziv="DomainObject.Predmet.ProtustrankaFormatedWithAdressOIB_1"> KING KEBAB jednostavno društvo s ograničenom odgovornošću za ugostiteljstvo, OIB 15046203628, Gračačka ulica 28 A, 10000 Zagreb</derivirana_varijabla>
  </DomainObject.Predmet.ProtustrankaFormatedWithAdressOIB>
  <DomainObject.Predmet.ProtustrankaWithAdress>
    <izvorni_sadrzaj>KING KEBAB jednostavno društvo s ograničenom odgovornošću za ugostiteljstvo Gračačka ulica 28 A, 10000 Zagreb</izvorni_sadrzaj>
    <derivirana_varijabla naziv="DomainObject.Predmet.ProtustrankaWithAdress_1">KING KEBAB jednostavno društvo s ograničenom odgovornošću za ugostiteljstvo Gračačka ulica 28 A, 10000 Zagreb</derivirana_varijabla>
  </DomainObject.Predmet.ProtustrankaWithAdress>
  <DomainObject.Predmet.ProtustrankaWithAdressOIB>
    <izvorni_sadrzaj>KING KEBAB jednostavno društvo s ograničenom odgovornošću za ugostiteljstvo, OIB 15046203628, Gračačka ulica 28 A, 10000 Zagreb</izvorni_sadrzaj>
    <derivirana_varijabla naziv="DomainObject.Predmet.ProtustrankaWithAdressOIB_1">KING KEBAB jednostavno društvo s ograničenom odgovornošću za ugostiteljstvo, OIB 15046203628, Gračačka ulica 28 A, 10000 Zagreb</derivirana_varijabla>
  </DomainObject.Predmet.ProtustrankaWithAdressOIB>
  <DomainObject.Predmet.ProtustrankaNazivFormated>
    <izvorni_sadrzaj>KING KEBAB jednostavno društvo s ograničenom odgovornošću za ugostiteljstvo</izvorni_sadrzaj>
    <derivirana_varijabla naziv="DomainObject.Predmet.ProtustrankaNazivFormated_1">KING KEBAB jednostavno društvo s ograničenom odgovornošću za ugostiteljstvo</derivirana_varijabla>
  </DomainObject.Predmet.ProtustrankaNazivFormated>
  <DomainObject.Predmet.ProtustrankaNazivFormatedOIB>
    <izvorni_sadrzaj>KING KEBAB jednostavno društvo s ograničenom odgovornošću za ugostiteljstvo, OIB 15046203628</izvorni_sadrzaj>
    <derivirana_varijabla naziv="DomainObject.Predmet.ProtustrankaNazivFormatedOIB_1">KING KEBAB jednostavno društvo s ograničenom odgovornošću za ugostiteljstvo, OIB 15046203628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KING KEBAB jednostavno društvo s ograničenom odgovornošću za ugostiteljstvo</item>
    </izvorni_sadrzaj>
    <derivirana_varijabla naziv="DomainObject.Predmet.ProtuStrankaListFormated_1">
      <item>KING KEBAB jednostavno društvo s ograničenom odgovornošću za ugostiteljstvo</item>
    </derivirana_varijabla>
  </DomainObject.Predmet.ProtuStrankaListFormated>
  <DomainObject.Predmet.ProtuStrankaListFormatedOIB>
    <izvorni_sadrzaj>
      <item>KING KEBAB jednostavno društvo s ograničenom odgovornošću za ugostiteljstvo, OIB 15046203628</item>
    </izvorni_sadrzaj>
    <derivirana_varijabla naziv="DomainObject.Predmet.ProtuStrankaListFormatedOIB_1">
      <item>KING KEBAB jednostavno društvo s ograničenom odgovornošću za ugostiteljstvo, OIB 15046203628</item>
    </derivirana_varijabla>
  </DomainObject.Predmet.ProtuStrankaListFormatedOIB>
  <DomainObject.Predmet.ProtuStrankaListFormatedWithAdress>
    <izvorni_sadrzaj>
      <item>KING KEBAB jednostavno društvo s ograničenom odgovornošću za ugostiteljstvo, Gračačka ulica 28 A, 10000 Zagreb</item>
    </izvorni_sadrzaj>
    <derivirana_varijabla naziv="DomainObject.Predmet.ProtuStrankaListFormatedWithAdress_1">
      <item>KING KEBAB jednostavno društvo s ograničenom odgovornošću za ugostiteljstvo, Gračačka ulica 28 A, 10000 Zagreb</item>
    </derivirana_varijabla>
  </DomainObject.Predmet.ProtuStrankaListFormatedWithAdress>
  <DomainObject.Predmet.ProtuStrankaListFormatedWithAdressOIB>
    <izvorni_sadrzaj>
      <item>KING KEBAB jednostavno društvo s ograničenom odgovornošću za ugostiteljstvo, OIB 15046203628, Gračačka ulica 28 A, 10000 Zagreb</item>
    </izvorni_sadrzaj>
    <derivirana_varijabla naziv="DomainObject.Predmet.ProtuStrankaListFormatedWithAdressOIB_1">
      <item>KING KEBAB jednostavno društvo s ograničenom odgovornošću za ugostiteljstvo, OIB 15046203628, Gračačka ulica 28 A, 10000 Zagreb</item>
    </derivirana_varijabla>
  </DomainObject.Predmet.ProtuStrankaListFormatedWithAdressOIB>
  <DomainObject.Predmet.ProtuStrankaListNazivFormated>
    <izvorni_sadrzaj>
      <item>KING KEBAB jednostavno društvo s ograničenom odgovornošću za ugostiteljstvo</item>
    </izvorni_sadrzaj>
    <derivirana_varijabla naziv="DomainObject.Predmet.ProtuStrankaListNazivFormated_1">
      <item>KING KEBAB jednostavno društvo s ograničenom odgovornošću za ugostiteljstvo</item>
    </derivirana_varijabla>
  </DomainObject.Predmet.ProtuStrankaListNazivFormated>
  <DomainObject.Predmet.ProtuStrankaListNazivFormatedOIB>
    <izvorni_sadrzaj>
      <item>KING KEBAB jednostavno društvo s ograničenom odgovornošću za ugostiteljstvo, OIB 15046203628</item>
    </izvorni_sadrzaj>
    <derivirana_varijabla naziv="DomainObject.Predmet.ProtuStrankaListNazivFormatedOIB_1">
      <item>KING KEBAB jednostavno društvo s ograničenom odgovornošću za ugostiteljstvo, OIB 15046203628</item>
    </derivirana_varijabla>
  </DomainObject.Predmet.ProtuStrankaListNazivFormatedOIB>
  <DomainObject.Predmet.OstaliListFormated>
    <izvorni_sadrzaj>
      <item>Ivan Berišić</item>
    </izvorni_sadrzaj>
    <derivirana_varijabla naziv="DomainObject.Predmet.OstaliListFormated_1">
      <item>Ivan Berišić</item>
    </derivirana_varijabla>
  </DomainObject.Predmet.OstaliListFormated>
  <DomainObject.Predmet.OstaliListFormatedOIB>
    <izvorni_sadrzaj>
      <item>Ivan Berišić, OIB 15487775594</item>
    </izvorni_sadrzaj>
    <derivirana_varijabla naziv="DomainObject.Predmet.OstaliListFormatedOIB_1">
      <item>Ivan Berišić, OIB 15487775594</item>
    </derivirana_varijabla>
  </DomainObject.Predmet.OstaliListFormatedOIB>
  <DomainObject.Predmet.OstaliListFormatedWithAdress>
    <izvorni_sadrzaj>
      <item>Ivan Berišić, Gračačka 28a, 10000 Zagreb</item>
    </izvorni_sadrzaj>
    <derivirana_varijabla naziv="DomainObject.Predmet.OstaliListFormatedWithAdress_1">
      <item>Ivan Berišić, Gračačka 28a, 10000 Zagreb</item>
    </derivirana_varijabla>
  </DomainObject.Predmet.OstaliListFormatedWithAdress>
  <DomainObject.Predmet.OstaliListFormatedWithAdressOIB>
    <izvorni_sadrzaj>
      <item>Ivan Berišić, OIB 15487775594, Gračačka 28a, 10000 Zagreb</item>
    </izvorni_sadrzaj>
    <derivirana_varijabla naziv="DomainObject.Predmet.OstaliListFormatedWithAdressOIB_1">
      <item>Ivan Berišić, OIB 15487775594, Gračačka 28a, 10000 Zagreb</item>
    </derivirana_varijabla>
  </DomainObject.Predmet.OstaliListFormatedWithAdressOIB>
  <DomainObject.Predmet.OstaliListNazivFormated>
    <izvorni_sadrzaj>
      <item>Ivan Berišić</item>
    </izvorni_sadrzaj>
    <derivirana_varijabla naziv="DomainObject.Predmet.OstaliListNazivFormated_1">
      <item>Ivan Berišić</item>
    </derivirana_varijabla>
  </DomainObject.Predmet.OstaliListNazivFormated>
  <DomainObject.Predmet.OstaliListNazivFormatedOIB>
    <izvorni_sadrzaj>
      <item>Ivan Berišić, OIB 15487775594</item>
    </izvorni_sadrzaj>
    <derivirana_varijabla naziv="DomainObject.Predmet.OstaliListNazivFormatedOIB_1">
      <item>Ivan Berišić, OIB 15487775594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KING KEBAB jednostavno društvo s ograničenom odgovornošću za ugostiteljstvo</izvorni_sadrzaj>
    <derivirana_varijabla naziv="DomainObject.Predmet.ProtustrankaIDrugi_1">KING KEBAB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KING KEBAB jednostavno društvo s ograničenom odgovornošću za ugostiteljstvo, OIB 15046203628, Gračačka ulica 28 A, 10000 Zagreb</izvorni_sadrzaj>
    <derivirana_varijabla naziv="DomainObject.Predmet.ProtustrankaIDrugiAdressOIB_1">KING KEBAB jednostavno društvo s ograničenom odgovornošću za ugostiteljstvo, OIB 15046203628, Gračačka ulica 28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KING KEBAB jednostavno društvo s ograničenom odgovornošću za ugostiteljstvo</item>
      <item>FINA Regionalni centar Zagreb</item>
      <item>Ivan Berišić</item>
    </izvorni_sadrzaj>
    <derivirana_varijabla naziv="DomainObject.Predmet.SudioniciListNaziv_1">
      <item>KING KEBAB jednostavno društvo s ograničenom odgovornošću za ugostiteljstvo</item>
      <item>FINA Regionalni centar Zagreb</item>
      <item>Ivan Berišić</item>
    </derivirana_varijabla>
  </DomainObject.Predmet.SudioniciListNaziv>
  <DomainObject.Predmet.SudioniciListAdressOIB>
    <izvorni_sadrzaj>
      <item>KING KEBAB jednostavno društvo s ograničenom odgovornošću za ugostiteljstvo, OIB 15046203628, Gračačka ulica 28 A,10000 Zagreb</item>
      <item>FINA Regionalni centar Zagreb, OIB 85821130368, Trg svibanjskih žrtava 1995. 1,10000 Zagreb</item>
      <item>Ivan Berišić, OIB 15487775594, Gračačka 28a,10000 Zagreb</item>
    </izvorni_sadrzaj>
    <derivirana_varijabla naziv="DomainObject.Predmet.SudioniciListAdressOIB_1">
      <item>KING KEBAB jednostavno društvo s ograničenom odgovornošću za ugostiteljstvo, OIB 15046203628, Gračačka ulica 28 A,10000 Zagreb</item>
      <item>FINA Regionalni centar Zagreb, OIB 85821130368, Trg svibanjskih žrtava 1995. 1,10000 Zagreb</item>
      <item>Ivan Berišić, OIB 15487775594, Gračačka 28a,10000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15046203628</item>
      <item>, OIB 85821130368</item>
      <item>, OIB 15487775594</item>
    </izvorni_sadrzaj>
    <derivirana_varijabla naziv="DomainObject.Predmet.SudioniciListNazivOIB_1">
      <item>, OIB 15046203628</item>
      <item>, OIB 85821130368</item>
      <item>, OIB 15487775594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6413A-7202-4C06-86BF-F4608B963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856</properties:Words>
  <properties:Characters>4660</properties:Characters>
  <properties:Lines>126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2019-01-10T12:33:00Z</dcterms:created>
  <dc:creator>zbiondic</dc:creator>
  <cp:lastModifiedBy>wsadmin</cp:lastModifiedBy>
  <cp:lastPrinted>2019-01-10T12:36:00Z</cp:lastPrinted>
  <dcterms:modified xmlns:xsi="http://www.w3.org/2001/XMLSchema-instance" xsi:type="dcterms:W3CDTF">2019-01-10T12:44:00Z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1571-18.docx)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