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572798" w:rsidRDefault="00572798" w14:paraId="389d9f6" w14:textId="389d9f6">
      <w:pPr>
        <w:tabs>
          <w:tab w:val="left" w:pos="6150"/>
        </w:tabs>
        <w15:collapsed w:val="false"/>
      </w:pPr>
      <w:bookmarkStart w:name="_GoBack" w:id="0"/>
      <w:bookmarkEnd w:id="0"/>
      <w:r>
        <w:tab/>
      </w:r>
      <w:r w:rsidR="00EB43C8">
        <w:tab/>
      </w:r>
      <w:r w:rsidR="00EB43C8">
        <w:tab/>
      </w:r>
    </w:p>
    <w:p w:rsidRPr="00572798" w:rsidR="008613BD" w:rsidP="00572798" w:rsidRDefault="008613BD">
      <w:pPr>
        <w:tabs>
          <w:tab w:val="left" w:pos="6150"/>
        </w:tabs>
        <w:rPr>
          <w:b/>
        </w:rPr>
      </w:pPr>
    </w:p>
    <w:p w:rsidR="00325398" w:rsidP="00325398" w:rsidRDefault="0024170D">
      <w:r>
        <w:t xml:space="preserve">  </w:t>
      </w:r>
      <w:r w:rsidR="007C4DBF">
        <w:t xml:space="preserve">  </w:t>
      </w:r>
      <w:r w:rsidR="00325398">
        <w:t xml:space="preserve">    </w:t>
      </w:r>
      <w:r w:rsidR="005E4AB8"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24170D">
      <w:r>
        <w:t xml:space="preserve"> </w:t>
      </w:r>
      <w:r w:rsidR="00325398">
        <w:t>Trgovački sud u Zagrebu</w:t>
      </w:r>
    </w:p>
    <w:p w:rsidR="00325398" w:rsidP="00325398" w:rsidRDefault="0024170D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="00ED6AA8" w:rsidP="00325398" w:rsidRDefault="00ED6AA8"/>
    <w:p w:rsidR="00ED6AA8" w:rsidP="00325398" w:rsidRDefault="00ED6AA8"/>
    <w:p w:rsidR="00325398" w:rsidP="00325398" w:rsidRDefault="00325398"/>
    <w:p w:rsidR="00ED6AA8" w:rsidP="003E5D1C" w:rsidRDefault="00325398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proofErr w:type="spellStart"/>
      <w:r w:rsidR="00826D00">
        <w:t>694</w:t>
      </w:r>
      <w:proofErr w:type="spellEnd"/>
      <w:r w:rsidR="00793E75">
        <w:t>/</w:t>
      </w:r>
      <w:proofErr w:type="spellStart"/>
      <w:r w:rsidR="00793E75">
        <w:t>201</w:t>
      </w:r>
      <w:r w:rsidR="00354479">
        <w:t>9</w:t>
      </w:r>
      <w:proofErr w:type="spellEnd"/>
      <w:r w:rsidR="00793E75">
        <w:t>,</w:t>
      </w:r>
      <w:r>
        <w:t xml:space="preserve"> temeljem odredbe čl</w:t>
      </w:r>
      <w:r w:rsidR="00F539F9">
        <w:t>.</w:t>
      </w:r>
      <w:r>
        <w:t xml:space="preserve">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proofErr w:type="spellStart"/>
      <w:r w:rsidR="001D3860">
        <w:t>71</w:t>
      </w:r>
      <w:proofErr w:type="spellEnd"/>
      <w:r w:rsidR="001D3860">
        <w:t>/</w:t>
      </w:r>
      <w:proofErr w:type="spellStart"/>
      <w:r w:rsidR="001D3860">
        <w:t>15</w:t>
      </w:r>
      <w:proofErr w:type="spellEnd"/>
      <w:r w:rsidR="00F539F9">
        <w:t xml:space="preserve"> i </w:t>
      </w:r>
      <w:proofErr w:type="spellStart"/>
      <w:r w:rsidR="00F539F9">
        <w:t>104</w:t>
      </w:r>
      <w:proofErr w:type="spellEnd"/>
      <w:r w:rsidR="00F539F9">
        <w:t>/</w:t>
      </w:r>
      <w:proofErr w:type="spellStart"/>
      <w:r w:rsidR="00F539F9">
        <w:t>17</w:t>
      </w:r>
      <w:proofErr w:type="spellEnd"/>
      <w:r>
        <w:t>)</w:t>
      </w:r>
      <w:r w:rsidR="008155EE">
        <w:t>,</w:t>
      </w:r>
      <w:r>
        <w:t xml:space="preserve"> dana </w:t>
      </w:r>
      <w:proofErr w:type="spellStart"/>
      <w:r w:rsidR="00F81A30">
        <w:t>24</w:t>
      </w:r>
      <w:proofErr w:type="spellEnd"/>
      <w:r w:rsidR="00207066">
        <w:t xml:space="preserve">. </w:t>
      </w:r>
      <w:r w:rsidR="00762388">
        <w:t>srpnja</w:t>
      </w:r>
      <w:r w:rsidR="00F539F9">
        <w:t xml:space="preserve"> </w:t>
      </w:r>
      <w:proofErr w:type="spellStart"/>
      <w:r w:rsidR="00F539F9">
        <w:t>2019</w:t>
      </w:r>
      <w:proofErr w:type="spellEnd"/>
      <w:r w:rsidR="003E5D1C">
        <w:t>.</w:t>
      </w:r>
      <w:r w:rsidR="00F034D3">
        <w:t xml:space="preserve"> </w:t>
      </w:r>
      <w:r>
        <w:t>objavljuje</w:t>
      </w:r>
    </w:p>
    <w:p w:rsidRPr="003E5D1C" w:rsidR="007C4DBF" w:rsidP="003E5D1C" w:rsidRDefault="007C4DBF">
      <w:pPr>
        <w:jc w:val="both"/>
        <w:rPr>
          <w:sz w:val="40"/>
          <w:szCs w:val="40"/>
        </w:rPr>
      </w:pPr>
    </w:p>
    <w:p w:rsidRPr="003E5D1C" w:rsidR="00325398" w:rsidP="00325398" w:rsidRDefault="00325398">
      <w:pPr>
        <w:jc w:val="center"/>
      </w:pPr>
      <w:r w:rsidRPr="003E5D1C">
        <w:t>O G L A S</w:t>
      </w:r>
    </w:p>
    <w:p w:rsidRPr="001F6933" w:rsidR="00325398" w:rsidP="00325398" w:rsidRDefault="00325398">
      <w:pPr>
        <w:rPr>
          <w:b/>
        </w:rPr>
      </w:pPr>
    </w:p>
    <w:p w:rsidR="00A16847" w:rsidP="00A16847" w:rsidRDefault="003E5D1C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25FC0">
        <w:t xml:space="preserve"> </w:t>
      </w:r>
      <w:r w:rsidRPr="00471DFD" w:rsidR="00826D00">
        <w:t>IDEMO U KVART d.o.o.</w:t>
      </w:r>
      <w:r w:rsidR="00826D00">
        <w:t xml:space="preserve"> Zagreb, </w:t>
      </w:r>
      <w:proofErr w:type="spellStart"/>
      <w:r w:rsidRPr="00471DFD" w:rsidR="00826D00">
        <w:t>Lazinska</w:t>
      </w:r>
      <w:proofErr w:type="spellEnd"/>
      <w:r w:rsidRPr="00471DFD" w:rsidR="00826D00">
        <w:t xml:space="preserve"> ulica </w:t>
      </w:r>
      <w:proofErr w:type="spellStart"/>
      <w:r w:rsidRPr="00471DFD" w:rsidR="00826D00">
        <w:t>46</w:t>
      </w:r>
      <w:proofErr w:type="spellEnd"/>
      <w:r w:rsidRPr="00DD31F6" w:rsidR="00826D00">
        <w:t xml:space="preserve">, </w:t>
      </w:r>
      <w:proofErr w:type="spellStart"/>
      <w:r w:rsidRPr="00DD31F6" w:rsidR="00826D00">
        <w:t>OIB</w:t>
      </w:r>
      <w:proofErr w:type="spellEnd"/>
      <w:r w:rsidRPr="00DD31F6" w:rsidR="00826D00">
        <w:t xml:space="preserve">: </w:t>
      </w:r>
      <w:proofErr w:type="spellStart"/>
      <w:r w:rsidRPr="00471DFD" w:rsidR="00826D00">
        <w:t>50820817844</w:t>
      </w:r>
      <w:proofErr w:type="spellEnd"/>
      <w:r w:rsidR="004B104A">
        <w:t>.</w:t>
      </w:r>
    </w:p>
    <w:p w:rsidR="00001405" w:rsidP="00A16847" w:rsidRDefault="00001405">
      <w:pPr>
        <w:jc w:val="both"/>
      </w:pPr>
    </w:p>
    <w:p w:rsidR="00AC4528" w:rsidP="00A16847" w:rsidRDefault="003E5D1C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proofErr w:type="spellStart"/>
      <w:r w:rsidR="008E7083">
        <w:t>38</w:t>
      </w:r>
      <w:r w:rsidR="00207066">
        <w:t>.</w:t>
      </w:r>
      <w:r w:rsidR="008E7083">
        <w:t>902</w:t>
      </w:r>
      <w:proofErr w:type="spellEnd"/>
      <w:r w:rsidR="00207066">
        <w:t>,</w:t>
      </w:r>
      <w:proofErr w:type="spellStart"/>
      <w:r w:rsidR="008E7083">
        <w:t>02</w:t>
      </w:r>
      <w:proofErr w:type="spellEnd"/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94398F">
        <w:t>a</w:t>
      </w:r>
      <w:r w:rsidR="005F4627">
        <w:t>.</w:t>
      </w:r>
    </w:p>
    <w:p w:rsidR="00AC4528" w:rsidP="00AC4528" w:rsidRDefault="00AC4528">
      <w:pPr>
        <w:ind w:left="360"/>
      </w:pPr>
      <w:r>
        <w:t xml:space="preserve"> </w:t>
      </w:r>
    </w:p>
    <w:p w:rsidR="00D66226" w:rsidP="003E5D1C" w:rsidRDefault="003E5D1C">
      <w:pPr>
        <w:jc w:val="both"/>
      </w:pPr>
      <w:r>
        <w:t>III</w:t>
      </w:r>
      <w:r>
        <w:tab/>
      </w:r>
      <w:r w:rsidRPr="008D4A97" w:rsidR="00D66226">
        <w:t xml:space="preserve">Pozivaju se </w:t>
      </w:r>
      <w:r w:rsidR="00D66226">
        <w:t>osobe ovlaštene za zastupanje dužnika po zakonu</w:t>
      </w:r>
      <w:r w:rsidRPr="00096501" w:rsidR="00D66226">
        <w:t xml:space="preserve"> u roku</w:t>
      </w:r>
      <w:r w:rsidR="00413F4C">
        <w:t xml:space="preserve"> </w:t>
      </w:r>
      <w:proofErr w:type="spellStart"/>
      <w:r w:rsidRPr="00096501" w:rsidR="00D66226">
        <w:t>15</w:t>
      </w:r>
      <w:proofErr w:type="spellEnd"/>
      <w:r w:rsidRPr="00096501" w:rsidR="00D66226">
        <w:t xml:space="preserve"> dana od</w:t>
      </w:r>
      <w:r w:rsidRPr="008D4A97" w:rsidR="00D66226">
        <w:t xml:space="preserve"> dana </w:t>
      </w:r>
      <w:r w:rsidR="00D66226"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 w:rsidR="00D66226">
        <w:t xml:space="preserve"> podnijeti sudu </w:t>
      </w:r>
      <w:r w:rsidRPr="00EA24D4" w:rsidR="00D66226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="00D01B78" w:rsidP="00D66226" w:rsidRDefault="00D01B78">
      <w:pPr>
        <w:ind w:firstLine="720"/>
        <w:jc w:val="both"/>
      </w:pPr>
    </w:p>
    <w:p w:rsidR="00D66226" w:rsidP="003E5D1C" w:rsidRDefault="003E5D1C">
      <w:pPr>
        <w:jc w:val="both"/>
      </w:pPr>
      <w:r>
        <w:t>IV</w:t>
      </w:r>
      <w:r>
        <w:tab/>
      </w:r>
      <w:r w:rsidR="00D66226">
        <w:t xml:space="preserve">Pozivaju se vjerovnici dužnika najkasnije u roku od </w:t>
      </w:r>
      <w:proofErr w:type="spellStart"/>
      <w:r w:rsidR="00D66226">
        <w:t>45</w:t>
      </w:r>
      <w:proofErr w:type="spellEnd"/>
      <w:r w:rsidR="00D66226">
        <w:t xml:space="preserve">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="00D01B78" w:rsidP="00D01B78" w:rsidRDefault="00D01B78">
      <w:pPr>
        <w:pStyle w:val="Odlomakpopisa"/>
      </w:pPr>
    </w:p>
    <w:p w:rsidR="003E5D1C" w:rsidP="003E5D1C" w:rsidRDefault="003E5D1C">
      <w:pPr>
        <w:jc w:val="both"/>
      </w:pPr>
      <w:r>
        <w:t>V</w:t>
      </w:r>
      <w:r>
        <w:tab/>
      </w:r>
      <w:r w:rsidR="001F6933">
        <w:t>UPOZORENJE:</w:t>
      </w:r>
    </w:p>
    <w:p w:rsidR="00F034D3" w:rsidP="003E5D1C" w:rsidRDefault="00D01B78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3E5D1C" w:rsidRDefault="00D01B78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325398" w:rsidRDefault="008155EE">
      <w:pPr>
        <w:jc w:val="center"/>
      </w:pPr>
    </w:p>
    <w:p w:rsidR="00325398" w:rsidP="00191CD3" w:rsidRDefault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proofErr w:type="spellStart"/>
      <w:r w:rsidR="00F81A30">
        <w:t>24</w:t>
      </w:r>
      <w:proofErr w:type="spellEnd"/>
      <w:r w:rsidR="00207066">
        <w:t xml:space="preserve">. </w:t>
      </w:r>
      <w:r w:rsidR="00762388">
        <w:t>srpnja</w:t>
      </w:r>
      <w:r w:rsidR="00735E76">
        <w:t xml:space="preserve"> </w:t>
      </w:r>
      <w:proofErr w:type="spellStart"/>
      <w:r w:rsidR="00191CD3">
        <w:t>2019</w:t>
      </w:r>
      <w:proofErr w:type="spellEnd"/>
      <w:r w:rsidR="00191CD3">
        <w:t>.</w:t>
      </w:r>
    </w:p>
    <w:p w:rsidR="00325398" w:rsidP="00325398" w:rsidRDefault="00325398">
      <w:pPr>
        <w:jc w:val="right"/>
      </w:pPr>
      <w:r>
        <w:t xml:space="preserve">        </w:t>
      </w:r>
      <w:r w:rsidR="001D3860">
        <w:t>Sudac</w:t>
      </w:r>
    </w:p>
    <w:p w:rsidR="00572798" w:rsidP="00572798" w:rsidRDefault="003253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="0030642E" w:rsidP="0030642E" w:rsidRDefault="0030642E"/>
    <w:sectPr w:rsidR="0030642E" w:rsidSect="00ED6AA8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63025" w:rsidRDefault="00863025">
      <w:r>
        <w:separator/>
      </w:r>
    </w:p>
  </w:endnote>
  <w:endnote w:type="continuationSeparator" w:id="0">
    <w:p w:rsidR="00863025" w:rsidRDefault="0086302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63025" w:rsidRDefault="00863025">
      <w:r>
        <w:separator/>
      </w:r>
    </w:p>
  </w:footnote>
  <w:footnote w:type="continuationSeparator" w:id="0">
    <w:p w:rsidR="00863025" w:rsidRDefault="0086302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01405"/>
    <w:rsid w:val="00020BF9"/>
    <w:rsid w:val="000C451E"/>
    <w:rsid w:val="000D5237"/>
    <w:rsid w:val="001070EC"/>
    <w:rsid w:val="00114EAD"/>
    <w:rsid w:val="00185571"/>
    <w:rsid w:val="00186FB2"/>
    <w:rsid w:val="00191CD3"/>
    <w:rsid w:val="001A67A6"/>
    <w:rsid w:val="001D3860"/>
    <w:rsid w:val="001E50FB"/>
    <w:rsid w:val="001F6933"/>
    <w:rsid w:val="0020414A"/>
    <w:rsid w:val="00207066"/>
    <w:rsid w:val="00230A63"/>
    <w:rsid w:val="0024170D"/>
    <w:rsid w:val="00263D6D"/>
    <w:rsid w:val="00264D19"/>
    <w:rsid w:val="00297E94"/>
    <w:rsid w:val="002A54F8"/>
    <w:rsid w:val="002C4E3A"/>
    <w:rsid w:val="002D0B21"/>
    <w:rsid w:val="0030642E"/>
    <w:rsid w:val="003230E8"/>
    <w:rsid w:val="00325398"/>
    <w:rsid w:val="00345D06"/>
    <w:rsid w:val="003538DF"/>
    <w:rsid w:val="00354479"/>
    <w:rsid w:val="0038246E"/>
    <w:rsid w:val="003876CE"/>
    <w:rsid w:val="003D35F9"/>
    <w:rsid w:val="003E3A15"/>
    <w:rsid w:val="003E5D1C"/>
    <w:rsid w:val="003E5E34"/>
    <w:rsid w:val="00412D6C"/>
    <w:rsid w:val="00413F4C"/>
    <w:rsid w:val="0045436B"/>
    <w:rsid w:val="0049159A"/>
    <w:rsid w:val="004A1E27"/>
    <w:rsid w:val="004B104A"/>
    <w:rsid w:val="004B27E3"/>
    <w:rsid w:val="004B337A"/>
    <w:rsid w:val="004F3962"/>
    <w:rsid w:val="004F5757"/>
    <w:rsid w:val="0053446F"/>
    <w:rsid w:val="00551246"/>
    <w:rsid w:val="00563157"/>
    <w:rsid w:val="00566192"/>
    <w:rsid w:val="00572798"/>
    <w:rsid w:val="00590AEF"/>
    <w:rsid w:val="00591994"/>
    <w:rsid w:val="005A0039"/>
    <w:rsid w:val="005D476D"/>
    <w:rsid w:val="005D4DDE"/>
    <w:rsid w:val="005E246E"/>
    <w:rsid w:val="005E4AB8"/>
    <w:rsid w:val="005F0073"/>
    <w:rsid w:val="005F4627"/>
    <w:rsid w:val="00627F6A"/>
    <w:rsid w:val="00657B8E"/>
    <w:rsid w:val="006A1BC5"/>
    <w:rsid w:val="006A3247"/>
    <w:rsid w:val="006B3597"/>
    <w:rsid w:val="0071699D"/>
    <w:rsid w:val="00735E76"/>
    <w:rsid w:val="00737E72"/>
    <w:rsid w:val="00762388"/>
    <w:rsid w:val="007675FF"/>
    <w:rsid w:val="00784928"/>
    <w:rsid w:val="00790F6F"/>
    <w:rsid w:val="00793E75"/>
    <w:rsid w:val="007B5AFD"/>
    <w:rsid w:val="007C4DBF"/>
    <w:rsid w:val="007D5A5D"/>
    <w:rsid w:val="008155EE"/>
    <w:rsid w:val="00826D00"/>
    <w:rsid w:val="00827025"/>
    <w:rsid w:val="008333B9"/>
    <w:rsid w:val="008613BD"/>
    <w:rsid w:val="00863025"/>
    <w:rsid w:val="00871F01"/>
    <w:rsid w:val="008E7083"/>
    <w:rsid w:val="00920CA0"/>
    <w:rsid w:val="009419D8"/>
    <w:rsid w:val="0094398F"/>
    <w:rsid w:val="009508F6"/>
    <w:rsid w:val="009A43C5"/>
    <w:rsid w:val="009E670D"/>
    <w:rsid w:val="00A16847"/>
    <w:rsid w:val="00A71431"/>
    <w:rsid w:val="00A72966"/>
    <w:rsid w:val="00A93F6A"/>
    <w:rsid w:val="00AC4528"/>
    <w:rsid w:val="00AD027A"/>
    <w:rsid w:val="00AE78E0"/>
    <w:rsid w:val="00B376CD"/>
    <w:rsid w:val="00B455B8"/>
    <w:rsid w:val="00B514C8"/>
    <w:rsid w:val="00B56F3A"/>
    <w:rsid w:val="00B82F18"/>
    <w:rsid w:val="00B834FE"/>
    <w:rsid w:val="00BA57A1"/>
    <w:rsid w:val="00BC44BC"/>
    <w:rsid w:val="00BC61FE"/>
    <w:rsid w:val="00BF439E"/>
    <w:rsid w:val="00C14DC8"/>
    <w:rsid w:val="00C52442"/>
    <w:rsid w:val="00C82F2D"/>
    <w:rsid w:val="00C836B9"/>
    <w:rsid w:val="00C95879"/>
    <w:rsid w:val="00C958E9"/>
    <w:rsid w:val="00CE7362"/>
    <w:rsid w:val="00CF10AB"/>
    <w:rsid w:val="00D01B78"/>
    <w:rsid w:val="00D64A8A"/>
    <w:rsid w:val="00D66226"/>
    <w:rsid w:val="00D66626"/>
    <w:rsid w:val="00D83801"/>
    <w:rsid w:val="00DD6EDA"/>
    <w:rsid w:val="00E25FC0"/>
    <w:rsid w:val="00E420A1"/>
    <w:rsid w:val="00E75DA9"/>
    <w:rsid w:val="00EB43C8"/>
    <w:rsid w:val="00EC1B80"/>
    <w:rsid w:val="00EC3302"/>
    <w:rsid w:val="00ED6AA8"/>
    <w:rsid w:val="00F034D3"/>
    <w:rsid w:val="00F13E76"/>
    <w:rsid w:val="00F539F9"/>
    <w:rsid w:val="00F81A30"/>
    <w:rsid w:val="00FB20E7"/>
    <w:rsid w:val="00FB3D15"/>
    <w:rsid w:val="00FD64D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F81A3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81A3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81A3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81A3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81A3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1A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1A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1A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1A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1A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24. srpnja 2019.</izvorni_sadrzaj>
    <derivirana_varijabla naziv="DomainObject.DatumDonosenjaOdluke_1">24.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2019.</izvorni_sadrzaj>
    <derivirana_varijabla naziv="DomainObject.Predmet.DatumOsnivanja_1">15.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St-694/2019</izvorni_sadrzaj>
    <derivirana_varijabla naziv="DomainObject.Predmet.OznakaBroj_1">St-694/2019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IDEMO U KVART d.o.o.</izvorni_sadrzaj>
    <derivirana_varijabla naziv="DomainObject.Predmet.ProtustrankaFormated_1">  IDEMO U KVART d.o.o.</derivirana_varijabla>
  </DomainObject.Predmet.ProtustrankaFormated>
  <DomainObject.Predmet.ProtustrankaFormatedOIB>
    <izvorni_sadrzaj>  IDEMO U KVART d.o.o., OIB 50820817844</izvorni_sadrzaj>
    <derivirana_varijabla naziv="DomainObject.Predmet.ProtustrankaFormatedOIB_1">  IDEMO U KVART d.o.o., OIB 50820817844</derivirana_varijabla>
  </DomainObject.Predmet.ProtustrankaFormatedOIB>
  <DomainObject.Predmet.ProtustrankaFormatedWithAdress>
    <izvorni_sadrzaj> IDEMO U KVART d.o.o., Lazinska ulica 46, 10000 Zagreb</izvorni_sadrzaj>
    <derivirana_varijabla naziv="DomainObject.Predmet.ProtustrankaFormatedWithAdress_1"> IDEMO U KVART d.o.o., Lazinska ulica 46, 10000 Zagreb</derivirana_varijabla>
  </DomainObject.Predmet.ProtustrankaFormatedWithAdress>
  <DomainObject.Predmet.ProtustrankaFormatedWithAdressOIB>
    <izvorni_sadrzaj> IDEMO U KVART d.o.o., OIB 50820817844, Lazinska ulica 46, 10000 Zagreb</izvorni_sadrzaj>
    <derivirana_varijabla naziv="DomainObject.Predmet.ProtustrankaFormatedWithAdressOIB_1"> IDEMO U KVART d.o.o., OIB 50820817844, Lazinska ulica 46, 10000 Zagreb</derivirana_varijabla>
  </DomainObject.Predmet.ProtustrankaFormatedWithAdressOIB>
  <DomainObject.Predmet.ProtustrankaWithAdress>
    <izvorni_sadrzaj>IDEMO U KVART d.o.o. Lazinska ulica 46, 10000 Zagreb</izvorni_sadrzaj>
    <derivirana_varijabla naziv="DomainObject.Predmet.ProtustrankaWithAdress_1">IDEMO U KVART d.o.o. Lazinska ulica 46, 10000 Zagreb</derivirana_varijabla>
  </DomainObject.Predmet.ProtustrankaWithAdress>
  <DomainObject.Predmet.ProtustrankaWithAdressOIB>
    <izvorni_sadrzaj>IDEMO U KVART d.o.o., OIB 50820817844, Lazinska ulica 46, 10000 Zagreb</izvorni_sadrzaj>
    <derivirana_varijabla naziv="DomainObject.Predmet.ProtustrankaWithAdressOIB_1">IDEMO U KVART d.o.o., OIB 50820817844, Lazinska ulica 46, 10000 Zagreb</derivirana_varijabla>
  </DomainObject.Predmet.ProtustrankaWithAdressOIB>
  <DomainObject.Predmet.ProtustrankaNazivFormated>
    <izvorni_sadrzaj>IDEMO U KVART d.o.o.</izvorni_sadrzaj>
    <derivirana_varijabla naziv="DomainObject.Predmet.ProtustrankaNazivFormated_1">IDEMO U KVART d.o.o.</derivirana_varijabla>
  </DomainObject.Predmet.ProtustrankaNazivFormated>
  <DomainObject.Predmet.ProtustrankaNazivFormatedOIB>
    <izvorni_sadrzaj>IDEMO U KVART d.o.o., OIB 50820817844</izvorni_sadrzaj>
    <derivirana_varijabla naziv="DomainObject.Predmet.ProtustrankaNazivFormatedOIB_1">IDEMO U KVART d.o.o., OIB 50820817844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69</izvorni_sadrzaj>
    <derivirana_varijabla naziv="DomainObject.Predmet.Referada.Prostorija.Naziv_1">Soba DZ III 69</derivirana_varijabla>
  </DomainObject.Predmet.Referada.Prostorija.Naziv>
  <DomainObject.Predmet.Referada.Prostorija.Oznaka>
    <izvorni_sadrzaj>DZ III 69</izvorni_sadrzaj>
    <derivirana_varijabla naziv="DomainObject.Predmet.Referada.Prostorija.Oznaka_1">DZ III 69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Jurman</izvorni_sadrzaj>
    <derivirana_varijabla naziv="DomainObject.Predmet.Zapisnicar_1">Marijana Jurman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IDEMO U KVART d.o.o.</item>
    </izvorni_sadrzaj>
    <derivirana_varijabla naziv="DomainObject.Predmet.ProtuStrankaListFormated_1">
      <item>IDEMO U KVART d.o.o.</item>
    </derivirana_varijabla>
  </DomainObject.Predmet.ProtuStrankaListFormated>
  <DomainObject.Predmet.ProtuStrankaListFormatedOIB>
    <izvorni_sadrzaj>
      <item>IDEMO U KVART d.o.o., OIB 50820817844</item>
    </izvorni_sadrzaj>
    <derivirana_varijabla naziv="DomainObject.Predmet.ProtuStrankaListFormatedOIB_1">
      <item>IDEMO U KVART d.o.o., OIB 50820817844</item>
    </derivirana_varijabla>
  </DomainObject.Predmet.ProtuStrankaListFormatedOIB>
  <DomainObject.Predmet.ProtuStrankaListFormatedWithAdress>
    <izvorni_sadrzaj>
      <item>IDEMO U KVART d.o.o., Lazinska ulica 46, 10000 Zagreb</item>
    </izvorni_sadrzaj>
    <derivirana_varijabla naziv="DomainObject.Predmet.ProtuStrankaListFormatedWithAdress_1">
      <item>IDEMO U KVART d.o.o., Lazinska ulica 46, 10000 Zagreb</item>
    </derivirana_varijabla>
  </DomainObject.Predmet.ProtuStrankaListFormatedWithAdress>
  <DomainObject.Predmet.ProtuStrankaListFormatedWithAdressOIB>
    <izvorni_sadrzaj>
      <item>IDEMO U KVART d.o.o., OIB 50820817844, Lazinska ulica 46, 10000 Zagreb</item>
    </izvorni_sadrzaj>
    <derivirana_varijabla naziv="DomainObject.Predmet.ProtuStrankaListFormatedWithAdressOIB_1">
      <item>IDEMO U KVART d.o.o., OIB 50820817844, Lazinska ulica 46, 10000 Zagreb</item>
    </derivirana_varijabla>
  </DomainObject.Predmet.ProtuStrankaListFormatedWithAdressOIB>
  <DomainObject.Predmet.ProtuStrankaListNazivFormated>
    <izvorni_sadrzaj>
      <item>IDEMO U KVART d.o.o.</item>
    </izvorni_sadrzaj>
    <derivirana_varijabla naziv="DomainObject.Predmet.ProtuStrankaListNazivFormated_1">
      <item>IDEMO U KVART d.o.o.</item>
    </derivirana_varijabla>
  </DomainObject.Predmet.ProtuStrankaListNazivFormated>
  <DomainObject.Predmet.ProtuStrankaListNazivFormatedOIB>
    <izvorni_sadrzaj>
      <item>IDEMO U KVART d.o.o., OIB 50820817844</item>
    </izvorni_sadrzaj>
    <derivirana_varijabla naziv="DomainObject.Predmet.ProtuStrankaListNazivFormatedOIB_1">
      <item>IDEMO U KVART d.o.o., OIB 50820817844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srpnja 2019.</izvorni_sadrzaj>
    <derivirana_varijabla naziv="DomainObject.Datum_1">24.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IDEMO U KVART d.o.o.</izvorni_sadrzaj>
    <derivirana_varijabla naziv="DomainObject.Predmet.ProtustrankaIDrugi_1">IDEMO U KVART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IDEMO U KVART d.o.o., OIB 50820817844, Lazinska ulica 46, 10000 Zagreb</izvorni_sadrzaj>
    <derivirana_varijabla naziv="DomainObject.Predmet.ProtustrankaIDrugiAdressOIB_1">IDEMO U KVART d.o.o., OIB 50820817844, Lazinska ulica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IDEMO U KVART d.o.o.</item>
    </izvorni_sadrzaj>
    <derivirana_varijabla naziv="DomainObject.Predmet.SudioniciListNaziv_1">
      <item>FINA Regionalni centar Zagreb</item>
      <item>IDEMO U KVART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IDEMO U KVART d.o.o., OIB 50820817844, Lazinska ulica 46,10000 Zagreb</item>
    </izvorni_sadrzaj>
    <derivirana_varijabla naziv="DomainObject.Predmet.SudioniciListAdressOIB_1">
      <item>FINA Regionalni centar Zagreb, OIB 85821130368, Trg svibanjskih žrtava 1995.1,10000 Zagreb</item>
      <item>IDEMO U KVART d.o.o., OIB 50820817844, Lazinska ulica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50820817844</item>
    </izvorni_sadrzaj>
    <derivirana_varijabla naziv="DomainObject.Predmet.SudioniciListNazivOIB_1">
      <item>, OIB 85821130368</item>
      <item>, OIB 50820817844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237</properties:Words>
  <properties:Characters>1282</properties:Characters>
  <properties:Lines>39</properties:Lines>
  <properties:Paragraphs>15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2019-07-22T08:59:00Z</dcterms:created>
  <dc:creator>ilukac</dc:creator>
  <cp:lastModifiedBy>Marijana Jurman</cp:lastModifiedBy>
  <cp:lastPrinted>2019-07-24T12:36:00Z</cp:lastPrinted>
  <dcterms:modified xmlns:xsi="http://www.w3.org/2001/XMLSchema-instance" xsi:type="dcterms:W3CDTF">2019-07-24T12:36:00Z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(oglas skraćeni.docx)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