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a9a5b" w14:paraId="93a9a5b" w:rsidRDefault="00E57E44" w:rsidP="00E57E44" w:rsidR="00E57E44" w:rsidRPr="006D5610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6D5610">
        <w:rPr>
          <w:sz w:val="22"/>
          <w:szCs w:val="22"/>
        </w:rPr>
        <w:t xml:space="preserve">                </w:t>
      </w:r>
      <w:r w:rsidRPr="006D5610">
        <w:rPr>
          <w:noProof/>
          <w:sz w:val="22"/>
          <w:szCs w:val="22"/>
        </w:rPr>
        <w:drawing>
          <wp:inline distR="0" distL="0" distB="0" distT="0">
            <wp:extent cy="6667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7E44" w:rsidP="00E57E44" w:rsidR="00E57E44" w:rsidRPr="006D5610">
      <w:pPr>
        <w:jc w:val="both"/>
        <w:rPr>
          <w:sz w:val="22"/>
          <w:szCs w:val="22"/>
        </w:rPr>
      </w:pPr>
      <w:r w:rsidRPr="006D5610">
        <w:rPr>
          <w:sz w:val="22"/>
          <w:szCs w:val="22"/>
        </w:rPr>
        <w:t xml:space="preserve">   REPUBLIKA HRVATSKA</w:t>
      </w:r>
    </w:p>
    <w:p w:rsidRDefault="00E57E44" w:rsidP="00E57E44" w:rsidR="00E57E44" w:rsidRPr="006D5610">
      <w:pPr>
        <w:jc w:val="both"/>
        <w:rPr>
          <w:sz w:val="22"/>
          <w:szCs w:val="22"/>
        </w:rPr>
      </w:pPr>
      <w:r w:rsidRPr="006D5610">
        <w:rPr>
          <w:sz w:val="22"/>
          <w:szCs w:val="22"/>
        </w:rPr>
        <w:t>TRGOVAČKI SUD U PAZINU</w:t>
      </w:r>
    </w:p>
    <w:p w:rsidRDefault="00E57E44" w:rsidP="00E57E44" w:rsidR="00E57E44" w:rsidRPr="006D5610">
      <w:pPr>
        <w:rPr>
          <w:sz w:val="22"/>
          <w:szCs w:val="22"/>
        </w:rPr>
      </w:pPr>
      <w:r w:rsidRPr="006D5610">
        <w:rPr>
          <w:sz w:val="22"/>
          <w:szCs w:val="22"/>
        </w:rPr>
        <w:t xml:space="preserve">           Pazin, Dršćevka 1</w:t>
      </w:r>
      <w:r w:rsidRPr="006D5610">
        <w:rPr>
          <w:sz w:val="22"/>
          <w:szCs w:val="22"/>
        </w:rPr>
        <w:tab/>
      </w:r>
    </w:p>
    <w:p w:rsidRDefault="003C2EA0" w:rsidP="00E57E44" w:rsidR="003C2EA0" w:rsidRPr="006D5610">
      <w:pPr>
        <w:rPr>
          <w:sz w:val="22"/>
          <w:szCs w:val="22"/>
        </w:rPr>
      </w:pPr>
    </w:p>
    <w:p w:rsidRDefault="003C2EA0" w:rsidP="003C2EA0" w:rsidR="003C2EA0" w:rsidRPr="006D5610">
      <w:pPr>
        <w:jc w:val="center"/>
        <w:rPr>
          <w:b/>
          <w:sz w:val="22"/>
          <w:szCs w:val="22"/>
        </w:rPr>
      </w:pPr>
      <w:r w:rsidRPr="006D5610">
        <w:rPr>
          <w:b/>
          <w:sz w:val="22"/>
          <w:szCs w:val="22"/>
        </w:rPr>
        <w:t>stečajni dužnik:</w:t>
      </w:r>
    </w:p>
    <w:p w:rsidRDefault="00A92DF7" w:rsidP="00A92DF7" w:rsidR="00A92DF7" w:rsidRPr="006D5610">
      <w:pPr>
        <w:jc w:val="center"/>
        <w:rPr>
          <w:sz w:val="22"/>
          <w:szCs w:val="22"/>
        </w:rPr>
      </w:pPr>
      <w:r w:rsidRPr="006D5610">
        <w:rPr>
          <w:sz w:val="22"/>
          <w:szCs w:val="22"/>
        </w:rPr>
        <w:t>ISTRA BAVARIA AGENTUR d.o.o. „u stečaju“</w:t>
      </w:r>
    </w:p>
    <w:p w:rsidRDefault="00A92DF7" w:rsidP="00A92DF7" w:rsidR="00A92DF7" w:rsidRPr="006D5610">
      <w:pPr>
        <w:jc w:val="center"/>
        <w:rPr>
          <w:sz w:val="22"/>
          <w:szCs w:val="22"/>
        </w:rPr>
      </w:pPr>
      <w:r w:rsidRPr="006D5610">
        <w:rPr>
          <w:sz w:val="22"/>
          <w:szCs w:val="22"/>
        </w:rPr>
        <w:t>Poreč, Partizanska 13</w:t>
      </w:r>
    </w:p>
    <w:p w:rsidRDefault="00A92DF7" w:rsidP="00A92DF7" w:rsidR="003C2EA0" w:rsidRPr="006D5610">
      <w:pPr>
        <w:jc w:val="center"/>
        <w:rPr>
          <w:sz w:val="22"/>
          <w:szCs w:val="22"/>
        </w:rPr>
      </w:pPr>
      <w:r w:rsidRPr="006D5610">
        <w:rPr>
          <w:sz w:val="22"/>
          <w:szCs w:val="22"/>
        </w:rPr>
        <w:t>OIB: 16619843112</w:t>
      </w:r>
    </w:p>
    <w:p w:rsidRDefault="003C2EA0" w:rsidP="00E57E44" w:rsidR="003C2EA0" w:rsidRPr="006D5610">
      <w:pPr>
        <w:rPr>
          <w:sz w:val="22"/>
          <w:szCs w:val="22"/>
        </w:rPr>
      </w:pPr>
    </w:p>
    <w:tbl>
      <w:tblPr>
        <w:tblW w:type="dxa" w:w="16097"/>
        <w:tblInd w:type="dxa" w:w="-963"/>
        <w:tblLayout w:type="fixed"/>
        <w:tblLook w:val="04A0" w:noVBand="1" w:noHBand="0" w:lastColumn="0" w:firstColumn="1" w:lastRow="0" w:firstRow="1"/>
      </w:tblPr>
      <w:tblGrid>
        <w:gridCol w:w="689"/>
        <w:gridCol w:w="2079"/>
        <w:gridCol w:w="1989"/>
        <w:gridCol w:w="1559"/>
        <w:gridCol w:w="1985"/>
        <w:gridCol w:w="1984"/>
        <w:gridCol w:w="1134"/>
        <w:gridCol w:w="1787"/>
        <w:gridCol w:w="1275"/>
        <w:gridCol w:w="1616"/>
      </w:tblGrid>
      <w:tr w:rsidTr="00E80B85" w:rsidR="00E57E44" w:rsidRPr="006D5610">
        <w:trPr>
          <w:trHeight w:val="420"/>
        </w:trPr>
        <w:tc>
          <w:tcPr>
            <w:tcW w:type="dxa" w:w="16097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80B85" w:rsidP="00E57E44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T</w:t>
            </w:r>
            <w:r w:rsidR="00E57E44" w:rsidRPr="006D5610">
              <w:rPr>
                <w:b/>
                <w:bCs/>
                <w:sz w:val="22"/>
                <w:szCs w:val="22"/>
              </w:rPr>
              <w:t>ABLICA PRIJAVLJENIH TRAŽBINA</w:t>
            </w:r>
          </w:p>
          <w:p w:rsidRDefault="00E57E44" w:rsidP="00A92DF7" w:rsidR="00E57E44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br/>
              <w:t xml:space="preserve">- VJEROVNICI </w:t>
            </w:r>
            <w:r w:rsidR="00A92DF7" w:rsidRPr="006D5610">
              <w:rPr>
                <w:b/>
                <w:bCs/>
                <w:sz w:val="22"/>
                <w:szCs w:val="22"/>
              </w:rPr>
              <w:t xml:space="preserve">PRVOG </w:t>
            </w:r>
            <w:r w:rsidRPr="006D5610">
              <w:rPr>
                <w:b/>
                <w:bCs/>
                <w:sz w:val="22"/>
                <w:szCs w:val="22"/>
              </w:rPr>
              <w:t>VIŠEG ISPLATNOG REDA -</w:t>
            </w:r>
          </w:p>
        </w:tc>
      </w:tr>
      <w:tr w:rsidTr="00E80B85" w:rsidR="00E57E44" w:rsidRPr="006D5610">
        <w:trPr>
          <w:trHeight w:val="420"/>
        </w:trPr>
        <w:tc>
          <w:tcPr>
            <w:tcW w:type="dxa" w:w="16097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E57E44" w:rsidP="00403FAE" w:rsidR="00E57E44" w:rsidRPr="006D5610">
            <w:pPr>
              <w:rPr>
                <w:b/>
                <w:bCs/>
                <w:sz w:val="22"/>
                <w:szCs w:val="22"/>
              </w:rPr>
            </w:pPr>
          </w:p>
        </w:tc>
      </w:tr>
      <w:tr w:rsidTr="00A92DF7" w:rsidR="00E80B85" w:rsidRPr="006D5610">
        <w:trPr>
          <w:trHeight w:val="480"/>
        </w:trPr>
        <w:tc>
          <w:tcPr>
            <w:tcW w:type="dxa" w:w="6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6D561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6D561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9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6D561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6D561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9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6D561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6D561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6D561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6D561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6D561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6D5610">
            <w:pPr>
              <w:rPr>
                <w:b/>
                <w:bCs/>
                <w:sz w:val="22"/>
                <w:szCs w:val="22"/>
              </w:rPr>
            </w:pPr>
          </w:p>
        </w:tc>
      </w:tr>
      <w:tr w:rsidTr="00A92DF7" w:rsidR="00E80B85" w:rsidRPr="006D5610">
        <w:trPr>
          <w:trHeight w:val="6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R.br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Naziv vjerovnika</w:t>
            </w:r>
          </w:p>
        </w:tc>
        <w:tc>
          <w:tcPr>
            <w:tcW w:type="dxa" w:w="19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Adresa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Ukupno prijavljeno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Utvrđeno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Utvrđeno</w:t>
            </w:r>
            <w:r w:rsidRPr="006D5610">
              <w:rPr>
                <w:b/>
                <w:bCs/>
                <w:sz w:val="22"/>
                <w:szCs w:val="22"/>
              </w:rPr>
              <w:br/>
              <w:t>%</w:t>
            </w:r>
          </w:p>
        </w:tc>
        <w:tc>
          <w:tcPr>
            <w:tcW w:type="dxa" w:w="17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Osporeno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Osporeno</w:t>
            </w:r>
            <w:r w:rsidRPr="006D5610">
              <w:rPr>
                <w:b/>
                <w:bCs/>
                <w:sz w:val="22"/>
                <w:szCs w:val="22"/>
              </w:rPr>
              <w:br/>
              <w:t>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80B85" w:rsidR="00E57E44" w:rsidRPr="006D5610">
            <w:pPr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Osporavatelj</w:t>
            </w:r>
          </w:p>
        </w:tc>
      </w:tr>
      <w:tr w:rsidTr="00A92DF7" w:rsidR="00A92DF7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E57E44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A92DF7" w:rsidR="00A92DF7" w:rsidRPr="006D5610">
            <w:pPr>
              <w:jc w:val="both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REPUBLIKA HRVATSKA, MINISTARSTVO FINANCIJA, POREZNA UPRAVA</w:t>
            </w:r>
          </w:p>
        </w:tc>
        <w:tc>
          <w:tcPr>
            <w:tcW w:type="dxa" w:w="19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E57E44" w:rsidR="00A92DF7" w:rsidRPr="006D5610">
            <w:pPr>
              <w:rPr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E57E44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52634238587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E57E44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9.980.713,17 kn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9.980.713,17 kn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D20B5C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7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D20B5C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 kn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D20B5C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E57E44" w:rsidR="00A92DF7" w:rsidRPr="006D5610">
            <w:pPr>
              <w:rPr>
                <w:sz w:val="22"/>
                <w:szCs w:val="22"/>
              </w:rPr>
            </w:pPr>
          </w:p>
        </w:tc>
      </w:tr>
      <w:tr w:rsidTr="00A92DF7" w:rsidR="00A92DF7" w:rsidRPr="006D5610">
        <w:trPr>
          <w:trHeight w:val="300"/>
        </w:trPr>
        <w:tc>
          <w:tcPr>
            <w:tcW w:type="dxa" w:w="68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92DF7" w:rsidP="00E57E44" w:rsidR="00A92DF7" w:rsidRPr="006D5610">
            <w:pPr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 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92DF7" w:rsidP="00E57E44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 </w:t>
            </w:r>
          </w:p>
        </w:tc>
        <w:tc>
          <w:tcPr>
            <w:tcW w:type="dxa" w:w="198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92DF7" w:rsidP="00E57E44" w:rsidR="00A92DF7" w:rsidRPr="006D5610">
            <w:pPr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E57E44" w:rsidR="00A92DF7" w:rsidRPr="006D5610">
            <w:pPr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E57E44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 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E57E44" w:rsidR="00A92DF7" w:rsidRPr="006D5610">
            <w:pPr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E57E44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 </w:t>
            </w:r>
          </w:p>
        </w:tc>
        <w:tc>
          <w:tcPr>
            <w:tcW w:type="dxa" w:w="1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E57E44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E57E44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 </w:t>
            </w:r>
          </w:p>
        </w:tc>
        <w:tc>
          <w:tcPr>
            <w:tcW w:type="dxa" w:w="1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E57E44" w:rsidR="00A92DF7" w:rsidRPr="006D5610">
            <w:pPr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 </w:t>
            </w:r>
          </w:p>
        </w:tc>
      </w:tr>
      <w:tr w:rsidTr="00A92DF7" w:rsidR="00A92DF7" w:rsidRPr="006D5610">
        <w:trPr>
          <w:trHeight w:val="300"/>
        </w:trPr>
        <w:tc>
          <w:tcPr>
            <w:tcW w:type="dxa" w:w="631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92DF7" w:rsidP="00E57E44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9.980.713,17 kn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9.980.713,17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E57E44" w:rsidR="00A92DF7" w:rsidRPr="006D5610">
            <w:pPr>
              <w:jc w:val="center"/>
              <w:rPr>
                <w:bCs/>
                <w:sz w:val="22"/>
                <w:szCs w:val="22"/>
              </w:rPr>
            </w:pPr>
            <w:r w:rsidRPr="006D5610">
              <w:rPr>
                <w:bCs/>
                <w:sz w:val="22"/>
                <w:szCs w:val="22"/>
              </w:rPr>
              <w:t>100%</w:t>
            </w:r>
          </w:p>
        </w:tc>
        <w:tc>
          <w:tcPr>
            <w:tcW w:type="dxa" w:w="1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E57E44" w:rsidR="00A92DF7" w:rsidRPr="006D5610">
            <w:pPr>
              <w:jc w:val="center"/>
              <w:rPr>
                <w:bCs/>
                <w:sz w:val="22"/>
                <w:szCs w:val="22"/>
              </w:rPr>
            </w:pPr>
            <w:r w:rsidRPr="006D5610">
              <w:rPr>
                <w:bCs/>
                <w:sz w:val="22"/>
                <w:szCs w:val="22"/>
              </w:rPr>
              <w:t>0,00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EB0D55" w:rsidR="00A92DF7" w:rsidRPr="006D5610">
            <w:pPr>
              <w:jc w:val="center"/>
              <w:rPr>
                <w:bCs/>
                <w:sz w:val="22"/>
                <w:szCs w:val="22"/>
              </w:rPr>
            </w:pPr>
            <w:r w:rsidRPr="006D5610">
              <w:rPr>
                <w:bCs/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E57E44" w:rsidR="00A92DF7" w:rsidRPr="006D5610">
            <w:pPr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:rsidRDefault="00E57E44" w:rsidP="00E57E44" w:rsidR="00E57E44" w:rsidRPr="006D5610">
      <w:pPr>
        <w:jc w:val="center"/>
        <w:rPr>
          <w:b/>
          <w:bCs/>
          <w:sz w:val="22"/>
          <w:szCs w:val="22"/>
        </w:rPr>
      </w:pPr>
    </w:p>
    <w:tbl>
      <w:tblPr>
        <w:tblW w:type="dxa" w:w="16097"/>
        <w:tblInd w:type="dxa" w:w="-963"/>
        <w:tblLayout w:type="fixed"/>
        <w:tblLook w:val="04A0" w:noVBand="1" w:noHBand="0" w:lastColumn="0" w:firstColumn="1" w:lastRow="0" w:firstRow="1"/>
      </w:tblPr>
      <w:tblGrid>
        <w:gridCol w:w="689"/>
        <w:gridCol w:w="2079"/>
        <w:gridCol w:w="2272"/>
        <w:gridCol w:w="1560"/>
        <w:gridCol w:w="2126"/>
        <w:gridCol w:w="2125"/>
        <w:gridCol w:w="992"/>
        <w:gridCol w:w="1844"/>
        <w:gridCol w:w="794"/>
        <w:gridCol w:w="1616"/>
      </w:tblGrid>
      <w:tr w:rsidTr="00C83613" w:rsidR="00A92DF7" w:rsidRPr="006D5610">
        <w:trPr>
          <w:trHeight w:val="420"/>
        </w:trPr>
        <w:tc>
          <w:tcPr>
            <w:tcW w:type="dxa" w:w="16097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907C7" w:rsidP="00C83613" w:rsidR="006907C7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Default="00BB55B4" w:rsidP="00C83613" w:rsidR="00BB55B4" w:rsidRPr="006D5610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Default="006907C7" w:rsidP="00C83613" w:rsidR="006907C7" w:rsidRPr="006D5610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Default="006907C7" w:rsidP="00C83613" w:rsidR="006907C7" w:rsidRPr="006D5610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Default="006907C7" w:rsidP="00C83613" w:rsidR="006907C7" w:rsidRPr="006D5610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Default="00A92DF7" w:rsidP="00C83613" w:rsidR="006907C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lastRenderedPageBreak/>
              <w:t>TABLICA PRIJAVLJENIH TRAŽBINA</w:t>
            </w:r>
            <w:r w:rsidRPr="006D5610">
              <w:rPr>
                <w:b/>
                <w:bCs/>
                <w:sz w:val="22"/>
                <w:szCs w:val="22"/>
              </w:rPr>
              <w:br/>
            </w:r>
          </w:p>
          <w:p w:rsidRDefault="00A92DF7" w:rsidP="006907C7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- VJEROVNICI DRUGOG VIŠEG ISPLATNOG REDA -</w:t>
            </w:r>
          </w:p>
        </w:tc>
      </w:tr>
      <w:tr w:rsidTr="00C83613" w:rsidR="00A92DF7" w:rsidRPr="006D5610">
        <w:trPr>
          <w:trHeight w:val="420"/>
        </w:trPr>
        <w:tc>
          <w:tcPr>
            <w:tcW w:type="dxa" w:w="16097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A92DF7" w:rsidP="00C83613" w:rsidR="00A92DF7" w:rsidRPr="006D5610">
            <w:pPr>
              <w:rPr>
                <w:b/>
                <w:bCs/>
                <w:sz w:val="22"/>
                <w:szCs w:val="22"/>
              </w:rPr>
            </w:pPr>
          </w:p>
        </w:tc>
      </w:tr>
      <w:tr w:rsidTr="006D5610" w:rsidR="00A92DF7" w:rsidRPr="006D5610">
        <w:trPr>
          <w:trHeight w:val="480"/>
        </w:trPr>
        <w:tc>
          <w:tcPr>
            <w:tcW w:type="dxa" w:w="6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2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1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7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rPr>
                <w:b/>
                <w:bCs/>
                <w:sz w:val="22"/>
                <w:szCs w:val="22"/>
              </w:rPr>
            </w:pPr>
          </w:p>
        </w:tc>
      </w:tr>
      <w:tr w:rsidTr="006D5610" w:rsidR="00A92DF7" w:rsidRPr="006D5610">
        <w:trPr>
          <w:trHeight w:val="6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R.br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Naziv vjerovnika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Adresa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Ukupno prijavljeno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Utvrđeno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92DF7" w:rsidP="00C83613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Utvrđeno</w:t>
            </w:r>
            <w:r w:rsidRPr="006D5610">
              <w:rPr>
                <w:b/>
                <w:bCs/>
                <w:sz w:val="22"/>
                <w:szCs w:val="22"/>
              </w:rPr>
              <w:br/>
              <w:t>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Osporeno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92DF7" w:rsidP="00C83613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Osporeno</w:t>
            </w:r>
            <w:r w:rsidRPr="006D5610">
              <w:rPr>
                <w:b/>
                <w:bCs/>
                <w:sz w:val="22"/>
                <w:szCs w:val="22"/>
              </w:rPr>
              <w:br/>
              <w:t>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Osporavatelj</w:t>
            </w:r>
          </w:p>
        </w:tc>
      </w:tr>
      <w:tr w:rsidTr="006D5610" w:rsidR="00A92DF7" w:rsidRPr="006D5610">
        <w:trPr>
          <w:trHeight w:val="300"/>
        </w:trPr>
        <w:tc>
          <w:tcPr>
            <w:tcW w:type="dxa" w:w="68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7C7" w:rsidP="006907C7" w:rsidR="006907C7" w:rsidRPr="006D5610">
            <w:pPr>
              <w:jc w:val="both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Hrvatske šume d.o.o.</w:t>
            </w:r>
          </w:p>
        </w:tc>
        <w:tc>
          <w:tcPr>
            <w:tcW w:type="dxa" w:w="22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7C7" w:rsidP="00C83613" w:rsidR="00A92DF7" w:rsidRPr="006D5610">
            <w:pPr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Zagreb, Ulica kneza Branimira 1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7C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69693144506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7C7" w:rsidP="006907C7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8.660,24 kn</w:t>
            </w:r>
          </w:p>
        </w:tc>
        <w:tc>
          <w:tcPr>
            <w:tcW w:type="dxa" w:w="21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7C7" w:rsidP="006907C7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8.660,24 kn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8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</w:t>
            </w:r>
          </w:p>
        </w:tc>
        <w:tc>
          <w:tcPr>
            <w:tcW w:type="dxa" w:w="7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 xml:space="preserve"> </w:t>
            </w:r>
          </w:p>
        </w:tc>
      </w:tr>
      <w:tr w:rsidTr="006D5610" w:rsidR="00A92DF7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2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6907C7" w:rsidR="00A92DF7" w:rsidRPr="006D5610">
            <w:pPr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B2KAPITAL d.o.o.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A92DF7" w:rsidRPr="006D5610">
            <w:pPr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Radnička cesta 41, Zagreb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57509775367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6.107.924,55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6.107.924,55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C83613" w:rsidR="00A92DF7" w:rsidRPr="006D5610">
            <w:pPr>
              <w:rPr>
                <w:sz w:val="22"/>
                <w:szCs w:val="22"/>
              </w:rPr>
            </w:pPr>
          </w:p>
        </w:tc>
      </w:tr>
      <w:tr w:rsidTr="006D5610" w:rsidR="00A92DF7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3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6907C7" w:rsidR="00A92DF7" w:rsidRPr="006D5610">
            <w:pPr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 xml:space="preserve">ISTARSKI VODOVOD d.o.o. 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A92DF7" w:rsidRPr="006D5610">
            <w:pPr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Buzet, Sv. Ivan 8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13269963589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17.915,25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17.915,25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C83613" w:rsidR="00A92DF7" w:rsidRPr="006D5610">
            <w:pPr>
              <w:rPr>
                <w:sz w:val="22"/>
                <w:szCs w:val="22"/>
              </w:rPr>
            </w:pPr>
          </w:p>
        </w:tc>
      </w:tr>
      <w:tr w:rsidTr="006D5610" w:rsidR="00A92DF7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4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6907C7" w:rsidR="00A92DF7" w:rsidRPr="006D5610">
            <w:pPr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OPTIMA LEASING d.o.o. u likvidaciji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A92DF7" w:rsidRPr="006D5610">
            <w:pPr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Zagreb, Miramarska 24/6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71463153987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5.711.471,61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5.711.471,61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C83613" w:rsidR="00A92DF7" w:rsidRPr="006D5610">
            <w:pPr>
              <w:rPr>
                <w:sz w:val="22"/>
                <w:szCs w:val="22"/>
              </w:rPr>
            </w:pPr>
          </w:p>
        </w:tc>
      </w:tr>
      <w:tr w:rsidTr="006D5610" w:rsidR="006907C7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5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6907C7" w:rsidR="006907C7" w:rsidRPr="006D5610">
            <w:pPr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HRVATSKE VODE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Zagreb, Ulica grada Vukovara 220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28921383001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123.923,00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123.923,00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rPr>
                <w:sz w:val="22"/>
                <w:szCs w:val="22"/>
              </w:rPr>
            </w:pPr>
          </w:p>
        </w:tc>
      </w:tr>
      <w:tr w:rsidTr="006D5610" w:rsidR="006907C7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6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6907C7" w:rsidR="006907C7" w:rsidRPr="006D5610">
            <w:pPr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 xml:space="preserve">FINANCIJSKA AGENCIJA 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Zagreb, Ulica grada Vukovara 70,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85821130368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6.296,62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6.296,62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rPr>
                <w:sz w:val="22"/>
                <w:szCs w:val="22"/>
              </w:rPr>
            </w:pPr>
          </w:p>
        </w:tc>
      </w:tr>
      <w:tr w:rsidTr="006D5610" w:rsidR="006907C7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7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HRVATSKE VODE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Zagreb, Ulica grada Vukovara 220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28921383001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73.953,55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73.953,55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rPr>
                <w:sz w:val="22"/>
                <w:szCs w:val="22"/>
              </w:rPr>
            </w:pPr>
          </w:p>
        </w:tc>
      </w:tr>
      <w:tr w:rsidTr="006D5610" w:rsidR="006907C7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8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6907C7" w:rsidR="006907C7" w:rsidRPr="006D5610">
            <w:pPr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ALLIANZ ZAGREB d.d.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Zagreb, Heinzelova 70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23759810849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30.634,57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30.634,57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rPr>
                <w:sz w:val="22"/>
                <w:szCs w:val="22"/>
              </w:rPr>
            </w:pPr>
          </w:p>
        </w:tc>
      </w:tr>
      <w:tr w:rsidTr="006D5610" w:rsidR="006907C7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9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6907C7" w:rsidR="006907C7" w:rsidRPr="006D5610">
            <w:pPr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REPUBLIKA HRVATSKA, MINISTARSTVO FINANCIJA, POREZNA UPRAVA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rPr>
                <w:sz w:val="22"/>
                <w:szCs w:val="22"/>
              </w:rPr>
            </w:pP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52634238587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55B4" w:rsidP="00C83613" w:rsidR="006907C7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34.050.261,96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33.996.961,96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55B4" w:rsidP="00C83613" w:rsidR="006907C7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  <w:r w:rsidR="006907C7" w:rsidRPr="006D5610">
              <w:rPr>
                <w:sz w:val="22"/>
                <w:szCs w:val="22"/>
              </w:rPr>
              <w:t>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55B4" w:rsidP="00C83613" w:rsidR="006907C7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53.300,00 kn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55B4" w:rsidP="00C83613" w:rsidR="006907C7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6907C7" w:rsidRPr="006D5610">
              <w:rPr>
                <w:sz w:val="22"/>
                <w:szCs w:val="22"/>
              </w:rPr>
              <w:t>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55B4" w:rsidP="00BB55B4" w:rsidR="006907C7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stečajni upravitelj</w:t>
            </w:r>
          </w:p>
        </w:tc>
      </w:tr>
      <w:tr w:rsidTr="006D5610" w:rsidR="006907C7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6D5610" w:rsidR="006907C7" w:rsidRPr="006D5610">
            <w:pPr>
              <w:rPr>
                <w:sz w:val="22"/>
                <w:szCs w:val="22"/>
              </w:rPr>
            </w:pPr>
            <w:r w:rsidRPr="006C3076">
              <w:t>HEP ELEKTRA d.o.o.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C83613" w:rsidR="006907C7" w:rsidRPr="006D5610">
            <w:pPr>
              <w:rPr>
                <w:sz w:val="22"/>
                <w:szCs w:val="22"/>
              </w:rPr>
            </w:pPr>
            <w:r w:rsidRPr="006C3076">
              <w:t>Zagreb, Ulica grada Vukovara 37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C3076">
              <w:t>43965974818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C3076">
              <w:t>8.032,33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C3076">
              <w:t>8.032,33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rPr>
                <w:sz w:val="22"/>
                <w:szCs w:val="22"/>
              </w:rPr>
            </w:pPr>
          </w:p>
        </w:tc>
      </w:tr>
      <w:tr w:rsidTr="006D5610" w:rsidR="006907C7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11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6D5610" w:rsidR="006907C7" w:rsidRPr="006D5610">
            <w:pPr>
              <w:rPr>
                <w:sz w:val="22"/>
                <w:szCs w:val="22"/>
              </w:rPr>
            </w:pPr>
            <w:r w:rsidRPr="006C3076">
              <w:t>KERMAS ULAGANJA d.o.o.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C83613" w:rsidR="006907C7" w:rsidRPr="006D5610">
            <w:pPr>
              <w:rPr>
                <w:sz w:val="22"/>
                <w:szCs w:val="22"/>
              </w:rPr>
            </w:pPr>
            <w:r w:rsidRPr="006C3076">
              <w:t>Pula, Dobrilina 9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C3076">
              <w:t>42403091909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C3076">
              <w:t>95.534.692,85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C3076">
              <w:t>95.534.692,85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rPr>
                <w:sz w:val="22"/>
                <w:szCs w:val="22"/>
              </w:rPr>
            </w:pPr>
          </w:p>
        </w:tc>
      </w:tr>
      <w:tr w:rsidTr="006D5610" w:rsidR="006907C7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12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6D5610" w:rsidR="006907C7" w:rsidRPr="006D5610">
            <w:pPr>
              <w:rPr>
                <w:sz w:val="22"/>
                <w:szCs w:val="22"/>
              </w:rPr>
            </w:pPr>
            <w:r w:rsidRPr="006C3076">
              <w:t xml:space="preserve">IR REAL ESTATE LEASING d.o.o. u likvidaciji 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C83613" w:rsidR="006907C7" w:rsidRPr="006D5610">
            <w:pPr>
              <w:rPr>
                <w:sz w:val="22"/>
                <w:szCs w:val="22"/>
              </w:rPr>
            </w:pPr>
            <w:r w:rsidRPr="006C3076">
              <w:t>Zagreb, Ivana Lučića 2A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C3076">
              <w:t>35861661783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C3076">
              <w:t>2.745.157,46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C3076">
              <w:t>2.745.157,46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rPr>
                <w:sz w:val="22"/>
                <w:szCs w:val="22"/>
              </w:rPr>
            </w:pPr>
          </w:p>
        </w:tc>
      </w:tr>
      <w:tr w:rsidTr="006D5610" w:rsidR="006907C7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13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6D5610" w:rsidR="006907C7" w:rsidRPr="006D5610">
            <w:pPr>
              <w:rPr>
                <w:b/>
                <w:sz w:val="22"/>
                <w:szCs w:val="22"/>
              </w:rPr>
            </w:pPr>
            <w:r w:rsidRPr="006C3076">
              <w:t xml:space="preserve">ZORAN ŠTEFULJ 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C83613" w:rsidR="006907C7" w:rsidRPr="006D5610">
            <w:pPr>
              <w:rPr>
                <w:sz w:val="22"/>
                <w:szCs w:val="22"/>
              </w:rPr>
            </w:pPr>
            <w:r w:rsidRPr="006C3076">
              <w:t>Čak</w:t>
            </w:r>
            <w:r>
              <w:t>ovec, Andrije Kačića-Miošića 13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C3076">
              <w:t>14873289977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C3076">
              <w:t>192.202,16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C3076">
              <w:t>192.202,16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rPr>
                <w:sz w:val="22"/>
                <w:szCs w:val="22"/>
              </w:rPr>
            </w:pPr>
          </w:p>
        </w:tc>
      </w:tr>
      <w:tr w:rsidTr="006D5610" w:rsidR="006907C7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14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6D5610" w:rsidR="006907C7" w:rsidRPr="006D5610">
            <w:pPr>
              <w:rPr>
                <w:sz w:val="22"/>
                <w:szCs w:val="22"/>
              </w:rPr>
            </w:pPr>
            <w:r w:rsidRPr="006C3076">
              <w:t xml:space="preserve">BRIGITA ŠTEFULJ 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C83613" w:rsidR="006907C7" w:rsidRPr="006D5610">
            <w:pPr>
              <w:rPr>
                <w:sz w:val="22"/>
                <w:szCs w:val="22"/>
              </w:rPr>
            </w:pPr>
            <w:r w:rsidRPr="006C3076">
              <w:t>Čakovec, Andrije Kačića-Miošića 13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C3076">
              <w:t>85583081368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C3076">
              <w:t>192.202,17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C3076">
              <w:t>192.202,17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rPr>
                <w:sz w:val="22"/>
                <w:szCs w:val="22"/>
              </w:rPr>
            </w:pPr>
          </w:p>
        </w:tc>
      </w:tr>
      <w:tr w:rsidTr="006D5610" w:rsidR="006907C7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15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6D5610" w:rsidR="006907C7" w:rsidRPr="006D5610">
            <w:pPr>
              <w:rPr>
                <w:sz w:val="22"/>
                <w:szCs w:val="22"/>
              </w:rPr>
            </w:pPr>
            <w:r w:rsidRPr="006C3076">
              <w:t xml:space="preserve">IRENA TOMINIĆ 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C83613" w:rsidR="006907C7" w:rsidRPr="006D5610">
            <w:pPr>
              <w:rPr>
                <w:sz w:val="22"/>
                <w:szCs w:val="22"/>
              </w:rPr>
            </w:pPr>
            <w:r w:rsidRPr="006C3076">
              <w:t>Cerovlje, Grimalda 6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C3076">
              <w:t>20694947887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C3076">
              <w:t>2.607.150,00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C3076">
              <w:t>2.607.150,00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rPr>
                <w:sz w:val="22"/>
                <w:szCs w:val="22"/>
              </w:rPr>
            </w:pPr>
          </w:p>
        </w:tc>
      </w:tr>
      <w:tr w:rsidTr="006D5610" w:rsidR="006907C7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16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6D5610" w:rsidR="006907C7" w:rsidRPr="006D5610">
            <w:pPr>
              <w:rPr>
                <w:sz w:val="22"/>
                <w:szCs w:val="22"/>
              </w:rPr>
            </w:pPr>
            <w:r>
              <w:t>KAŠTANJER d.o.o. u likvidaciji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C83613" w:rsidR="006907C7" w:rsidRPr="006D5610">
            <w:pPr>
              <w:rPr>
                <w:sz w:val="22"/>
                <w:szCs w:val="22"/>
              </w:rPr>
            </w:pPr>
            <w:r w:rsidRPr="006C3076">
              <w:t>Zagreb, Bogovićeva 1B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C3076">
              <w:t>74648526498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C3076">
              <w:t>143.747,56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C83613" w:rsidR="006907C7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6D5610" w:rsidR="006907C7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C3076">
              <w:t>143.747,56 kn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C83613" w:rsidR="006907C7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6907C7"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6D5610" w:rsidR="006907C7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stečajni upravitelj</w:t>
            </w:r>
          </w:p>
        </w:tc>
      </w:tr>
      <w:tr w:rsidTr="006D5610" w:rsidR="006907C7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17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6D5610" w:rsidR="006907C7" w:rsidRPr="006D5610">
            <w:pPr>
              <w:rPr>
                <w:sz w:val="22"/>
                <w:szCs w:val="22"/>
              </w:rPr>
            </w:pPr>
            <w:r w:rsidRPr="006C3076">
              <w:t xml:space="preserve">ARIANA TURIST VILE d.o.o. 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C83613" w:rsidR="006907C7" w:rsidRPr="006D5610">
            <w:pPr>
              <w:rPr>
                <w:sz w:val="22"/>
                <w:szCs w:val="22"/>
              </w:rPr>
            </w:pPr>
            <w:r>
              <w:t>Zagreb, Bogovićeva 1B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C3076">
              <w:t>21017873548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C3076">
              <w:t>908.512,40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C83613" w:rsidR="006907C7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C3076">
              <w:t>908.512,40 kn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C83613" w:rsidR="006907C7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6907C7"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5610" w:rsidP="006D5610" w:rsidR="006907C7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stečajni upravitelj</w:t>
            </w:r>
          </w:p>
        </w:tc>
      </w:tr>
      <w:tr w:rsidTr="00511BBE" w:rsidR="00BB55B4" w:rsidRPr="006D5610">
        <w:trPr>
          <w:trHeight w:val="300"/>
        </w:trPr>
        <w:tc>
          <w:tcPr>
            <w:tcW w:type="dxa" w:w="68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B55B4" w:rsidP="00C83613" w:rsidR="00BB55B4" w:rsidRPr="006D5610">
            <w:pPr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 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B55B4" w:rsidP="00C83613" w:rsidR="00BB55B4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 </w:t>
            </w:r>
          </w:p>
        </w:tc>
        <w:tc>
          <w:tcPr>
            <w:tcW w:type="dxa" w:w="227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B55B4" w:rsidP="00C83613" w:rsidR="00BB55B4" w:rsidRPr="006D5610">
            <w:pPr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 </w:t>
            </w:r>
          </w:p>
        </w:tc>
        <w:tc>
          <w:tcPr>
            <w:tcW w:type="dxa" w:w="11057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55B4" w:rsidP="00BB55B4" w:rsidR="00BB55B4" w:rsidRPr="006D5610">
            <w:pPr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    </w:t>
            </w:r>
          </w:p>
        </w:tc>
      </w:tr>
      <w:tr w:rsidTr="006D5610" w:rsidR="00A92DF7" w:rsidRPr="006D5610">
        <w:trPr>
          <w:trHeight w:val="300"/>
        </w:trPr>
        <w:tc>
          <w:tcPr>
            <w:tcW w:type="dxa" w:w="660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55B4" w:rsidP="00C83613" w:rsidR="00A92DF7" w:rsidRPr="006D561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148.462.738,28 kn</w:t>
            </w:r>
          </w:p>
        </w:tc>
        <w:tc>
          <w:tcPr>
            <w:tcW w:type="dxa" w:w="21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55B4" w:rsidP="00C83613" w:rsidR="00A92DF7" w:rsidRPr="006D561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147.357.178,32 kn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55B4" w:rsidP="00C83613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99%</w:t>
            </w:r>
            <w:r w:rsidR="00A92DF7" w:rsidRPr="006D5610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type="dxa" w:w="18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55B4" w:rsidP="00C83613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1.105.559,96 kn</w:t>
            </w:r>
          </w:p>
        </w:tc>
        <w:tc>
          <w:tcPr>
            <w:tcW w:type="dxa" w:w="7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55B4" w:rsidP="00C83613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A92DF7" w:rsidRPr="006D5610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type="dxa" w:w="1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:rsidRDefault="00A92DF7" w:rsidP="00A92DF7" w:rsidR="00A92DF7" w:rsidRPr="006D5610">
      <w:pPr>
        <w:jc w:val="center"/>
        <w:rPr>
          <w:b/>
          <w:bCs/>
          <w:sz w:val="22"/>
          <w:szCs w:val="22"/>
        </w:rPr>
      </w:pPr>
    </w:p>
    <w:p w:rsidRDefault="00A92DF7" w:rsidP="00A92DF7" w:rsidR="00A92DF7" w:rsidRPr="006D5610">
      <w:pPr>
        <w:jc w:val="center"/>
        <w:rPr>
          <w:sz w:val="22"/>
          <w:szCs w:val="22"/>
        </w:rPr>
      </w:pPr>
    </w:p>
    <w:p w:rsidRDefault="003C2EA0" w:rsidP="00E57E44" w:rsidR="003C2EA0">
      <w:pPr>
        <w:jc w:val="center"/>
        <w:rPr>
          <w:sz w:val="22"/>
          <w:szCs w:val="22"/>
        </w:rPr>
      </w:pPr>
    </w:p>
    <w:tbl>
      <w:tblPr>
        <w:tblW w:type="dxa" w:w="12551"/>
        <w:tblInd w:type="dxa" w:w="-963"/>
        <w:tblLayout w:type="fixed"/>
        <w:tblLook w:val="04A0" w:noVBand="1" w:noHBand="0" w:lastColumn="0" w:firstColumn="1" w:lastRow="0" w:firstRow="1"/>
      </w:tblPr>
      <w:tblGrid>
        <w:gridCol w:w="6600"/>
        <w:gridCol w:w="2126"/>
        <w:gridCol w:w="2125"/>
        <w:gridCol w:w="1700"/>
      </w:tblGrid>
      <w:tr w:rsidTr="00BB55B4" w:rsidR="00BB55B4" w:rsidRPr="006D5610">
        <w:trPr>
          <w:trHeight w:val="300"/>
        </w:trPr>
        <w:tc>
          <w:tcPr>
            <w:tcW w:type="dxa" w:w="6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BB55B4" w:rsidP="00C83613" w:rsidR="00BB55B4" w:rsidRPr="00BB55B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55B4" w:rsidP="00C83613" w:rsidR="00BB55B4" w:rsidRPr="00BB55B4">
            <w:pPr>
              <w:jc w:val="center"/>
              <w:rPr>
                <w:sz w:val="22"/>
                <w:szCs w:val="22"/>
              </w:rPr>
            </w:pPr>
            <w:r w:rsidRPr="00BB55B4">
              <w:rPr>
                <w:sz w:val="22"/>
                <w:szCs w:val="22"/>
              </w:rPr>
              <w:t>ukupno prijavljene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55B4" w:rsidP="00C83613" w:rsidR="00BB55B4" w:rsidRPr="00BB55B4">
            <w:pPr>
              <w:jc w:val="center"/>
              <w:rPr>
                <w:sz w:val="22"/>
                <w:szCs w:val="22"/>
              </w:rPr>
            </w:pPr>
            <w:r w:rsidRPr="00BB55B4">
              <w:rPr>
                <w:sz w:val="22"/>
                <w:szCs w:val="22"/>
              </w:rPr>
              <w:t>ukupno priznate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55B4" w:rsidP="00C83613" w:rsidR="00BB55B4" w:rsidRPr="00BB55B4">
            <w:pPr>
              <w:jc w:val="center"/>
              <w:rPr>
                <w:bCs/>
                <w:sz w:val="22"/>
                <w:szCs w:val="22"/>
              </w:rPr>
            </w:pPr>
            <w:r w:rsidRPr="00BB55B4">
              <w:rPr>
                <w:bCs/>
                <w:sz w:val="22"/>
                <w:szCs w:val="22"/>
              </w:rPr>
              <w:t>ukupno osporene</w:t>
            </w:r>
          </w:p>
        </w:tc>
      </w:tr>
      <w:tr w:rsidTr="00BB55B4" w:rsidR="00BB55B4" w:rsidRPr="006D5610">
        <w:trPr>
          <w:trHeight w:val="300"/>
        </w:trPr>
        <w:tc>
          <w:tcPr>
            <w:tcW w:type="dxa" w:w="6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BB55B4" w:rsidP="00C83613" w:rsidR="00BB55B4" w:rsidRPr="00BB55B4">
            <w:pPr>
              <w:jc w:val="center"/>
              <w:rPr>
                <w:bCs/>
                <w:sz w:val="22"/>
                <w:szCs w:val="22"/>
              </w:rPr>
            </w:pPr>
            <w:r w:rsidRPr="00BB55B4">
              <w:rPr>
                <w:bCs/>
                <w:sz w:val="22"/>
                <w:szCs w:val="22"/>
              </w:rPr>
              <w:t>Tražbine prvog višeg isplatnog reda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55B4" w:rsidP="00C83613" w:rsidR="00BB55B4" w:rsidRPr="00BB55B4">
            <w:pPr>
              <w:jc w:val="center"/>
              <w:rPr>
                <w:sz w:val="22"/>
                <w:szCs w:val="22"/>
              </w:rPr>
            </w:pPr>
            <w:r w:rsidRPr="00BB55B4">
              <w:rPr>
                <w:sz w:val="22"/>
                <w:szCs w:val="22"/>
              </w:rPr>
              <w:t>9.980.713,17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55B4" w:rsidP="00C83613" w:rsidR="00BB55B4" w:rsidRPr="00BB55B4">
            <w:pPr>
              <w:jc w:val="center"/>
              <w:rPr>
                <w:sz w:val="22"/>
                <w:szCs w:val="22"/>
              </w:rPr>
            </w:pPr>
            <w:r w:rsidRPr="00BB55B4">
              <w:rPr>
                <w:sz w:val="22"/>
                <w:szCs w:val="22"/>
              </w:rPr>
              <w:t>9.980.713,17 kn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55B4" w:rsidP="00C83613" w:rsidR="00BB55B4" w:rsidRPr="00BB55B4">
            <w:pPr>
              <w:jc w:val="center"/>
              <w:rPr>
                <w:bCs/>
                <w:sz w:val="22"/>
                <w:szCs w:val="22"/>
              </w:rPr>
            </w:pPr>
            <w:r w:rsidRPr="00BB55B4">
              <w:rPr>
                <w:bCs/>
                <w:sz w:val="22"/>
                <w:szCs w:val="22"/>
              </w:rPr>
              <w:t>0,00</w:t>
            </w:r>
            <w:r w:rsidR="000C33A4">
              <w:rPr>
                <w:bCs/>
                <w:sz w:val="22"/>
                <w:szCs w:val="22"/>
              </w:rPr>
              <w:t xml:space="preserve"> kn</w:t>
            </w:r>
          </w:p>
        </w:tc>
      </w:tr>
      <w:tr w:rsidTr="00BB55B4" w:rsidR="00BB55B4" w:rsidRPr="006D5610">
        <w:trPr>
          <w:trHeight w:val="300"/>
        </w:trPr>
        <w:tc>
          <w:tcPr>
            <w:tcW w:type="dxa" w:w="6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BB55B4" w:rsidP="00C83613" w:rsidR="00BB55B4" w:rsidRPr="00BB55B4">
            <w:pPr>
              <w:jc w:val="center"/>
              <w:rPr>
                <w:bCs/>
                <w:sz w:val="22"/>
                <w:szCs w:val="22"/>
              </w:rPr>
            </w:pPr>
            <w:r w:rsidRPr="00BB55B4">
              <w:rPr>
                <w:bCs/>
                <w:sz w:val="22"/>
                <w:szCs w:val="22"/>
              </w:rPr>
              <w:t xml:space="preserve">Tražbine drugog višeg isplatnog reda 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55B4" w:rsidP="00C83613" w:rsidR="00BB55B4" w:rsidRPr="00BB55B4">
            <w:pPr>
              <w:jc w:val="center"/>
              <w:rPr>
                <w:sz w:val="22"/>
                <w:szCs w:val="22"/>
              </w:rPr>
            </w:pPr>
            <w:r w:rsidRPr="00BB55B4">
              <w:rPr>
                <w:sz w:val="22"/>
                <w:szCs w:val="22"/>
              </w:rPr>
              <w:t>148.462.738,28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55B4" w:rsidP="00C83613" w:rsidR="00BB55B4" w:rsidRPr="00BB55B4">
            <w:pPr>
              <w:jc w:val="center"/>
              <w:rPr>
                <w:sz w:val="22"/>
                <w:szCs w:val="22"/>
              </w:rPr>
            </w:pPr>
            <w:r w:rsidRPr="00BB55B4">
              <w:rPr>
                <w:sz w:val="22"/>
                <w:szCs w:val="22"/>
              </w:rPr>
              <w:t>147.357.178,32 kn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55B4" w:rsidP="00C83613" w:rsidR="00BB55B4" w:rsidRPr="00BB55B4">
            <w:pPr>
              <w:jc w:val="center"/>
              <w:rPr>
                <w:bCs/>
                <w:sz w:val="22"/>
                <w:szCs w:val="22"/>
              </w:rPr>
            </w:pPr>
            <w:r w:rsidRPr="00BB55B4">
              <w:rPr>
                <w:bCs/>
                <w:sz w:val="22"/>
                <w:szCs w:val="22"/>
              </w:rPr>
              <w:t>1.105.559,96 kn</w:t>
            </w:r>
          </w:p>
        </w:tc>
      </w:tr>
      <w:tr w:rsidTr="00BB55B4" w:rsidR="00BB55B4" w:rsidRPr="006D5610">
        <w:trPr>
          <w:trHeight w:val="300"/>
        </w:trPr>
        <w:tc>
          <w:tcPr>
            <w:tcW w:type="dxa" w:w="6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BB55B4" w:rsidP="00C83613" w:rsidR="00BB55B4" w:rsidRPr="00BB55B4">
            <w:pPr>
              <w:jc w:val="center"/>
              <w:rPr>
                <w:bCs/>
                <w:sz w:val="22"/>
                <w:szCs w:val="22"/>
              </w:rPr>
            </w:pPr>
            <w:r w:rsidRPr="00BB55B4">
              <w:rPr>
                <w:bCs/>
                <w:sz w:val="22"/>
                <w:szCs w:val="22"/>
              </w:rPr>
              <w:t>Sve tražbine ukupno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55B4" w:rsidP="00BB55B4" w:rsidR="00BB55B4" w:rsidRPr="00BB55B4">
            <w:pPr>
              <w:jc w:val="center"/>
              <w:rPr>
                <w:sz w:val="22"/>
                <w:szCs w:val="22"/>
              </w:rPr>
            </w:pPr>
            <w:r w:rsidRPr="00BB55B4">
              <w:rPr>
                <w:sz w:val="22"/>
                <w:szCs w:val="22"/>
              </w:rPr>
              <w:t>158.443.451,45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55B4" w:rsidP="00C83613" w:rsidR="00BB55B4" w:rsidRPr="00BB55B4">
            <w:pPr>
              <w:jc w:val="center"/>
              <w:rPr>
                <w:sz w:val="22"/>
                <w:szCs w:val="22"/>
              </w:rPr>
            </w:pPr>
            <w:r w:rsidRPr="00BB55B4">
              <w:rPr>
                <w:sz w:val="22"/>
                <w:szCs w:val="22"/>
              </w:rPr>
              <w:t>157.337.891,49 kn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55B4" w:rsidP="00C83613" w:rsidR="00BB55B4" w:rsidRPr="00BB55B4">
            <w:pPr>
              <w:jc w:val="center"/>
              <w:rPr>
                <w:bCs/>
                <w:sz w:val="22"/>
                <w:szCs w:val="22"/>
              </w:rPr>
            </w:pPr>
            <w:r w:rsidRPr="00BB55B4">
              <w:rPr>
                <w:bCs/>
                <w:sz w:val="22"/>
                <w:szCs w:val="22"/>
              </w:rPr>
              <w:t>1.105.559,96 kn</w:t>
            </w:r>
          </w:p>
        </w:tc>
      </w:tr>
    </w:tbl>
    <w:p w:rsidRDefault="00BB55B4" w:rsidP="00E57E44" w:rsidR="00BB55B4" w:rsidRPr="006D5610">
      <w:pPr>
        <w:jc w:val="center"/>
        <w:rPr>
          <w:sz w:val="22"/>
          <w:szCs w:val="22"/>
        </w:rPr>
      </w:pPr>
    </w:p>
    <w:p w:rsidRDefault="00BB55B4" w:rsidP="00E57E44" w:rsidR="00BB55B4">
      <w:pPr>
        <w:jc w:val="center"/>
        <w:rPr>
          <w:sz w:val="22"/>
          <w:szCs w:val="22"/>
        </w:rPr>
      </w:pPr>
    </w:p>
    <w:p w:rsidRDefault="00E57E44" w:rsidP="00E57E44" w:rsidR="00E57E44" w:rsidRPr="006D5610">
      <w:pPr>
        <w:jc w:val="center"/>
        <w:rPr>
          <w:sz w:val="22"/>
          <w:szCs w:val="22"/>
        </w:rPr>
      </w:pPr>
      <w:r w:rsidRPr="006D5610">
        <w:rPr>
          <w:sz w:val="22"/>
          <w:szCs w:val="22"/>
        </w:rPr>
        <w:t xml:space="preserve">U Pazinu, </w:t>
      </w:r>
      <w:r w:rsidR="00BB55B4">
        <w:rPr>
          <w:sz w:val="22"/>
          <w:szCs w:val="22"/>
        </w:rPr>
        <w:t>26. studenog</w:t>
      </w:r>
      <w:r w:rsidRPr="006D5610">
        <w:rPr>
          <w:sz w:val="22"/>
          <w:szCs w:val="22"/>
        </w:rPr>
        <w:t xml:space="preserve"> 201</w:t>
      </w:r>
      <w:r w:rsidR="00D36B02">
        <w:rPr>
          <w:sz w:val="22"/>
          <w:szCs w:val="22"/>
        </w:rPr>
        <w:t>8</w:t>
      </w:r>
      <w:r w:rsidRPr="006D5610">
        <w:rPr>
          <w:sz w:val="22"/>
          <w:szCs w:val="22"/>
        </w:rPr>
        <w:t>.</w:t>
      </w:r>
    </w:p>
    <w:p w:rsidRDefault="00E57E44" w:rsidP="00E57E44" w:rsidR="00E57E44" w:rsidRPr="006D5610">
      <w:pPr>
        <w:jc w:val="both"/>
        <w:rPr>
          <w:sz w:val="22"/>
          <w:szCs w:val="22"/>
        </w:rPr>
      </w:pPr>
    </w:p>
    <w:p w:rsidRDefault="00E57E44" w:rsidP="00E57E44" w:rsidR="00E57E44" w:rsidRPr="006D5610">
      <w:pPr>
        <w:ind w:firstLine="708" w:left="9912"/>
        <w:jc w:val="both"/>
        <w:rPr>
          <w:sz w:val="22"/>
          <w:szCs w:val="22"/>
        </w:rPr>
      </w:pPr>
      <w:r w:rsidRPr="006D5610">
        <w:rPr>
          <w:sz w:val="22"/>
          <w:szCs w:val="22"/>
        </w:rPr>
        <w:t>Stečajna sutkinja:</w:t>
      </w:r>
    </w:p>
    <w:p w:rsidRDefault="00E57E44" w:rsidP="00E57E44" w:rsidR="00E57E44" w:rsidRPr="006D5610">
      <w:pPr>
        <w:ind w:firstLine="708" w:left="9912"/>
        <w:jc w:val="both"/>
        <w:rPr>
          <w:sz w:val="22"/>
          <w:szCs w:val="22"/>
        </w:rPr>
      </w:pPr>
      <w:r w:rsidRPr="006D5610">
        <w:rPr>
          <w:sz w:val="22"/>
          <w:szCs w:val="22"/>
        </w:rPr>
        <w:t>Tijana Licul</w:t>
      </w:r>
      <w:r w:rsidR="00D36B02">
        <w:rPr>
          <w:sz w:val="22"/>
          <w:szCs w:val="22"/>
        </w:rPr>
        <w:t>, v. r.</w:t>
      </w:r>
    </w:p>
    <w:p w:rsidRDefault="00BB55B4" w:rsidP="00CE68D5" w:rsidR="00CE68D5" w:rsidRPr="006D5610">
      <w:pPr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="00CE68D5" w:rsidRPr="006D5610">
        <w:rPr>
          <w:sz w:val="22"/>
          <w:szCs w:val="22"/>
        </w:rPr>
        <w:t>NA:</w:t>
      </w:r>
    </w:p>
    <w:p w:rsidRDefault="00CE68D5" w:rsidP="00CE68D5" w:rsidR="00CE68D5" w:rsidRPr="006D5610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6D5610">
        <w:rPr>
          <w:sz w:val="22"/>
          <w:szCs w:val="22"/>
        </w:rPr>
        <w:t>e-oglasna ploča</w:t>
      </w:r>
    </w:p>
    <w:sectPr w:rsidSect="00E57E44" w:rsidR="00CE68D5" w:rsidRPr="006D5610">
      <w:headerReference w:type="default" r:id="rId11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E44" w:rsidP="00E57E44" w:rsidR="00E57E44">
      <w:r>
        <w:separator/>
      </w:r>
    </w:p>
  </w:endnote>
  <w:endnote w:id="0" w:type="continuationSeparator">
    <w:p w:rsidRDefault="00E57E44" w:rsidP="00E57E44" w:rsidR="00E57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E44" w:rsidP="00E57E44" w:rsidR="00E57E44">
      <w:r>
        <w:separator/>
      </w:r>
    </w:p>
  </w:footnote>
  <w:footnote w:id="0" w:type="continuationSeparator">
    <w:p w:rsidRDefault="00E57E44" w:rsidP="00E57E44" w:rsidR="00E57E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590" w:rsidP="00E57E44" w:rsidR="00E57E44">
    <w:pPr>
      <w:pStyle w:val="Zaglavlje"/>
      <w:jc w:val="right"/>
    </w:pPr>
    <w:r>
      <w:t>Posl. broj: 4 St-</w:t>
    </w:r>
    <w:r w:rsidR="00A92DF7">
      <w:t>103/18</w:t>
    </w:r>
    <w:r w:rsidR="00D36B02">
      <w:t>-39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8B0FEB"/>
    <w:multiLevelType w:val="hybridMultilevel"/>
    <w:tmpl w:val="3070C27C"/>
    <w:lvl w:tplc="8ECA5E4E" w:ilvl="0">
      <w:start w:val="1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7E44"/>
    <w:rsid w:val="000014E8"/>
    <w:rsid w:val="000C33A4"/>
    <w:rsid w:val="00177139"/>
    <w:rsid w:val="002D3C32"/>
    <w:rsid w:val="003C2EA0"/>
    <w:rsid w:val="005C397A"/>
    <w:rsid w:val="005E4B70"/>
    <w:rsid w:val="006907C7"/>
    <w:rsid w:val="006D1274"/>
    <w:rsid w:val="006D5610"/>
    <w:rsid w:val="008C499B"/>
    <w:rsid w:val="00A92DF7"/>
    <w:rsid w:val="00B04590"/>
    <w:rsid w:val="00B62ADC"/>
    <w:rsid w:val="00BB55B4"/>
    <w:rsid w:val="00CE68D5"/>
    <w:rsid w:val="00D36B02"/>
    <w:rsid w:val="00DF6C07"/>
    <w:rsid w:val="00E57E44"/>
    <w:rsid w:val="00E80B85"/>
    <w:rsid w:val="00EB0D55"/>
    <w:rsid w:val="00EF016E"/>
    <w:rsid w:val="00F6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7E4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E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7E4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7E4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7E44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68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71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13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13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13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13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7E4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E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7E4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7E4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7E44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68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71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13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13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13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13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St-103/2018-39</izvorni_sadrzaj>
    <derivirana_varijabla naziv="DomainObject.Oznaka_1">St-103/2018-39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>St-103/2018-39</izvorni_sadrzaj>
    <derivirana_varijabla naziv="DomainObject.PoslovniBrojDokumenta_1">St-103/2018-39</derivirana_varijabla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St-103/2018-39</izvorni_sadrzaj>
    <derivirana_varijabla naziv="DomainObject.PredzadnjaOdlukaIzPredmeta.Oznaka_1">St-103/2018-39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D5EF2F-7267-451D-9657-E86BB9BD11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436</properties:Words>
  <properties:Characters>2567</properties:Characters>
  <properties:Lines>346</properties:Lines>
  <properties:Paragraphs>226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2018-11-26T11:24:00Z</dcterms:created>
  <dc:creator>Tijana Licul</dc:creator>
  <cp:lastModifiedBy>Sanja Prodan</cp:lastModifiedBy>
  <cp:lastPrinted>2018-11-26T12:42:00Z</cp:lastPrinted>
  <dcterms:modified xmlns:xsi="http://www.w3.org/2001/XMLSchema-instance" xsi:type="dcterms:W3CDTF">2018-11-27T08:30:00Z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St-103/2018-39 / Odluka - Ostalo (st10318,_istra_bavaria_agentur.docx)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