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2241" w14:paraId="def2241" w:rsidRDefault="00BA1C5F" w:rsidP="00BA1C5F" w:rsidR="00BA1C5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C5F" w:rsidP="00BA1C5F" w:rsidR="00BA1C5F">
      <w:r>
        <w:t>REPUBLIKA HRVATSKA</w:t>
      </w:r>
    </w:p>
    <w:p w:rsidRDefault="00BA1C5F" w:rsidP="00BA1C5F" w:rsidR="00BA1C5F">
      <w:r>
        <w:t xml:space="preserve">TRGOVAČKI SUD U ZAGREBU </w:t>
      </w:r>
    </w:p>
    <w:p w:rsidRDefault="00BA1C5F" w:rsidP="00BA1C5F" w:rsidR="00BA1C5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A1C5F" w:rsidP="00BA1C5F" w:rsidR="00BA1C5F">
      <w:r>
        <w:t xml:space="preserve">                                                                                                 </w:t>
      </w:r>
      <w:r>
        <w:tab/>
      </w:r>
      <w:r>
        <w:tab/>
        <w:t>1 St 6025/16</w:t>
      </w:r>
    </w:p>
    <w:p w:rsidRDefault="00BA1C5F" w:rsidP="00BA1C5F" w:rsidR="00BA1C5F"/>
    <w:p w:rsidRDefault="00BA1C5F" w:rsidP="00BA1C5F" w:rsidR="00BA1C5F">
      <w:pPr>
        <w:jc w:val="center"/>
      </w:pPr>
      <w:r>
        <w:t>Z  A  K  LJ  U  Č  A  K</w:t>
      </w:r>
    </w:p>
    <w:p w:rsidRDefault="00BA1C5F" w:rsidP="00BA1C5F" w:rsidR="00BA1C5F">
      <w:pPr>
        <w:jc w:val="center"/>
      </w:pPr>
    </w:p>
    <w:p w:rsidRDefault="00666AA1" w:rsidP="00BA1C5F" w:rsidR="00BA1C5F">
      <w:pPr>
        <w:jc w:val="both"/>
      </w:pPr>
      <w:r>
        <w:t xml:space="preserve">Trgovački sud u Zagrebu, po sucu Nini Radiću, </w:t>
      </w:r>
      <w:r>
        <w:rPr>
          <w:lang w:val="en-GB"/>
        </w:rPr>
        <w:t xml:space="preserve">u </w:t>
      </w:r>
      <w:proofErr w:type="spellStart"/>
      <w:r>
        <w:rPr>
          <w:lang w:val="en-GB"/>
        </w:rPr>
        <w:t>stečajnom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predmetu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povodom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prijedloga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t>, za provedbu stečajnog postupka nad dužnikom MODEL DIZAJN d.o.o. Zagreb, Gata 38, OIB:79540849116</w:t>
      </w:r>
      <w:r w:rsidR="00BA1C5F">
        <w:t xml:space="preserve">, </w:t>
      </w:r>
      <w:r w:rsidR="000E3792">
        <w:t>0</w:t>
      </w:r>
      <w:r w:rsidR="00BA1C5F">
        <w:t>1. ožujka 2018. godine,</w:t>
      </w:r>
    </w:p>
    <w:p w:rsidRDefault="00BA1C5F" w:rsidP="00BA1C5F" w:rsidR="00BA1C5F">
      <w:pPr>
        <w:jc w:val="both"/>
      </w:pPr>
    </w:p>
    <w:p w:rsidRDefault="00BA1C5F" w:rsidP="00BA1C5F" w:rsidR="00BA1C5F">
      <w:pPr>
        <w:jc w:val="center"/>
      </w:pPr>
    </w:p>
    <w:p w:rsidRDefault="00BA1C5F" w:rsidP="00BA1C5F" w:rsidR="00BA1C5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j   e</w:t>
      </w:r>
    </w:p>
    <w:p w:rsidRDefault="00BA1C5F" w:rsidP="00BA1C5F" w:rsidR="00BA1C5F">
      <w:pPr>
        <w:jc w:val="both"/>
      </w:pPr>
    </w:p>
    <w:p w:rsidRDefault="00BA1C5F" w:rsidP="00666AA1" w:rsidR="00BA1C5F">
      <w:pPr>
        <w:jc w:val="both"/>
      </w:pPr>
      <w:r>
        <w:t xml:space="preserve">      </w:t>
      </w:r>
      <w:r w:rsidR="00A42836">
        <w:tab/>
      </w:r>
      <w:r>
        <w:t>Nalaže se računovodstvu suda sa depozitnog računa suda u ovom p</w:t>
      </w:r>
      <w:r w:rsidR="00666AA1">
        <w:t xml:space="preserve">redmetu uplaćeni iznos predujma </w:t>
      </w:r>
      <w:r>
        <w:t>u visini od 2</w:t>
      </w:r>
      <w:r w:rsidR="00666AA1">
        <w:t>0.0</w:t>
      </w:r>
      <w:r>
        <w:t>00,00</w:t>
      </w:r>
      <w:r w:rsidR="004268AE">
        <w:t xml:space="preserve"> kn</w:t>
      </w:r>
      <w:r>
        <w:t xml:space="preserve"> (</w:t>
      </w:r>
      <w:proofErr w:type="spellStart"/>
      <w:r>
        <w:t>dvadesettisuć</w:t>
      </w:r>
      <w:r w:rsidR="00666AA1">
        <w:t>akuna</w:t>
      </w:r>
      <w:proofErr w:type="spellEnd"/>
      <w:r w:rsidR="00666AA1">
        <w:t xml:space="preserve">) uplaćen od AK </w:t>
      </w:r>
      <w:proofErr w:type="spellStart"/>
      <w:r w:rsidR="00666AA1">
        <w:t>Servicing</w:t>
      </w:r>
      <w:proofErr w:type="spellEnd"/>
      <w:r w:rsidR="00666AA1">
        <w:t xml:space="preserve"> d.o.o. </w:t>
      </w:r>
      <w:r w:rsidR="004268AE">
        <w:t xml:space="preserve">OIB:75581062567, </w:t>
      </w:r>
      <w:r w:rsidR="00666AA1">
        <w:t>Zagreb, Strojarska cesta 22</w:t>
      </w:r>
      <w:r w:rsidR="004268AE">
        <w:t xml:space="preserve">, </w:t>
      </w:r>
      <w:r>
        <w:t>vratiti na račun uplatitelja.</w:t>
      </w:r>
    </w:p>
    <w:p w:rsidRDefault="00BA1C5F" w:rsidP="00BA1C5F" w:rsidR="00BA1C5F"/>
    <w:p w:rsidRDefault="00BA1C5F" w:rsidP="00BA1C5F" w:rsidR="00BA1C5F">
      <w:pPr>
        <w:jc w:val="center"/>
      </w:pPr>
      <w:r>
        <w:t>O b  r  a  z  l  o  ž  e  n j  e</w:t>
      </w:r>
    </w:p>
    <w:p w:rsidRDefault="00BA1C5F" w:rsidP="00BA1C5F" w:rsidR="00BA1C5F">
      <w:pPr>
        <w:jc w:val="both"/>
      </w:pPr>
    </w:p>
    <w:p w:rsidRDefault="004268AE" w:rsidP="004268AE" w:rsidR="004268AE">
      <w:pPr>
        <w:ind w:firstLine="708"/>
        <w:jc w:val="both"/>
      </w:pPr>
      <w:r>
        <w:t>Zaključkom ovoga suda broj gornji od 5. veljače 2018. pozvane su osobe koje i</w:t>
      </w:r>
      <w:r w:rsidR="00A42836">
        <w:t>maju pravni interes za provedbu</w:t>
      </w:r>
      <w:r>
        <w:t xml:space="preserve"> stečajnog postupka predujmiti iznos od 20.000,00 kn za pokriće troškova prethodnog i otvorenog stečajnog postupka na depozitni račun ovog suda</w:t>
      </w:r>
      <w:r w:rsidR="00A42836">
        <w:t xml:space="preserve">, sukladno odredbi čl. 132. Stečajnog </w:t>
      </w:r>
      <w:r w:rsidR="000E3792">
        <w:t>z</w:t>
      </w:r>
      <w:r w:rsidR="00A42836">
        <w:t>akona (NN 71/15, 104/17; dalje SZ).</w:t>
      </w:r>
    </w:p>
    <w:p w:rsidRDefault="00A42836" w:rsidP="004268AE" w:rsidR="00A42836">
      <w:pPr>
        <w:ind w:firstLine="708"/>
        <w:jc w:val="both"/>
      </w:pPr>
      <w:r>
        <w:t xml:space="preserve">Podneskom od 27. veljače 2018. predlagatelj AK </w:t>
      </w:r>
      <w:proofErr w:type="spellStart"/>
      <w:r>
        <w:t>Servicing</w:t>
      </w:r>
      <w:proofErr w:type="spellEnd"/>
      <w:r>
        <w:t xml:space="preserve"> d.o.o. OIB:75581062567, Zagreb, Strojarska cesta 22, naveo je kako je </w:t>
      </w:r>
      <w:r w:rsidR="00AB6114">
        <w:t xml:space="preserve">dana 20.2.2018. </w:t>
      </w:r>
      <w:r>
        <w:t>omaškom uplatio traženi iznos</w:t>
      </w:r>
      <w:r w:rsidR="000E3792">
        <w:t xml:space="preserve"> predujma</w:t>
      </w:r>
      <w:r>
        <w:t xml:space="preserve"> od 20.000,00 kn na račun suda, te kako nema potraživanja prema stečajnom dužniku, niti pravni interes za provedbu stečajnog postupka, predlaže sudu da mu uplaćeni iznos predujma vrati na račun s kojeg je uplata izvršena.</w:t>
      </w:r>
    </w:p>
    <w:p w:rsidRDefault="00A42836" w:rsidP="004268AE" w:rsidR="004268AE">
      <w:pPr>
        <w:ind w:firstLine="708"/>
        <w:jc w:val="both"/>
      </w:pPr>
      <w:r>
        <w:t xml:space="preserve">Kako navedeni predlagatelj nema pravi interes za provedbu stečajnog postupka nad dužnikom, utvrđeno je da </w:t>
      </w:r>
      <w:r w:rsidR="000E3792">
        <w:t xml:space="preserve">je </w:t>
      </w:r>
      <w:r>
        <w:t xml:space="preserve">predlagatelj očitom omaškom uplatio traženi iznos predujma za pokriće troškova postupka, te je stoga odlučeno kao u izreci. </w:t>
      </w:r>
    </w:p>
    <w:p w:rsidRDefault="00BA1C5F" w:rsidP="00BA1C5F" w:rsidR="00BA1C5F">
      <w:pPr>
        <w:jc w:val="both"/>
      </w:pPr>
    </w:p>
    <w:p w:rsidRDefault="00BA1C5F" w:rsidP="00BA1C5F" w:rsidR="00BA1C5F">
      <w:pPr>
        <w:jc w:val="center"/>
      </w:pPr>
      <w:r>
        <w:t xml:space="preserve">U Zagrebu, </w:t>
      </w:r>
      <w:r w:rsidR="00A42836">
        <w:t>0</w:t>
      </w:r>
      <w:r>
        <w:t>1. ožujka 2018. godine</w:t>
      </w:r>
    </w:p>
    <w:p w:rsidRDefault="00BA1C5F" w:rsidP="00BA1C5F" w:rsidR="00BA1C5F">
      <w:pPr>
        <w:jc w:val="center"/>
      </w:pPr>
    </w:p>
    <w:p w:rsidRDefault="00BA1C5F" w:rsidP="00BA1C5F" w:rsidR="00BA1C5F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BA1C5F" w:rsidP="00BA1C5F" w:rsidR="00BA1C5F">
      <w:pPr>
        <w:jc w:val="both"/>
      </w:pPr>
      <w:r>
        <w:t xml:space="preserve">                                                                                                    NINO RADIĆ  </w:t>
      </w:r>
      <w:r w:rsidR="00DC1161">
        <w:t>v.r.</w:t>
      </w:r>
    </w:p>
    <w:p w:rsidRDefault="000E3792" w:rsidP="00BA1C5F" w:rsidR="000E3792">
      <w:pPr>
        <w:jc w:val="both"/>
      </w:pPr>
    </w:p>
    <w:p w:rsidRDefault="00BA1C5F" w:rsidP="00BA1C5F" w:rsidR="000E3792">
      <w:r>
        <w:t>POUKA</w:t>
      </w:r>
      <w:r w:rsidR="00DC1161">
        <w:t xml:space="preserve"> O PRAVNOM LIJEKU</w:t>
      </w:r>
      <w:r>
        <w:t xml:space="preserve">: </w:t>
      </w:r>
    </w:p>
    <w:p w:rsidRDefault="00BA1C5F" w:rsidP="00BA1C5F" w:rsidR="00DC1161">
      <w:r>
        <w:t xml:space="preserve">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DC1161" w:rsidP="00BA1C5F" w:rsidR="00DC1161">
      <w:r>
        <w:tab/>
      </w:r>
      <w:r>
        <w:tab/>
      </w:r>
      <w:r>
        <w:tab/>
      </w:r>
      <w:r>
        <w:tab/>
      </w:r>
    </w:p>
    <w:p w:rsidRDefault="00BA1C5F" w:rsidP="00BA1C5F" w:rsidR="00BA1C5F">
      <w:r>
        <w:tab/>
      </w:r>
      <w:r>
        <w:tab/>
      </w:r>
      <w:r>
        <w:tab/>
        <w:t xml:space="preserve">       </w:t>
      </w:r>
    </w:p>
    <w:p w:rsidRDefault="00BA1C5F" w:rsidP="00BA1C5F" w:rsidR="00BA1C5F">
      <w:r>
        <w:t xml:space="preserve">DNA: </w:t>
      </w:r>
      <w:r>
        <w:br/>
        <w:t xml:space="preserve">1. </w:t>
      </w:r>
      <w:r w:rsidR="00A42836">
        <w:t xml:space="preserve">Predlagatelju po pun. Marko Krpan, </w:t>
      </w:r>
      <w:proofErr w:type="spellStart"/>
      <w:r w:rsidR="00A42836">
        <w:t>odvj</w:t>
      </w:r>
      <w:proofErr w:type="spellEnd"/>
      <w:r w:rsidR="00A42836">
        <w:t>. iz Zagreba, Boškovićeva 16</w:t>
      </w:r>
    </w:p>
    <w:p w:rsidRDefault="00BA1C5F" w:rsidR="007644BB">
      <w:r>
        <w:t xml:space="preserve">2. računovodstvo </w:t>
      </w:r>
      <w:r w:rsidR="000E3792">
        <w:t>suda</w:t>
      </w:r>
    </w:p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72AE4"/>
    <w:multiLevelType w:val="hybridMultilevel"/>
    <w:tmpl w:val="45CAB81E"/>
    <w:lvl w:tplc="2480AA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C5F"/>
    <w:rsid w:val="000E3792"/>
    <w:rsid w:val="001E7687"/>
    <w:rsid w:val="00212CD6"/>
    <w:rsid w:val="002F4FC7"/>
    <w:rsid w:val="00322C37"/>
    <w:rsid w:val="004268AE"/>
    <w:rsid w:val="00450457"/>
    <w:rsid w:val="00545FE2"/>
    <w:rsid w:val="00586A84"/>
    <w:rsid w:val="00666AA1"/>
    <w:rsid w:val="007644BB"/>
    <w:rsid w:val="00775D35"/>
    <w:rsid w:val="00A42836"/>
    <w:rsid w:val="00AB6114"/>
    <w:rsid w:val="00BA1C5F"/>
    <w:rsid w:val="00C743E0"/>
    <w:rsid w:val="00CF348F"/>
    <w:rsid w:val="00DC1161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C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A1C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1C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1C5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C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A1C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1C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1C5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6025</izvorni_sadrzaj>
    <derivirana_varijabla naziv="DomainObject.Predmet.Broj_1">6025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St-6025/2016</izvorni_sadrzaj>
    <derivirana_varijabla naziv="DomainObject.Predmet.OznakaBroj_1">St-6025/2016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MODEL DIZAJN d.o.o.</izvorni_sadrzaj>
    <derivirana_varijabla naziv="DomainObject.Predmet.ProtustrankaFormated_1">  MODEL DIZAJN d.o.o.</derivirana_varijabla>
  </DomainObject.Predmet.ProtustrankaFormated>
  <DomainObject.Predmet.ProtustrankaFormatedOIB>
    <izvorni_sadrzaj>  MODEL DIZAJN d.o.o., OIB 79540849116</izvorni_sadrzaj>
    <derivirana_varijabla naziv="DomainObject.Predmet.ProtustrankaFormatedOIB_1">  MODEL DIZAJN d.o.o., OIB 79540849116</derivirana_varijabla>
  </DomainObject.Predmet.ProtustrankaFormatedOIB>
  <DomainObject.Predmet.ProtustrankaFormatedWithAdress>
    <izvorni_sadrzaj> MODEL DIZAJN d.o.o., Gata 38, 10000 Zagreb</izvorni_sadrzaj>
    <derivirana_varijabla naziv="DomainObject.Predmet.ProtustrankaFormatedWithAdress_1"> MODEL DIZAJN d.o.o., Gata 38, 10000 Zagreb</derivirana_varijabla>
  </DomainObject.Predmet.ProtustrankaFormatedWithAdress>
  <DomainObject.Predmet.ProtustrankaFormatedWithAdressOIB>
    <izvorni_sadrzaj> MODEL DIZAJN d.o.o., OIB 79540849116, Gata 38, 10000 Zagreb</izvorni_sadrzaj>
    <derivirana_varijabla naziv="DomainObject.Predmet.ProtustrankaFormatedWithAdressOIB_1"> MODEL DIZAJN d.o.o., OIB 79540849116, Gata 38, 10000 Zagreb</derivirana_varijabla>
  </DomainObject.Predmet.ProtustrankaFormatedWithAdressOIB>
  <DomainObject.Predmet.ProtustrankaWithAdress>
    <izvorni_sadrzaj>MODEL DIZAJN d.o.o. Gata 38, 10000 Zagreb</izvorni_sadrzaj>
    <derivirana_varijabla naziv="DomainObject.Predmet.ProtustrankaWithAdress_1">MODEL DIZAJN d.o.o. Gata 38, 10000 Zagreb</derivirana_varijabla>
  </DomainObject.Predmet.ProtustrankaWithAdress>
  <DomainObject.Predmet.ProtustrankaWithAdressOIB>
    <izvorni_sadrzaj>MODEL DIZAJN d.o.o., OIB 79540849116, Gata 38, 10000 Zagreb</izvorni_sadrzaj>
    <derivirana_varijabla naziv="DomainObject.Predmet.ProtustrankaWithAdressOIB_1">MODEL DIZAJN d.o.o., OIB 79540849116, Gata 38, 10000 Zagreb</derivirana_varijabla>
  </DomainObject.Predmet.ProtustrankaWithAdressOIB>
  <DomainObject.Predmet.ProtustrankaNazivFormated>
    <izvorni_sadrzaj>MODEL DIZAJN d.o.o.</izvorni_sadrzaj>
    <derivirana_varijabla naziv="DomainObject.Predmet.ProtustrankaNazivFormated_1">MODEL DIZAJN d.o.o.</derivirana_varijabla>
  </DomainObject.Predmet.ProtustrankaNazivFormated>
  <DomainObject.Predmet.ProtustrankaNazivFormatedOIB>
    <izvorni_sadrzaj>MODEL DIZAJN d.o.o., OIB 79540849116</izvorni_sadrzaj>
    <derivirana_varijabla naziv="DomainObject.Predmet.ProtustrankaNazivFormatedOIB_1">MODEL DIZAJN d.o.o., OIB 79540849116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MODEL DIZAJN d.o.o.; Igor Gojmerac; AK Servicing društvo s ograničenom odgovornošću za upravljanje</izvorni_sadrzaj>
    <derivirana_varijabla naziv="DomainObject.Predmet.StrankaFormated_1">  MODEL DIZAJN d.o.o.; Igor Gojmerac; AK Servicing društvo s ograničenom odgovornošću za upravljanje</derivirana_varijabla>
  </DomainObject.Predmet.StrankaFormated>
  <DomainObject.Predmet.StrankaFormatedOIB>
    <izvorni_sadrzaj>  MODEL DIZAJN d.o.o., OIB 79540849116; Igor Gojmerac, OIB 14043685031; AK Servicing društvo s ograničenom odgovornošću za upravljanje, OIB 75581062567</izvorni_sadrzaj>
    <derivirana_varijabla naziv="DomainObject.Predmet.StrankaFormatedOIB_1">  MODEL DIZAJN d.o.o., OIB 79540849116; Igor Gojmerac, OIB 14043685031; AK Servicing društvo s ograničenom odgovornošću za upravljanje, OIB 75581062567</derivirana_varijabla>
  </DomainObject.Predmet.StrankaFormatedOIB>
  <DomainObject.Predmet.StrankaFormatedWithAdress>
    <izvorni_sadrzaj> MODEL DIZAJN d.o.o., Gata 38, 10000 Zagreb; Igor Gojmerac, Kamenarka 6, 10000 Zagreb; AK Servicing društvo s ograničenom odgovornošću za upravljanje, Strojarska cesta 22, 10000 Zagreb</izvorni_sadrzaj>
    <derivirana_varijabla naziv="DomainObject.Predmet.StrankaFormatedWithAdress_1"> MODEL DIZAJN d.o.o., Gata 38, 10000 Zagreb; Igor Gojmerac, Kamenarka 6, 10000 Zagreb; AK Servicing društvo s ograničenom odgovornošću za upravljanje, Strojarska cesta 22, 10000 Zagreb</derivirana_varijabla>
  </DomainObject.Predmet.StrankaFormatedWithAdress>
  <DomainObject.Predmet.StrankaFormatedWithAdressOIB>
    <izvorni_sadrzaj> MODEL DIZAJN d.o.o., OIB 79540849116, Gata 38, 10000 Zagreb; Igor Gojmerac, OIB 14043685031, Kamenarka 6, 10000 Zagreb; AK Servicing društvo s ograničenom odgovornošću za upravljanje, OIB 75581062567, Strojarska cesta 22, 10000 Zagreb</izvorni_sadrzaj>
    <derivirana_varijabla naziv="DomainObject.Predmet.StrankaFormatedWithAdressOIB_1"> MODEL DIZAJN d.o.o., OIB 79540849116, Gata 38, 10000 Zagreb; Igor Gojmerac, OIB 14043685031, Kamenarka 6, 10000 Zagreb; AK Servicing društvo s ograničenom odgovornošću za upravljanje, OIB 75581062567, Strojarska cesta 22, 10000 Zagreb</derivirana_varijabla>
  </DomainObject.Predmet.StrankaFormatedWithAdressOIB>
  <DomainObject.Predmet.StrankaWithAdress>
    <izvorni_sadrzaj>MODEL DIZAJN d.o.o. Gata 38,10000 Zagreb,Igor Gojmerac Kamenarka 6,10000 Zagreb,AK Servicing društvo s ograničenom odgovornošću za upravljanje Strojarska cesta 22,10000 Zagreb</izvorni_sadrzaj>
    <derivirana_varijabla naziv="DomainObject.Predmet.StrankaWithAdress_1">MODEL DIZAJN d.o.o. Gata 38,10000 Zagreb,Igor Gojmerac Kamenarka 6,10000 Zagreb,AK Servicing društvo s ograničenom odgovornošću za upravljanje Strojarska cesta 22,10000 Zagreb</derivirana_varijabla>
  </DomainObject.Predmet.StrankaWithAdress>
  <DomainObject.Predmet.StrankaWithAdressOIB>
    <izvorni_sadrzaj>MODEL DIZAJN d.o.o., OIB 79540849116, Gata 38,10000 Zagreb,Igor Gojmerac, OIB 14043685031, Kamenarka 6,10000 Zagreb,AK Servicing društvo s ograničenom odgovornošću za upravljanje, OIB 75581062567, Strojarska cesta 22,10000 Zagreb</izvorni_sadrzaj>
    <derivirana_varijabla naziv="DomainObject.Predmet.StrankaWithAdressOIB_1">MODEL DIZAJN d.o.o., OIB 79540849116, Gata 38,10000 Zagreb,Igor Gojmerac, OIB 14043685031, Kamenarka 6,10000 Zagreb,AK Servicing društvo s ograničenom odgovornošću za upravljanje, OIB 75581062567, Strojarska cesta 22,10000 Zagreb</derivirana_varijabla>
  </DomainObject.Predmet.StrankaWithAdressOIB>
  <DomainObject.Predmet.StrankaNazivFormated>
    <izvorni_sadrzaj>MODEL DIZAJN d.o.o.,Igor Gojmerac,AK Servicing društvo s ograničenom odgovornošću za upravljanje</izvorni_sadrzaj>
    <derivirana_varijabla naziv="DomainObject.Predmet.StrankaNazivFormated_1">MODEL DIZAJN d.o.o.,Igor Gojmerac,AK Servicing društvo s ograničenom odgovornošću za upravljanje</derivirana_varijabla>
  </DomainObject.Predmet.StrankaNazivFormated>
  <DomainObject.Predmet.StrankaNazivFormatedOIB>
    <izvorni_sadrzaj>MODEL DIZAJN d.o.o., OIB 79540849116,Igor Gojmerac, OIB 14043685031,AK Servicing društvo s ograničenom odgovornošću za upravljanje, OIB 75581062567</izvorni_sadrzaj>
    <derivirana_varijabla naziv="DomainObject.Predmet.StrankaNazivFormatedOIB_1">MODEL DIZAJN d.o.o., OIB 79540849116,Igor Gojmerac, OIB 14043685031,AK Servicing društvo s ograničenom odgovornošću za upravljanje, OIB 75581062567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MODEL DIZAJN d.o.o.</item>
      <item>Igor Gojmerac</item>
      <item>AK Servicing društvo s ograničenom odgovornošću za upravljanje</item>
    </izvorni_sadrzaj>
    <derivirana_varijabla naziv="DomainObject.Predmet.StrankaListFormated_1">
      <item>MODEL DIZAJN d.o.o.</item>
      <item>Igor Gojmerac</item>
      <item>AK Servicing društvo s ograničenom odgovornošću za upravljanje</item>
    </derivirana_varijabla>
  </DomainObject.Predmet.StrankaListFormated>
  <DomainObject.Predmet.StrankaListFormatedOIB>
    <izvorni_sadrzaj>
      <item>MODEL DIZAJN d.o.o., OIB 79540849116</item>
      <item>Igor Gojmerac, OIB 14043685031</item>
      <item>AK Servicing društvo s ograničenom odgovornošću za upravljanje, OIB 75581062567</item>
    </izvorni_sadrzaj>
    <derivirana_varijabla naziv="DomainObject.Predmet.StrankaListFormatedOIB_1">
      <item>MODEL DIZAJN d.o.o., OIB 79540849116</item>
      <item>Igor Gojmerac, OIB 14043685031</item>
      <item>AK Servicing društvo s ograničenom odgovornošću za upravljanje, OIB 75581062567</item>
    </derivirana_varijabla>
  </DomainObject.Predmet.StrankaListFormatedOIB>
  <DomainObject.Predmet.StrankaListFormatedWithAdress>
    <izvorni_sadrzaj>
      <item>MODEL DIZAJN d.o.o., Gata 38, 10000 Zagreb</item>
      <item>Igor Gojmerac, Kamenarka 6, 10000 Zagreb</item>
      <item>AK Servicing društvo s ograničenom odgovornošću za upravljanje, Strojarska cesta 22, 10000 Zagreb</item>
    </izvorni_sadrzaj>
    <derivirana_varijabla naziv="DomainObject.Predmet.StrankaListFormatedWithAdress_1">
      <item>MODEL DIZAJN d.o.o., Gata 38, 10000 Zagreb</item>
      <item>Igor Gojmerac, Kamenarka 6, 10000 Zagreb</item>
      <item>AK Servicing društvo s ograničenom odgovornošću za upravljanje, Strojarska cesta 22, 10000 Zagreb</item>
    </derivirana_varijabla>
  </DomainObject.Predmet.StrankaListFormatedWithAdress>
  <DomainObject.Predmet.StrankaListFormatedWithAdressOIB>
    <izvorni_sadrzaj>
      <item>MODEL DIZAJN d.o.o., OIB 79540849116, Gata 38, 10000 Zagreb</item>
      <item>Igor Gojmerac, OIB 14043685031, Kamenarka 6, 10000 Zagreb</item>
      <item>AK Servicing društvo s ograničenom odgovornošću za upravljanje, OIB 75581062567, Strojarska cesta 22, 10000 Zagreb</item>
    </izvorni_sadrzaj>
    <derivirana_varijabla naziv="DomainObject.Predmet.StrankaListFormatedWithAdressOIB_1">
      <item>MODEL DIZAJN d.o.o., OIB 79540849116, Gata 38, 10000 Zagreb</item>
      <item>Igor Gojmerac, OIB 14043685031, Kamenarka 6, 10000 Zagreb</item>
      <item>AK Servicing društvo s ograničenom odgovornošću za upravljanje, OIB 75581062567, Strojarska cesta 22, 10000 Zagreb</item>
    </derivirana_varijabla>
  </DomainObject.Predmet.StrankaListFormatedWithAdressOIB>
  <DomainObject.Predmet.StrankaListNazivFormated>
    <izvorni_sadrzaj>
      <item>MODEL DIZAJN d.o.o.</item>
      <item>Igor Gojmerac</item>
      <item>AK Servicing društvo s ograničenom odgovornošću za upravljanje</item>
    </izvorni_sadrzaj>
    <derivirana_varijabla naziv="DomainObject.Predmet.StrankaListNazivFormated_1">
      <item>MODEL DIZAJN d.o.o.</item>
      <item>Igor Gojmerac</item>
      <item>AK Servicing društvo s ograničenom odgovornošću za upravljanje</item>
    </derivirana_varijabla>
  </DomainObject.Predmet.StrankaListNazivFormated>
  <DomainObject.Predmet.StrankaListNazivFormatedOIB>
    <izvorni_sadrzaj>
      <item>MODEL DIZAJN d.o.o., OIB 79540849116</item>
      <item>Igor Gojmerac, OIB 14043685031</item>
      <item>AK Servicing društvo s ograničenom odgovornošću za upravljanje, OIB 75581062567</item>
    </izvorni_sadrzaj>
    <derivirana_varijabla naziv="DomainObject.Predmet.StrankaListNazivFormatedOIB_1">
      <item>MODEL DIZAJN d.o.o., OIB 79540849116</item>
      <item>Igor Gojmerac, OIB 14043685031</item>
      <item>AK Servicing društvo s ograničenom odgovornošću za upravljanje, OIB 75581062567</item>
    </derivirana_varijabla>
  </DomainObject.Predmet.StrankaListNazivFormatedOIB>
  <DomainObject.Predmet.ProtuStrankaListFormated>
    <izvorni_sadrzaj>
      <item>MODEL DIZAJN d.o.o.</item>
    </izvorni_sadrzaj>
    <derivirana_varijabla naziv="DomainObject.Predmet.ProtuStrankaListFormated_1">
      <item>MODEL DIZAJN d.o.o.</item>
    </derivirana_varijabla>
  </DomainObject.Predmet.ProtuStrankaListFormated>
  <DomainObject.Predmet.ProtuStrankaListFormatedOIB>
    <izvorni_sadrzaj>
      <item>MODEL DIZAJN d.o.o., OIB 79540849116</item>
    </izvorni_sadrzaj>
    <derivirana_varijabla naziv="DomainObject.Predmet.ProtuStrankaListFormatedOIB_1">
      <item>MODEL DIZAJN d.o.o., OIB 79540849116</item>
    </derivirana_varijabla>
  </DomainObject.Predmet.ProtuStrankaListFormatedOIB>
  <DomainObject.Predmet.ProtuStrankaListFormatedWithAdress>
    <izvorni_sadrzaj>
      <item>MODEL DIZAJN d.o.o., Gata 38, 10000 Zagreb</item>
    </izvorni_sadrzaj>
    <derivirana_varijabla naziv="DomainObject.Predmet.ProtuStrankaListFormatedWithAdress_1">
      <item>MODEL DIZAJN d.o.o., Gata 38, 10000 Zagreb</item>
    </derivirana_varijabla>
  </DomainObject.Predmet.ProtuStrankaListFormatedWithAdress>
  <DomainObject.Predmet.ProtuStrankaListFormatedWithAdressOIB>
    <izvorni_sadrzaj>
      <item>MODEL DIZAJN d.o.o., OIB 79540849116, Gata 38, 10000 Zagreb</item>
    </izvorni_sadrzaj>
    <derivirana_varijabla naziv="DomainObject.Predmet.ProtuStrankaListFormatedWithAdressOIB_1">
      <item>MODEL DIZAJN d.o.o., OIB 79540849116, Gata 38, 10000 Zagreb</item>
    </derivirana_varijabla>
  </DomainObject.Predmet.ProtuStrankaListFormatedWithAdressOIB>
  <DomainObject.Predmet.ProtuStrankaListNazivFormated>
    <izvorni_sadrzaj>
      <item>MODEL DIZAJN d.o.o.</item>
    </izvorni_sadrzaj>
    <derivirana_varijabla naziv="DomainObject.Predmet.ProtuStrankaListNazivFormated_1">
      <item>MODEL DIZAJN d.o.o.</item>
    </derivirana_varijabla>
  </DomainObject.Predmet.ProtuStrankaListNazivFormated>
  <DomainObject.Predmet.ProtuStrankaListNazivFormatedOIB>
    <izvorni_sadrzaj>
      <item>MODEL DIZAJN d.o.o., OIB 79540849116</item>
    </izvorni_sadrzaj>
    <derivirana_varijabla naziv="DomainObject.Predmet.ProtuStrankaListNazivFormatedOIB_1">
      <item>MODEL DIZAJN d.o.o., OIB 79540849116</item>
    </derivirana_varijabla>
  </DomainObject.Predmet.ProtuStrankaListNazivFormatedOIB>
  <DomainObject.Predmet.OstaliListFormated>
    <izvorni_sadrzaj>
      <item>Mrko Krpan</item>
    </izvorni_sadrzaj>
    <derivirana_varijabla naziv="DomainObject.Predmet.OstaliListFormated_1">
      <item>Mrko Krpan</item>
    </derivirana_varijabla>
  </DomainObject.Predmet.OstaliListFormated>
  <DomainObject.Predmet.OstaliListFormatedOIB>
    <izvorni_sadrzaj>
      <item>Mrko Krpan, OIB </item>
    </izvorni_sadrzaj>
    <derivirana_varijabla naziv="DomainObject.Predmet.OstaliListFormatedOIB_1">
      <item>Mrko Krpan, OIB </item>
    </derivirana_varijabla>
  </DomainObject.Predmet.OstaliListFormatedOIB>
  <DomainObject.Predmet.OstaliListFormatedWithAdress>
    <izvorni_sadrzaj>
      <item>Mrko Krpan, Boškovićeva 16, 10000 Zagreb</item>
    </izvorni_sadrzaj>
    <derivirana_varijabla naziv="DomainObject.Predmet.OstaliListFormatedWithAdress_1">
      <item>Mrko Krpan, Boškovićeva 16, 10000 Zagreb</item>
    </derivirana_varijabla>
  </DomainObject.Predmet.OstaliListFormatedWithAdress>
  <DomainObject.Predmet.OstaliListFormatedWithAdressOIB>
    <izvorni_sadrzaj>
      <item>Mrko Krpan, OIB , Boškovićeva 16, 10000 Zagreb</item>
    </izvorni_sadrzaj>
    <derivirana_varijabla naziv="DomainObject.Predmet.OstaliListFormatedWithAdressOIB_1">
      <item>Mrko Krpan, OIB , Boškovićeva 16, 10000 Zagreb</item>
    </derivirana_varijabla>
  </DomainObject.Predmet.OstaliListFormatedWithAdressOIB>
  <DomainObject.Predmet.OstaliListNazivFormated>
    <izvorni_sadrzaj>
      <item>Mrko Krpan</item>
    </izvorni_sadrzaj>
    <derivirana_varijabla naziv="DomainObject.Predmet.OstaliListNazivFormated_1">
      <item>Mrko Krpan</item>
    </derivirana_varijabla>
  </DomainObject.Predmet.OstaliListNazivFormated>
  <DomainObject.Predmet.OstaliListNazivFormatedOIB>
    <izvorni_sadrzaj>
      <item>Mrko Krpan, OIB </item>
    </izvorni_sadrzaj>
    <derivirana_varijabla naziv="DomainObject.Predmet.OstaliListNazivFormatedOIB_1">
      <item>Mrko Krpan,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MODEL DIZAJN d.o.o. i dr.</izvorni_sadrzaj>
    <derivirana_varijabla naziv="DomainObject.Predmet.StrankaIDrugi_1">MODEL DIZAJN d.o.o. i dr.</derivirana_varijabla>
  </DomainObject.Predmet.StrankaIDrugi>
  <DomainObject.Predmet.ProtustrankaIDrugi>
    <izvorni_sadrzaj>MODEL DIZAJN d.o.o.</izvorni_sadrzaj>
    <derivirana_varijabla naziv="DomainObject.Predmet.ProtustrankaIDrugi_1">MODEL DIZAJN d.o.o.</derivirana_varijabla>
  </DomainObject.Predmet.ProtustrankaIDrugi>
  <DomainObject.Predmet.StrankaIDrugiAdressOIB>
    <izvorni_sadrzaj>MODEL DIZAJN d.o.o., OIB 79540849116, Gata 38, 10000 Zagreb i dr.</izvorni_sadrzaj>
    <derivirana_varijabla naziv="DomainObject.Predmet.StrankaIDrugiAdressOIB_1">MODEL DIZAJN d.o.o., OIB 79540849116, Gata 38, 10000 Zagreb i dr.</derivirana_varijabla>
  </DomainObject.Predmet.StrankaIDrugiAdressOIB>
  <DomainObject.Predmet.ProtustrankaIDrugiAdressOIB>
    <izvorni_sadrzaj>MODEL DIZAJN d.o.o., OIB 79540849116, Gata 38, 10000 Zagreb</izvorni_sadrzaj>
    <derivirana_varijabla naziv="DomainObject.Predmet.ProtustrankaIDrugiAdressOIB_1">MODEL DIZAJN d.o.o., OIB 79540849116, Gata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MODEL DIZAJN d.o.o.</item>
      <item>MODEL DIZAJN d.o.o.</item>
      <item>Igor Gojmerac</item>
      <item>AK Servicing društvo s ograničenom odgovornošću za upravljanje</item>
      <item>Mrko Krpan</item>
    </izvorni_sadrzaj>
    <derivirana_varijabla naziv="DomainObject.Predmet.SudioniciListNaziv_1">
      <item>MODEL DIZAJN d.o.o.</item>
      <item>MODEL DIZAJN d.o.o.</item>
      <item>Igor Gojmerac</item>
      <item>AK Servicing društvo s ograničenom odgovornošću za upravljanje</item>
      <item>Mrko Krpan</item>
    </derivirana_varijabla>
  </DomainObject.Predmet.SudioniciListNaziv>
  <DomainObject.Predmet.SudioniciListAdressOIB>
    <izvorni_sadrzaj>
      <item>MODEL DIZAJN d.o.o., OIB 79540849116, Gata 38,10000 Zagreb</item>
      <item>MODEL DIZAJN d.o.o., OIB 79540849116, Gata 38,10000 Zagreb</item>
      <item>Igor Gojmerac, OIB 14043685031, Kamenarka 6,10000 Zagreb</item>
      <item>AK Servicing društvo s ograničenom odgovornošću za upravljanje, OIB 75581062567, Strojarska cesta 22,10000 Zagreb</item>
      <item>Mrko Krpan, OIB , Boškovićeva 16,10000 Zagreb</item>
    </izvorni_sadrzaj>
    <derivirana_varijabla naziv="DomainObject.Predmet.SudioniciListAdressOIB_1">
      <item>MODEL DIZAJN d.o.o., OIB 79540849116, Gata 38,10000 Zagreb</item>
      <item>MODEL DIZAJN d.o.o., OIB 79540849116, Gata 38,10000 Zagreb</item>
      <item>Igor Gojmerac, OIB 14043685031, Kamenarka 6,10000 Zagreb</item>
      <item>AK Servicing društvo s ograničenom odgovornošću za upravljanje, OIB 75581062567, Strojarska cesta 22,10000 Zagreb</item>
      <item>Mrko Krpan, OIB 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79540849116</item>
      <item>, OIB 79540849116</item>
      <item>, OIB 14043685031</item>
      <item>, OIB 75581062567</item>
      <item>, OIB </item>
    </izvorni_sadrzaj>
    <derivirana_varijabla naziv="DomainObject.Predmet.SudioniciListNazivOIB_1">
      <item>, OIB 79540849116</item>
      <item>, OIB 79540849116</item>
      <item>, OIB 14043685031</item>
      <item>, OIB 75581062567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1539</properties:Characters>
  <properties:Lines>46</properties:Lines>
  <properties:Paragraphs>19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2018-03-01T10:53:00Z</dcterms:created>
  <dc:creator>Bernardica Novak</dc:creator>
  <cp:lastModifiedBy>Tatjana Slaviček</cp:lastModifiedBy>
  <cp:lastPrinted>2018-03-02T09:26:00Z</cp:lastPrinted>
  <dcterms:modified xmlns:xsi="http://www.w3.org/2001/XMLSchema-instance" xsi:type="dcterms:W3CDTF">2018-03-02T09:36:00Z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 računovodstvu - povrat uplaćenog predujma 6025-16.docx)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