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3327" w14:paraId="e2a3327" w:rsidRDefault="00E8197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845820</wp:posOffset>
            </wp:positionV>
            <wp:extent cy="696595" cx="5219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6595" cx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1973" w:rsidP="00E81973" w:rsidR="00E81973">
      <w:pPr>
        <w:pStyle w:val="Bezproreda"/>
      </w:pPr>
    </w:p>
    <w:p w:rsidRDefault="00E81973" w:rsidP="00E81973" w:rsidR="00E81973">
      <w:pPr>
        <w:pStyle w:val="Bezproreda"/>
      </w:pPr>
    </w:p>
    <w:p w:rsidRDefault="00E81973" w:rsidP="00E81973" w:rsidR="00AE649C">
      <w:pPr>
        <w:pStyle w:val="Bezproreda"/>
      </w:pPr>
      <w:r>
        <w:t xml:space="preserve">      Republika Hrvatska</w:t>
      </w:r>
    </w:p>
    <w:p w:rsidRDefault="00E81973" w:rsidP="00E81973" w:rsidR="00E81973">
      <w:pPr>
        <w:pStyle w:val="Bezproreda"/>
      </w:pPr>
      <w:r>
        <w:t>Trgovački sud u Bjelovaru</w:t>
      </w:r>
    </w:p>
    <w:p w:rsidRDefault="00E81973" w:rsidP="00E81973" w:rsidR="00E81973" w:rsidRPr="00E81973">
      <w:pPr>
        <w:pStyle w:val="Bezproreda"/>
        <w:rPr>
          <w:sz w:val="18"/>
          <w:szCs w:val="18"/>
        </w:rPr>
      </w:pPr>
      <w:r w:rsidRPr="00E81973">
        <w:rPr>
          <w:sz w:val="18"/>
          <w:szCs w:val="18"/>
        </w:rPr>
        <w:t>Bjelovar, Šetalište dr. I. Lebovića 42</w:t>
      </w:r>
    </w:p>
    <w:p w:rsidRDefault="00E81973" w:rsidP="00E81973" w:rsidR="00E81973">
      <w:pPr>
        <w:pStyle w:val="Bezproreda"/>
        <w:jc w:val="right"/>
      </w:pPr>
      <w:r>
        <w:t>Poslovni broj: 6 St-681/2018-4</w:t>
      </w:r>
    </w:p>
    <w:p w:rsidRDefault="00E81973" w:rsidP="00E81973" w:rsidR="00E81973">
      <w:pPr>
        <w:rPr>
          <w:rFonts w:hAnsi="Times New Roman" w:ascii="Times New Roman"/>
        </w:rPr>
      </w:pPr>
    </w:p>
    <w:p w:rsidRDefault="00E81973" w:rsidP="00E81973" w:rsidR="00E81973">
      <w:pPr>
        <w:rPr>
          <w:rFonts w:hAnsi="Times New Roman" w:ascii="Times New Roman"/>
        </w:rPr>
      </w:pPr>
    </w:p>
    <w:p w:rsidRDefault="00E81973" w:rsidP="00E81973" w:rsidR="00E81973">
      <w:pPr>
        <w:rPr>
          <w:rFonts w:hAnsi="Times New Roman" w:ascii="Times New Roman"/>
        </w:rPr>
      </w:pPr>
    </w:p>
    <w:p w:rsidRDefault="00E81973" w:rsidP="00E81973" w:rsidR="00E81973">
      <w:pPr>
        <w:rPr>
          <w:rFonts w:hAnsi="Times New Roman" w:ascii="Times New Roman"/>
        </w:rPr>
      </w:pPr>
    </w:p>
    <w:p w:rsidRDefault="00E81973" w:rsidP="00E81973" w:rsidR="00E81973">
      <w:pPr>
        <w:rPr>
          <w:rFonts w:hAnsi="Times New Roman" w:ascii="Times New Roman"/>
        </w:rPr>
      </w:pPr>
    </w:p>
    <w:p w:rsidRDefault="00E81973" w:rsidP="00E81973" w:rsidR="00E8197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E81973" w:rsidP="00E81973" w:rsidR="00E81973">
      <w:pPr>
        <w:jc w:val="center"/>
        <w:rPr>
          <w:rFonts w:hAnsi="Times New Roman" w:ascii="Times New Roman"/>
        </w:rPr>
      </w:pPr>
    </w:p>
    <w:p w:rsidRDefault="00E81973" w:rsidP="00E81973" w:rsidR="00E8197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E81973" w:rsidP="00E81973" w:rsidR="00E81973">
      <w:pPr>
        <w:rPr>
          <w:rFonts w:hAnsi="Times New Roman" w:ascii="Times New Roman"/>
        </w:rPr>
      </w:pPr>
    </w:p>
    <w:p w:rsidRDefault="00E81973" w:rsidP="00E81973" w:rsidR="00E81973">
      <w:pPr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DOBROVOLJNO VATROGASNO DRUŠTVO PREDAVAC, Predavac, Trg hrvatskih graničara 29, registarski broj: 07000611, OIB: 82340921622, 2. kolovoza 2018.</w:t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E81973" w:rsidP="00E81973" w:rsidR="00E81973">
      <w:pPr>
        <w:jc w:val="center"/>
        <w:rPr>
          <w:rFonts w:hAnsi="Times New Roman" w:ascii="Times New Roman"/>
          <w:b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E81973" w:rsidP="00E81973" w:rsidR="00E8197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E81973" w:rsidP="00E81973" w:rsidR="00E81973">
      <w:pPr>
        <w:jc w:val="both"/>
        <w:rPr>
          <w:rFonts w:hAnsi="Times New Roman" w:ascii="Times New Roman"/>
          <w:b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St-681/2018-2 od 2. srpnja 2018., koji je objavljen na mrežnoj stranici e-Oglasna ploča Trgovačkog suda u Bjelovaru 2. srpnja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27. srpnja 2018. osoba ovlaštena za zastupanje dužnika predložila je obustavu postupka jer račun dužnika više nije blokiran, a kao dokaz dostavlja Potvrdu o blokadi računa i novčanih sredstava ovršenika na dan 27. srpnja 2018. iz kojeg proizlazi da nepodmirene obveze na dan izdavanja potvrde iznose nula kuna.</w:t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2. kolovoza 2018.</w:t>
      </w:r>
    </w:p>
    <w:p w:rsidRDefault="00E81973" w:rsidP="00E81973" w:rsidR="00E8197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 </w:t>
      </w: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Suzana Sabljić</w:t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E81973" w:rsidP="00E81973" w:rsidR="00E819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>
      <w:pPr>
        <w:jc w:val="both"/>
        <w:rPr>
          <w:rFonts w:hAnsi="Times New Roman" w:ascii="Times New Roman"/>
        </w:rPr>
      </w:pPr>
    </w:p>
    <w:p w:rsidRDefault="00E81973" w:rsidP="00E81973" w:rsidR="00E8197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8197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903457"/>
      <w:docPartObj>
        <w:docPartGallery w:val="Page Numbers (Top of Page)"/>
        <w:docPartUnique/>
      </w:docPartObj>
    </w:sdtPr>
    <w:sdtContent>
      <w:p w:rsidRDefault="00E81973" w:rsidP="00E81973" w:rsidR="00E8197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81973" w:rsidP="00E81973" w:rsidR="00E81973">
    <w:pPr>
      <w:pStyle w:val="Bezproreda"/>
      <w:jc w:val="right"/>
    </w:pPr>
    <w:r>
      <w:t>Poslovni broj: 6 St-681/2018-4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973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1973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1973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St-681/2018-4</izvorni_sadrzaj>
    <derivirana_varijabla naziv="DomainObject.Oznaka_1">St-681/2018-4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St-681/2018</izvorni_sadrzaj>
    <derivirana_varijabla naziv="DomainObject.Predmet.OznakaBroj_1">St-681/2018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Predavac</izvorni_sadrzaj>
    <derivirana_varijabla naziv="DomainObject.Predmet.ProtustrankaFormated_1">  Dobrovoljno vatrogasno društvo Predavac</derivirana_varijabla>
  </DomainObject.Predmet.ProtustrankaFormated>
  <DomainObject.Predmet.ProtustrankaFormatedOIB>
    <izvorni_sadrzaj>  Dobrovoljno vatrogasno društvo Predavac, OIB 82340921622</izvorni_sadrzaj>
    <derivirana_varijabla naziv="DomainObject.Predmet.ProtustrankaFormatedOIB_1">  Dobrovoljno vatrogasno društvo Predavac, OIB 82340921622</derivirana_varijabla>
  </DomainObject.Predmet.ProtustrankaFormatedOIB>
  <DomainObject.Predmet.ProtustrankaFormatedWithAdress>
    <izvorni_sadrzaj> Dobrovoljno vatrogasno društvo Predavac, Trg hrvatskih graničara 29, 43000 Predavac</izvorni_sadrzaj>
    <derivirana_varijabla naziv="DomainObject.Predmet.ProtustrankaFormatedWithAdress_1"> Dobrovoljno vatrogasno društvo Predavac, Trg hrvatskih graničara 29, 43000 Predavac</derivirana_varijabla>
  </DomainObject.Predmet.ProtustrankaFormatedWithAdress>
  <DomainObject.Predmet.ProtustrankaFormatedWithAdressOIB>
    <izvorni_sadrzaj> Dobrovoljno vatrogasno društvo Predavac, OIB 82340921622, Trg hrvatskih graničara 29, 43000 Predavac</izvorni_sadrzaj>
    <derivirana_varijabla naziv="DomainObject.Predmet.ProtustrankaFormatedWithAdressOIB_1"> Dobrovoljno vatrogasno društvo Predavac, OIB 82340921622, Trg hrvatskih graničara 29, 43000 Predavac</derivirana_varijabla>
  </DomainObject.Predmet.ProtustrankaFormatedWithAdressOIB>
  <DomainObject.Predmet.ProtustrankaWithAdress>
    <izvorni_sadrzaj>Dobrovoljno vatrogasno društvo Predavac Trg hrvatskih graničara 29, 43000 Predavac</izvorni_sadrzaj>
    <derivirana_varijabla naziv="DomainObject.Predmet.ProtustrankaWithAdress_1">Dobrovoljno vatrogasno društvo Predavac Trg hrvatskih graničara 29, 43000 Predavac</derivirana_varijabla>
  </DomainObject.Predmet.ProtustrankaWithAdress>
  <DomainObject.Predmet.ProtustrankaWithAdressOIB>
    <izvorni_sadrzaj>Dobrovoljno vatrogasno društvo Predavac, OIB 82340921622, Trg hrvatskih graničara 29, 43000 Predavac</izvorni_sadrzaj>
    <derivirana_varijabla naziv="DomainObject.Predmet.ProtustrankaWithAdressOIB_1">Dobrovoljno vatrogasno društvo Predavac, OIB 82340921622, Trg hrvatskih graničara 29, 43000 Predavac</derivirana_varijabla>
  </DomainObject.Predmet.ProtustrankaWithAdressOIB>
  <DomainObject.Predmet.ProtustrankaNazivFormated>
    <izvorni_sadrzaj>Dobrovoljno vatrogasno društvo Predavac</izvorni_sadrzaj>
    <derivirana_varijabla naziv="DomainObject.Predmet.ProtustrankaNazivFormated_1">Dobrovoljno vatrogasno društvo Predavac</derivirana_varijabla>
  </DomainObject.Predmet.ProtustrankaNazivFormated>
  <DomainObject.Predmet.ProtustrankaNazivFormatedOIB>
    <izvorni_sadrzaj>Dobrovoljno vatrogasno društvo Predavac, OIB 82340921622</izvorni_sadrzaj>
    <derivirana_varijabla naziv="DomainObject.Predmet.ProtustrankaNazivFormatedOIB_1">Dobrovoljno vatrogasno društvo Predavac, OIB 82340921622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Dobrovoljno vatrogasno društvo Predavac</item>
    </izvorni_sadrzaj>
    <derivirana_varijabla naziv="DomainObject.Predmet.ProtuStrankaListFormated_1">
      <item>Dobrovoljno vatrogasno društvo Predavac</item>
    </derivirana_varijabla>
  </DomainObject.Predmet.ProtuStrankaListFormated>
  <DomainObject.Predmet.ProtuStrankaListFormatedOIB>
    <izvorni_sadrzaj>
      <item>Dobrovoljno vatrogasno društvo Predavac, OIB 82340921622</item>
    </izvorni_sadrzaj>
    <derivirana_varijabla naziv="DomainObject.Predmet.ProtuStrankaListFormatedOIB_1">
      <item>Dobrovoljno vatrogasno društvo Predavac, OIB 82340921622</item>
    </derivirana_varijabla>
  </DomainObject.Predmet.ProtuStrankaListFormatedOIB>
  <DomainObject.Predmet.ProtuStrankaListFormatedWithAdress>
    <izvorni_sadrzaj>
      <item>Dobrovoljno vatrogasno društvo Predavac, Trg hrvatskih graničara 29, 43000 Predavac</item>
    </izvorni_sadrzaj>
    <derivirana_varijabla naziv="DomainObject.Predmet.ProtuStrankaListFormatedWithAdress_1">
      <item>Dobrovoljno vatrogasno društvo Predavac, Trg hrvatskih graničara 29, 43000 Predavac</item>
    </derivirana_varijabla>
  </DomainObject.Predmet.ProtuStrankaListFormatedWithAdress>
  <DomainObject.Predmet.ProtuStrankaListFormatedWithAdressOIB>
    <izvorni_sadrzaj>
      <item>Dobrovoljno vatrogasno društvo Predavac, OIB 82340921622, Trg hrvatskih graničara 29, 43000 Predavac</item>
    </izvorni_sadrzaj>
    <derivirana_varijabla naziv="DomainObject.Predmet.ProtuStrankaListFormatedWithAdressOIB_1">
      <item>Dobrovoljno vatrogasno društvo Predavac, OIB 82340921622, Trg hrvatskih graničara 29, 43000 Predavac</item>
    </derivirana_varijabla>
  </DomainObject.Predmet.ProtuStrankaListFormatedWithAdressOIB>
  <DomainObject.Predmet.ProtuStrankaListNazivFormated>
    <izvorni_sadrzaj>
      <item>Dobrovoljno vatrogasno društvo Predavac</item>
    </izvorni_sadrzaj>
    <derivirana_varijabla naziv="DomainObject.Predmet.ProtuStrankaListNazivFormated_1">
      <item>Dobrovoljno vatrogasno društvo Predavac</item>
    </derivirana_varijabla>
  </DomainObject.Predmet.ProtuStrankaListNazivFormated>
  <DomainObject.Predmet.ProtuStrankaListNazivFormatedOIB>
    <izvorni_sadrzaj>
      <item>Dobrovoljno vatrogasno društvo Predavac, OIB 82340921622</item>
    </izvorni_sadrzaj>
    <derivirana_varijabla naziv="DomainObject.Predmet.ProtuStrankaListNazivFormatedOIB_1">
      <item>Dobrovoljno vatrogasno društvo Predavac, OIB 82340921622</item>
    </derivirana_varijabla>
  </DomainObject.Predmet.ProtuStrankaListNazivFormatedOIB>
  <DomainObject.Predmet.OstaliListFormated>
    <izvorni_sadrzaj>
      <item>DARKO LOVRIĆ</item>
      <item>DAMIR KRIŽAN</item>
    </izvorni_sadrzaj>
    <derivirana_varijabla naziv="DomainObject.Predmet.OstaliListFormated_1">
      <item>DARKO LOVRIĆ</item>
      <item>DAMIR KRIŽAN</item>
    </derivirana_varijabla>
  </DomainObject.Predmet.OstaliListFormated>
  <DomainObject.Predmet.OstaliListFormatedOIB>
    <izvorni_sadrzaj>
      <item>DARKO LOVRIĆ, OIB 88986339004</item>
      <item>DAMIR KRIŽAN, OIB 63358492644</item>
    </izvorni_sadrzaj>
    <derivirana_varijabla naziv="DomainObject.Predmet.OstaliListFormatedOIB_1">
      <item>DARKO LOVRIĆ, OIB 88986339004</item>
      <item>DAMIR KRIŽAN, OIB 63358492644</item>
    </derivirana_varijabla>
  </DomainObject.Predmet.OstaliListFormatedOIB>
  <DomainObject.Predmet.OstaliListFormatedWithAdress>
    <izvorni_sadrzaj>
      <item>DARKO LOVRIĆ</item>
      <item>DAMIR KRIŽAN</item>
    </izvorni_sadrzaj>
    <derivirana_varijabla naziv="DomainObject.Predmet.OstaliListFormatedWithAdress_1">
      <item>DARKO LOVRIĆ</item>
      <item>DAMIR KRIŽAN</item>
    </derivirana_varijabla>
  </DomainObject.Predmet.OstaliListFormatedWithAdress>
  <DomainObject.Predmet.OstaliListFormatedWithAdressOIB>
    <izvorni_sadrzaj>
      <item>DARKO LOVRIĆ, OIB 88986339004</item>
      <item>DAMIR KRIŽAN, OIB 63358492644</item>
    </izvorni_sadrzaj>
    <derivirana_varijabla naziv="DomainObject.Predmet.OstaliListFormatedWithAdressOIB_1">
      <item>DARKO LOVRIĆ, OIB 88986339004</item>
      <item>DAMIR KRIŽAN, OIB 63358492644</item>
    </derivirana_varijabla>
  </DomainObject.Predmet.OstaliListFormatedWithAdressOIB>
  <DomainObject.Predmet.OstaliListNazivFormated>
    <izvorni_sadrzaj>
      <item>DARKO LOVRIĆ</item>
      <item>DAMIR KRIŽAN</item>
    </izvorni_sadrzaj>
    <derivirana_varijabla naziv="DomainObject.Predmet.OstaliListNazivFormated_1">
      <item>DARKO LOVRIĆ</item>
      <item>DAMIR KRIŽAN</item>
    </derivirana_varijabla>
  </DomainObject.Predmet.OstaliListNazivFormated>
  <DomainObject.Predmet.OstaliListNazivFormatedOIB>
    <izvorni_sadrzaj>
      <item>DARKO LOVRIĆ, OIB 88986339004</item>
      <item>DAMIR KRIŽAN, OIB 63358492644</item>
    </izvorni_sadrzaj>
    <derivirana_varijabla naziv="DomainObject.Predmet.OstaliListNazivFormatedOIB_1">
      <item>DARKO LOVRIĆ, OIB 88986339004</item>
      <item>DAMIR KRIŽAN, OIB 63358492644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St-681/2018-4</izvorni_sadrzaj>
    <derivirana_varijabla naziv="DomainObject.PoslovniBrojDokumenta_1">St-681/2018-4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Dobrovoljno vatrogasno društvo Predavac</izvorni_sadrzaj>
    <derivirana_varijabla naziv="DomainObject.Predmet.ProtustrankaIDrugi_1">Dobrovoljno vatrogasno društvo Predavac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Dobrovoljno vatrogasno društvo Predavac, OIB 82340921622, Trg hrvatskih graničara 29, 43000 Predavac</izvorni_sadrzaj>
    <derivirana_varijabla naziv="DomainObject.Predmet.ProtustrankaIDrugiAdressOIB_1">Dobrovoljno vatrogasno društvo Predavac, OIB 82340921622, Trg hrvatskih graničara 29,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Dobrovoljno vatrogasno društvo Predavac</item>
      <item>DARKO LOVRIĆ</item>
      <item>DAMIR KRIŽAN</item>
    </izvorni_sadrzaj>
    <derivirana_varijabla naziv="DomainObject.Predmet.SudioniciListNaziv_1">
      <item>FINA, RC ZAGREB, Podružnica BJELOVAR</item>
      <item>Dobrovoljno vatrogasno društvo Predavac</item>
      <item>DARKO LOVRIĆ</item>
      <item>DAMIR KRIŽAN</item>
    </derivirana_varijabla>
  </DomainObject.Predmet.SudioniciListNaziv>
  <DomainObject.Predmet.SudioniciListAdressOIB>
    <izvorni_sadrzaj>
      <item>FINA, RC ZAGREB, Podružnica BJELOVAR, OIB 85821130368, F. Supila 4,43000 Bjelovar</item>
      <item>Dobrovoljno vatrogasno društvo Predavac, OIB 82340921622, Trg hrvatskih graničara 29,43000 Predavac</item>
      <item>DARKO LOVRIĆ, OIB 88986339004</item>
      <item>DAMIR KRIŽAN, OIB 63358492644</item>
    </izvorni_sadrzaj>
    <derivirana_varijabla naziv="DomainObject.Predmet.SudioniciListAdressOIB_1">
      <item>FINA, RC ZAGREB, Podružnica BJELOVAR, OIB 85821130368, F. Supila 4,43000 Bjelovar</item>
      <item>Dobrovoljno vatrogasno društvo Predavac, OIB 82340921622, Trg hrvatskih graničara 29,43000 Predavac</item>
      <item>DARKO LOVRIĆ, OIB 88986339004</item>
      <item>DAMIR KRIŽAN, OIB 63358492644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B2A23-2A5E-48D8-9459-68E8654D5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1760</properties:Characters>
  <properties:Lines>71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2018-08-02T10:09:00Z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St-681/2018-4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