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921d" w14:paraId="138921d" w:rsidRDefault="00814CEB" w:rsidP="00814CEB" w:rsidR="00F43A62" w:rsidRPr="000931D5">
      <w:pPr>
        <w:jc w:val="both"/>
        <w15:collapsed w:val="false"/>
      </w:pPr>
      <w:bookmarkStart w:name="_GoBack" w:id="0"/>
      <w:bookmarkEnd w:id="0"/>
      <w:r w:rsidRPr="000931D5"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94B94" w:rsidR="00D417A0" w:rsidRPr="00D417A0">
        <w:tc>
          <w:tcPr>
            <w:tcW w:type="dxa" w:w="2829"/>
            <w:shd w:fill="auto" w:color="auto" w:val="clear"/>
          </w:tcPr>
          <w:p w:rsidRDefault="00A42A65" w:rsidP="00E94B94" w:rsidR="00A42A65" w:rsidRPr="00D417A0">
            <w:pPr>
              <w:jc w:val="center"/>
            </w:pPr>
            <w:r w:rsidRPr="00D417A0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2A65" w:rsidP="00E94B94" w:rsidR="00A42A65" w:rsidRPr="00D417A0">
            <w:pPr>
              <w:spacing w:before="120"/>
              <w:jc w:val="center"/>
            </w:pPr>
            <w:r w:rsidRPr="00D417A0">
              <w:t>Republika Hrvatska</w:t>
            </w:r>
          </w:p>
          <w:p w:rsidRDefault="00A42A65" w:rsidP="00E94B94" w:rsidR="00A42A65" w:rsidRPr="00D417A0">
            <w:pPr>
              <w:jc w:val="center"/>
            </w:pPr>
            <w:r w:rsidRPr="00D417A0">
              <w:t>Trgovački sud u Varaždinu</w:t>
            </w:r>
          </w:p>
          <w:p w:rsidRDefault="00A42A65" w:rsidP="00E94B94" w:rsidR="00A42A65" w:rsidRPr="00D417A0">
            <w:pPr>
              <w:jc w:val="center"/>
            </w:pPr>
            <w:r w:rsidRPr="00D417A0">
              <w:t>Varaždin, Braće Radić 2</w:t>
            </w:r>
          </w:p>
        </w:tc>
      </w:tr>
    </w:tbl>
    <w:p w:rsidRDefault="00E3002E" w:rsidP="001D7C1D" w:rsidR="00E3002E" w:rsidRPr="000931D5"/>
    <w:p w:rsidRDefault="00D9151B" w:rsidP="00D9151B" w:rsidR="00D9151B">
      <w:pPr>
        <w:pStyle w:val="Zaglavlje"/>
        <w:jc w:val="right"/>
      </w:pPr>
      <w:r>
        <w:t>Poslovni broj: 10 St-396/18-7</w:t>
      </w:r>
    </w:p>
    <w:p w:rsidRDefault="000861E2" w:rsidP="002B4154" w:rsidR="000861E2"/>
    <w:p w:rsidRDefault="004408B1" w:rsidP="00494008" w:rsidR="004408B1" w:rsidRPr="000931D5">
      <w:pPr>
        <w:jc w:val="center"/>
      </w:pPr>
    </w:p>
    <w:p w:rsidRDefault="00494008" w:rsidP="00494008" w:rsidR="001D7C1D" w:rsidRPr="000931D5">
      <w:pPr>
        <w:jc w:val="center"/>
      </w:pPr>
      <w:r w:rsidRPr="000931D5">
        <w:t>R E P U B L I K A   H R V A T S K A</w:t>
      </w:r>
    </w:p>
    <w:p w:rsidRDefault="00944A19" w:rsidP="001D7C1D" w:rsidR="00944A19" w:rsidRPr="000931D5">
      <w:pPr>
        <w:jc w:val="center"/>
      </w:pPr>
    </w:p>
    <w:p w:rsidRDefault="001D7C1D" w:rsidP="000861E2" w:rsidR="001D7C1D">
      <w:pPr>
        <w:jc w:val="center"/>
      </w:pPr>
      <w:r w:rsidRPr="000931D5">
        <w:t>R J E Š E NJ E</w:t>
      </w:r>
    </w:p>
    <w:p w:rsidRDefault="009248F9" w:rsidP="000861E2" w:rsidR="009248F9">
      <w:pPr>
        <w:jc w:val="center"/>
      </w:pPr>
    </w:p>
    <w:p w:rsidRDefault="00F43A62" w:rsidP="001D7C1D" w:rsidR="00F43A62" w:rsidRPr="000931D5">
      <w:pPr>
        <w:jc w:val="both"/>
      </w:pPr>
    </w:p>
    <w:p w:rsidRDefault="00302538" w:rsidP="00302538" w:rsidR="00302538">
      <w:pPr>
        <w:jc w:val="both"/>
      </w:pPr>
      <w:r>
        <w:tab/>
        <w:t xml:space="preserve">Trgovački sud u Varaždinu, po sucu toga suda Denisu Krnjaku, u postupku predstečajne nagodbe nad dužnikom Limarija Mario d.o.o. Koprivnica, Ivana Đurkana 4, OIB:84174782283, 16. studenoga 2018. </w:t>
      </w:r>
    </w:p>
    <w:p w:rsidRDefault="004408B1" w:rsidP="00552AAE" w:rsidR="004408B1" w:rsidRPr="000931D5">
      <w:pPr>
        <w:jc w:val="both"/>
      </w:pPr>
    </w:p>
    <w:p w:rsidRDefault="001D7C1D" w:rsidP="0042407B" w:rsidR="00E3002E">
      <w:pPr>
        <w:jc w:val="center"/>
      </w:pPr>
      <w:r w:rsidRPr="000931D5">
        <w:t>r i j e š i o  j e</w:t>
      </w:r>
    </w:p>
    <w:p w:rsidRDefault="00F43A62" w:rsidP="00F43A62" w:rsidR="00F43A62" w:rsidRPr="000931D5">
      <w:pPr>
        <w:rPr>
          <w:b/>
        </w:rPr>
      </w:pPr>
    </w:p>
    <w:p w:rsidRDefault="005C5DB0" w:rsidP="00DB7B7B" w:rsidR="005C5DB0" w:rsidRPr="000931D5">
      <w:pPr>
        <w:numPr>
          <w:ilvl w:val="0"/>
          <w:numId w:val="1"/>
        </w:numPr>
        <w:jc w:val="both"/>
      </w:pPr>
      <w:r w:rsidRPr="000931D5">
        <w:t xml:space="preserve">Otvara se </w:t>
      </w:r>
      <w:r w:rsidR="00F43A62" w:rsidRPr="000931D5">
        <w:t xml:space="preserve">predstečajni </w:t>
      </w:r>
      <w:r w:rsidRPr="000931D5">
        <w:t>postupak nad dužnikom</w:t>
      </w:r>
      <w:r w:rsidR="00BE7CD3" w:rsidRPr="000931D5">
        <w:t xml:space="preserve"> </w:t>
      </w:r>
      <w:r w:rsidR="00302538">
        <w:t>Limarija Mario d.o.o. Koprivnica, Ivana Đurkana 4, OIB:84174782283</w:t>
      </w:r>
      <w:r w:rsidR="00FA2571" w:rsidRPr="000931D5">
        <w:t>.</w:t>
      </w:r>
    </w:p>
    <w:p w:rsidRDefault="005C5DB0" w:rsidP="005C5DB0" w:rsidR="005C5DB0" w:rsidRPr="009248F9">
      <w:pPr>
        <w:ind w:left="1080"/>
        <w:jc w:val="both"/>
      </w:pPr>
    </w:p>
    <w:p w:rsidRDefault="00413E00" w:rsidP="00E1299C" w:rsidR="00E1299C" w:rsidRPr="009248F9">
      <w:pPr>
        <w:numPr>
          <w:ilvl w:val="0"/>
          <w:numId w:val="1"/>
        </w:numPr>
        <w:jc w:val="both"/>
      </w:pPr>
      <w:r w:rsidRPr="009248F9">
        <w:t xml:space="preserve">Za povjerenika </w:t>
      </w:r>
      <w:r w:rsidR="00F43A62" w:rsidRPr="009248F9">
        <w:t xml:space="preserve">se </w:t>
      </w:r>
      <w:r w:rsidR="00462E62" w:rsidRPr="009248F9">
        <w:t xml:space="preserve">imenuje </w:t>
      </w:r>
      <w:r w:rsidR="00692788">
        <w:t>Nevenka Golubić, Štefanec Marof 27,</w:t>
      </w:r>
      <w:r w:rsidR="009248F9" w:rsidRPr="009248F9">
        <w:t xml:space="preserve"> OIB: </w:t>
      </w:r>
      <w:r w:rsidR="00692788">
        <w:t>84663367442</w:t>
      </w:r>
      <w:r w:rsidR="00DA59F8" w:rsidRPr="009248F9">
        <w:t>.</w:t>
      </w:r>
    </w:p>
    <w:p w:rsidRDefault="00E1299C" w:rsidP="00E1299C" w:rsidR="00E1299C" w:rsidRPr="000931D5">
      <w:pPr>
        <w:ind w:left="1080"/>
        <w:jc w:val="both"/>
      </w:pPr>
    </w:p>
    <w:p w:rsidRDefault="005C5DB0" w:rsidP="00DB7B7B" w:rsidR="005C5DB0" w:rsidRPr="000931D5">
      <w:pPr>
        <w:numPr>
          <w:ilvl w:val="0"/>
          <w:numId w:val="1"/>
        </w:numPr>
        <w:jc w:val="both"/>
      </w:pPr>
      <w:r w:rsidRPr="000931D5">
        <w:t>Pozivaju se vjerovnici dužnika</w:t>
      </w:r>
      <w:r w:rsidR="00BE7CD3" w:rsidRPr="000931D5">
        <w:t xml:space="preserve"> </w:t>
      </w:r>
      <w:r w:rsidR="00302538">
        <w:t>Limarija Mario d.o.o. Koprivnica, Ivana Đurkana 4, OIB:84174782283,</w:t>
      </w:r>
      <w:r w:rsidR="002A06C0" w:rsidRPr="000931D5">
        <w:t xml:space="preserve"> </w:t>
      </w:r>
      <w:r w:rsidR="00302538">
        <w:t>da u roku od 21</w:t>
      </w:r>
      <w:r w:rsidRPr="000931D5">
        <w:t xml:space="preserve"> dana od</w:t>
      </w:r>
      <w:r w:rsidR="00105E06" w:rsidRPr="000931D5">
        <w:t xml:space="preserve"> dana dostave</w:t>
      </w:r>
      <w:r w:rsidRPr="000931D5">
        <w:t xml:space="preserve"> ovog rješenja prijave svoje tražbine nadležnoj jedinici Financijske agencije</w:t>
      </w:r>
      <w:r w:rsidR="00FA2571" w:rsidRPr="000931D5">
        <w:t>.</w:t>
      </w:r>
    </w:p>
    <w:p w:rsidRDefault="005C5DB0" w:rsidP="005C5DB0" w:rsidR="005C5DB0" w:rsidRPr="000931D5">
      <w:pPr>
        <w:pStyle w:val="Odlomakpopisa"/>
      </w:pPr>
    </w:p>
    <w:p w:rsidRDefault="005C5DB0" w:rsidP="006C7720" w:rsidR="005C5DB0" w:rsidRPr="000931D5">
      <w:pPr>
        <w:numPr>
          <w:ilvl w:val="0"/>
          <w:numId w:val="1"/>
        </w:numPr>
        <w:jc w:val="both"/>
      </w:pPr>
      <w:r w:rsidRPr="000931D5">
        <w:t>Poziva</w:t>
      </w:r>
      <w:r w:rsidR="003C7F6A" w:rsidRPr="000931D5">
        <w:t>ju</w:t>
      </w:r>
      <w:r w:rsidRPr="000931D5">
        <w:t xml:space="preserve"> se</w:t>
      </w:r>
      <w:r w:rsidR="002A06C0" w:rsidRPr="000931D5">
        <w:t xml:space="preserve"> dužnik i povjerenik u roku od 30</w:t>
      </w:r>
      <w:r w:rsidRPr="000931D5">
        <w:t xml:space="preserve"> dana od dana </w:t>
      </w:r>
      <w:r w:rsidR="00105E06" w:rsidRPr="000931D5">
        <w:t>dostave</w:t>
      </w:r>
      <w:r w:rsidRPr="000931D5">
        <w:t xml:space="preserve"> tablice prijavljenih tražbina, dostaviti Financijskoj agenciji pisano očitovanje</w:t>
      </w:r>
      <w:r w:rsidR="00C76114" w:rsidRPr="000931D5">
        <w:t xml:space="preserve"> o svakoj prijavljenoj tražbini</w:t>
      </w:r>
      <w:r w:rsidR="00FB00B4" w:rsidRPr="000931D5">
        <w:t xml:space="preserve"> -</w:t>
      </w:r>
      <w:r w:rsidR="00C76114" w:rsidRPr="000931D5">
        <w:t xml:space="preserve"> priznaje li je ili osporava, </w:t>
      </w:r>
      <w:r w:rsidRPr="000931D5">
        <w:t>uz obveznu naznaku iznosa za koji se tražbina osporava i razlog</w:t>
      </w:r>
      <w:r w:rsidR="00C76114" w:rsidRPr="000931D5">
        <w:t>a</w:t>
      </w:r>
      <w:r w:rsidRPr="000931D5">
        <w:t xml:space="preserve"> osporavanja</w:t>
      </w:r>
      <w:r w:rsidR="002C4A56" w:rsidRPr="000931D5">
        <w:t>.</w:t>
      </w:r>
    </w:p>
    <w:p w:rsidRDefault="005C5DB0" w:rsidP="005C5DB0" w:rsidR="005C5DB0" w:rsidRPr="000931D5">
      <w:pPr>
        <w:pStyle w:val="Odlomakpopisa"/>
      </w:pPr>
    </w:p>
    <w:p w:rsidRDefault="00302538" w:rsidP="0042407B" w:rsidR="005C5DB0" w:rsidRPr="000931D5">
      <w:pPr>
        <w:numPr>
          <w:ilvl w:val="0"/>
          <w:numId w:val="1"/>
        </w:numPr>
        <w:jc w:val="both"/>
      </w:pPr>
      <w:r>
        <w:t>Pozivaju se vjerovnici</w:t>
      </w:r>
      <w:r w:rsidR="005C5DB0" w:rsidRPr="000931D5">
        <w:t xml:space="preserve"> da u roku od </w:t>
      </w:r>
      <w:r w:rsidR="002A06C0" w:rsidRPr="000931D5">
        <w:t xml:space="preserve">15 </w:t>
      </w:r>
      <w:r w:rsidR="005C5DB0" w:rsidRPr="000931D5">
        <w:t xml:space="preserve">dana od dana </w:t>
      </w:r>
      <w:r w:rsidR="00105E06" w:rsidRPr="000931D5">
        <w:t>dostave</w:t>
      </w:r>
      <w:r w:rsidR="005C5DB0" w:rsidRPr="000931D5">
        <w:t xml:space="preserve"> očitovanja o prijavljenim t</w:t>
      </w:r>
      <w:r>
        <w:t>ražbinama dužnika i povjerenika</w:t>
      </w:r>
      <w:r w:rsidR="005C5DB0" w:rsidRPr="000931D5">
        <w:t xml:space="preserve"> ospore prijavljene tražbine koje smatraju nepostojećim, uz obveznu naznaku iznosa za koji se tražbina osporava i razloga osporavanja</w:t>
      </w:r>
      <w:r w:rsidR="002C4A56" w:rsidRPr="000931D5">
        <w:t>.</w:t>
      </w:r>
    </w:p>
    <w:p w:rsidRDefault="008D31F8" w:rsidP="008D31F8" w:rsidR="008D31F8" w:rsidRPr="000931D5">
      <w:pPr>
        <w:pStyle w:val="Odlomakpopisa"/>
      </w:pPr>
    </w:p>
    <w:p w:rsidRDefault="005C5DB0" w:rsidP="00DA59F8" w:rsidR="005C5DB0">
      <w:pPr>
        <w:numPr>
          <w:ilvl w:val="0"/>
          <w:numId w:val="1"/>
        </w:numPr>
        <w:jc w:val="both"/>
      </w:pPr>
      <w:r w:rsidRPr="000931D5">
        <w:t>Poziva se dužnik da vjerovnicima i povjereniku omogući uvid u isprave iz kojih proizlaze tražbine navedene u popisu imovine i obveza</w:t>
      </w:r>
      <w:r w:rsidR="002C4A56" w:rsidRPr="000931D5">
        <w:t>.</w:t>
      </w:r>
    </w:p>
    <w:p w:rsidRDefault="002B4154" w:rsidP="00A9705B" w:rsidR="002B4154" w:rsidRPr="000931D5">
      <w:pPr>
        <w:jc w:val="both"/>
      </w:pPr>
    </w:p>
    <w:p w:rsidRDefault="005C5DB0" w:rsidP="00F43A62" w:rsidR="00814CEB" w:rsidRPr="000931D5">
      <w:pPr>
        <w:numPr>
          <w:ilvl w:val="0"/>
          <w:numId w:val="1"/>
        </w:numPr>
        <w:jc w:val="both"/>
      </w:pPr>
      <w:r w:rsidRPr="000931D5">
        <w:t>Pozivaju se dužnikovi dužnici da svoje dospjele o</w:t>
      </w:r>
      <w:r w:rsidR="00C76114" w:rsidRPr="000931D5">
        <w:t xml:space="preserve">bveze bez odgode ispunjavaju </w:t>
      </w:r>
      <w:r w:rsidR="002C4A56" w:rsidRPr="000931D5">
        <w:t xml:space="preserve"> dužniku.</w:t>
      </w:r>
    </w:p>
    <w:p w:rsidRDefault="005C5DB0" w:rsidP="009F6F19" w:rsidR="00FE3000" w:rsidRPr="000931D5">
      <w:pPr>
        <w:pStyle w:val="Odlomakpopisa"/>
        <w:numPr>
          <w:ilvl w:val="0"/>
          <w:numId w:val="1"/>
        </w:numPr>
        <w:jc w:val="both"/>
      </w:pPr>
      <w:r w:rsidRPr="000931D5">
        <w:lastRenderedPageBreak/>
        <w:t>Pozivaju se vjerovnici</w:t>
      </w:r>
      <w:r w:rsidR="00311D3C" w:rsidRPr="000931D5">
        <w:t>, dužnik i povjerenik</w:t>
      </w:r>
      <w:r w:rsidRPr="000931D5">
        <w:t xml:space="preserve"> pristupiti na ročište radi ispitivanja tražbina </w:t>
      </w:r>
      <w:r w:rsidR="002C4A56" w:rsidRPr="000931D5">
        <w:t xml:space="preserve">dana  </w:t>
      </w:r>
    </w:p>
    <w:p w:rsidRDefault="00FE3000" w:rsidP="00FE3000" w:rsidR="00FE3000" w:rsidRPr="009248F9">
      <w:pPr>
        <w:pStyle w:val="Odlomakpopisa"/>
      </w:pPr>
    </w:p>
    <w:p w:rsidRDefault="00EB60B4" w:rsidP="000931D5" w:rsidR="00FE3000" w:rsidRPr="009248F9">
      <w:pPr>
        <w:jc w:val="center"/>
        <w:rPr>
          <w:u w:val="single"/>
        </w:rPr>
      </w:pPr>
      <w:r>
        <w:rPr>
          <w:u w:val="single"/>
        </w:rPr>
        <w:t>7</w:t>
      </w:r>
      <w:r w:rsidR="00105E06" w:rsidRPr="009248F9">
        <w:rPr>
          <w:u w:val="single"/>
        </w:rPr>
        <w:t xml:space="preserve">. </w:t>
      </w:r>
      <w:r>
        <w:rPr>
          <w:u w:val="single"/>
        </w:rPr>
        <w:t>ožujka</w:t>
      </w:r>
      <w:r w:rsidR="00542D45" w:rsidRPr="009248F9">
        <w:rPr>
          <w:u w:val="single"/>
        </w:rPr>
        <w:t xml:space="preserve"> 201</w:t>
      </w:r>
      <w:r>
        <w:rPr>
          <w:u w:val="single"/>
        </w:rPr>
        <w:t>9</w:t>
      </w:r>
      <w:r w:rsidR="00FB00B4" w:rsidRPr="009248F9">
        <w:rPr>
          <w:u w:val="single"/>
        </w:rPr>
        <w:t>.</w:t>
      </w:r>
      <w:r w:rsidR="00FD147B" w:rsidRPr="009248F9">
        <w:rPr>
          <w:u w:val="single"/>
        </w:rPr>
        <w:t xml:space="preserve"> </w:t>
      </w:r>
      <w:r w:rsidR="00FB00B4" w:rsidRPr="009248F9">
        <w:rPr>
          <w:u w:val="single"/>
        </w:rPr>
        <w:t xml:space="preserve"> u </w:t>
      </w:r>
      <w:r>
        <w:rPr>
          <w:u w:val="single"/>
        </w:rPr>
        <w:t>9</w:t>
      </w:r>
      <w:r w:rsidR="00FE3000" w:rsidRPr="009248F9">
        <w:rPr>
          <w:u w:val="single"/>
        </w:rPr>
        <w:t>,00</w:t>
      </w:r>
      <w:r w:rsidR="00FB00B4" w:rsidRPr="009248F9">
        <w:rPr>
          <w:u w:val="single"/>
        </w:rPr>
        <w:t xml:space="preserve"> </w:t>
      </w:r>
      <w:r w:rsidR="002C4A56" w:rsidRPr="009248F9">
        <w:rPr>
          <w:u w:val="single"/>
        </w:rPr>
        <w:t>sati,</w:t>
      </w:r>
    </w:p>
    <w:p w:rsidRDefault="009F6F19" w:rsidP="000931D5" w:rsidR="00944A19" w:rsidRPr="009248F9">
      <w:pPr>
        <w:jc w:val="center"/>
        <w:rPr>
          <w:u w:val="single"/>
        </w:rPr>
      </w:pPr>
      <w:r w:rsidRPr="009248F9">
        <w:rPr>
          <w:u w:val="single"/>
        </w:rPr>
        <w:t>kod Trgovačkog suda u Varaždi</w:t>
      </w:r>
      <w:r w:rsidR="00FA2571" w:rsidRPr="009248F9">
        <w:rPr>
          <w:u w:val="single"/>
        </w:rPr>
        <w:t xml:space="preserve">nu, Braće Radić 2, soba broj </w:t>
      </w:r>
      <w:r w:rsidR="00FE3000" w:rsidRPr="009248F9">
        <w:rPr>
          <w:u w:val="single"/>
        </w:rPr>
        <w:t>2</w:t>
      </w:r>
      <w:r w:rsidR="00EB60B4">
        <w:rPr>
          <w:u w:val="single"/>
        </w:rPr>
        <w:t>24</w:t>
      </w:r>
      <w:r w:rsidRPr="009248F9">
        <w:rPr>
          <w:u w:val="single"/>
        </w:rPr>
        <w:t>.</w:t>
      </w:r>
    </w:p>
    <w:p w:rsidRDefault="00FE3000" w:rsidP="00FE3000" w:rsidR="00FE3000" w:rsidRPr="009248F9">
      <w:pPr>
        <w:jc w:val="both"/>
      </w:pPr>
      <w:r w:rsidRPr="009248F9">
        <w:tab/>
      </w:r>
    </w:p>
    <w:p w:rsidRDefault="00FE3000" w:rsidP="00E9727E" w:rsidR="00E9727E" w:rsidRPr="009248F9">
      <w:pPr>
        <w:pStyle w:val="Odlomakpopisa"/>
        <w:ind w:left="1080"/>
        <w:jc w:val="both"/>
      </w:pPr>
      <w:r w:rsidRPr="009248F9">
        <w:t>Ročište radi ispitivanja tražbine održat će se i ako nisu nazočni vjerovnici koji su prijavili tražbine.</w:t>
      </w:r>
    </w:p>
    <w:p w:rsidRDefault="00FE3000" w:rsidP="00E9727E" w:rsidR="00FE3000" w:rsidRPr="000931D5">
      <w:pPr>
        <w:pStyle w:val="Odlomakpopisa"/>
        <w:ind w:left="1080"/>
        <w:jc w:val="both"/>
      </w:pPr>
    </w:p>
    <w:p w:rsidRDefault="005C5DB0" w:rsidP="00835F22" w:rsidR="00E3002E" w:rsidRPr="000931D5">
      <w:pPr>
        <w:numPr>
          <w:ilvl w:val="0"/>
          <w:numId w:val="1"/>
        </w:numPr>
        <w:jc w:val="both"/>
      </w:pPr>
      <w:r w:rsidRPr="000931D5">
        <w:t xml:space="preserve">Rješenje o otvaranju predstečajnog postupka </w:t>
      </w:r>
      <w:r w:rsidR="00835F22" w:rsidRPr="000931D5">
        <w:t>dostaviti će se sudskom registru ovog suda radi upisa zabilježbe otvaranja predstečajnog postupka u sudskom registru.</w:t>
      </w:r>
    </w:p>
    <w:p w:rsidRDefault="00246478" w:rsidP="00110072" w:rsidR="00246478" w:rsidRPr="000931D5">
      <w:pPr>
        <w:jc w:val="both"/>
        <w:rPr>
          <w:color w:val="FF0000"/>
        </w:rPr>
      </w:pPr>
    </w:p>
    <w:p w:rsidRDefault="004F5C04" w:rsidP="0042407B" w:rsidR="004F5C04">
      <w:pPr>
        <w:jc w:val="center"/>
      </w:pPr>
    </w:p>
    <w:p w:rsidRDefault="0042407B" w:rsidP="0042407B" w:rsidR="0042407B" w:rsidRPr="000931D5">
      <w:pPr>
        <w:jc w:val="center"/>
      </w:pPr>
      <w:r w:rsidRPr="000931D5">
        <w:t>Obrazloženje</w:t>
      </w:r>
    </w:p>
    <w:p w:rsidRDefault="00F43A62" w:rsidP="002B4154" w:rsidR="00F43A62">
      <w:pPr>
        <w:pStyle w:val="Tijeloteksta"/>
      </w:pPr>
    </w:p>
    <w:p w:rsidRDefault="001D7C1D" w:rsidP="00542D45" w:rsidR="00542D45" w:rsidRPr="000931D5">
      <w:pPr>
        <w:ind w:firstLine="708"/>
        <w:jc w:val="both"/>
      </w:pPr>
      <w:r w:rsidRPr="000931D5">
        <w:t xml:space="preserve">Dužnik je </w:t>
      </w:r>
      <w:r w:rsidR="00EB60B4">
        <w:t>05</w:t>
      </w:r>
      <w:r w:rsidR="00A9705B">
        <w:t xml:space="preserve">. </w:t>
      </w:r>
      <w:r w:rsidR="00EB60B4">
        <w:t>listopada</w:t>
      </w:r>
      <w:r w:rsidR="00C76C2B" w:rsidRPr="000931D5">
        <w:t xml:space="preserve"> 2018</w:t>
      </w:r>
      <w:r w:rsidR="00F00D96" w:rsidRPr="000931D5">
        <w:t xml:space="preserve">. </w:t>
      </w:r>
      <w:r w:rsidRPr="000931D5">
        <w:t>podnio sudu prijedlog za</w:t>
      </w:r>
      <w:r w:rsidR="00F43A62" w:rsidRPr="000931D5">
        <w:t xml:space="preserve"> otvaranje predstečajnog postupka</w:t>
      </w:r>
      <w:r w:rsidR="00BE7CD3" w:rsidRPr="000931D5">
        <w:t>, na temelju odredbe</w:t>
      </w:r>
      <w:r w:rsidR="00A42A65" w:rsidRPr="000931D5">
        <w:t xml:space="preserve"> čl. 16. i  čl. 25. </w:t>
      </w:r>
      <w:r w:rsidR="00BE7CD3" w:rsidRPr="000931D5">
        <w:t>Stečajnog zakona (</w:t>
      </w:r>
      <w:r w:rsidR="00EB60B4">
        <w:t>Narodne novine, broj:</w:t>
      </w:r>
      <w:r w:rsidR="00CF05D0" w:rsidRPr="000931D5">
        <w:t xml:space="preserve"> 71/</w:t>
      </w:r>
      <w:r w:rsidR="00EB60B4">
        <w:t>15 i 104/17; u daljnjem tekstu:</w:t>
      </w:r>
      <w:r w:rsidR="00BE7CD3" w:rsidRPr="000931D5">
        <w:t xml:space="preserve"> SZ)</w:t>
      </w:r>
      <w:r w:rsidR="00542D45" w:rsidRPr="000931D5">
        <w:t>.</w:t>
      </w:r>
    </w:p>
    <w:p w:rsidRDefault="004D41E4" w:rsidP="00542D45" w:rsidR="00542D45" w:rsidRPr="000931D5">
      <w:pPr>
        <w:ind w:firstLine="708"/>
        <w:jc w:val="both"/>
      </w:pPr>
      <w:r w:rsidRPr="000931D5">
        <w:t xml:space="preserve"> </w:t>
      </w:r>
    </w:p>
    <w:p w:rsidRDefault="00E3002E" w:rsidP="00637959" w:rsidR="00944A19" w:rsidRPr="000931D5">
      <w:pPr>
        <w:ind w:firstLine="708"/>
        <w:jc w:val="both"/>
      </w:pPr>
      <w:r w:rsidRPr="000931D5">
        <w:t>Sud je utv</w:t>
      </w:r>
      <w:r w:rsidR="00153D80" w:rsidRPr="000931D5">
        <w:t>rdio</w:t>
      </w:r>
      <w:r w:rsidR="009C6C9D" w:rsidRPr="000931D5">
        <w:t xml:space="preserve"> da je ispunjen predstečajni razlog prijeteće nesposobnosti za plaćanje </w:t>
      </w:r>
      <w:r w:rsidR="004D41E4" w:rsidRPr="000931D5">
        <w:t>k</w:t>
      </w:r>
      <w:r w:rsidR="009C6C9D" w:rsidRPr="000931D5">
        <w:t xml:space="preserve">od </w:t>
      </w:r>
      <w:r w:rsidR="006A0C5D" w:rsidRPr="000931D5">
        <w:t>duž</w:t>
      </w:r>
      <w:r w:rsidR="009C6C9D" w:rsidRPr="000931D5">
        <w:t>nika</w:t>
      </w:r>
      <w:r w:rsidR="00542D45" w:rsidRPr="000931D5">
        <w:rPr>
          <w:color w:val="FF0000"/>
        </w:rPr>
        <w:t xml:space="preserve"> </w:t>
      </w:r>
      <w:r w:rsidR="00542D45" w:rsidRPr="000931D5">
        <w:t>obzirom dužnik u Očevidniku redoslijeda osnova za plaćanje koji vodi FINA ima jednu ili više evidentiranih neizvršenih osnova za plaćanje koje je trebalo</w:t>
      </w:r>
      <w:r w:rsidR="009C6C9D" w:rsidRPr="000931D5">
        <w:t xml:space="preserve">, </w:t>
      </w:r>
      <w:r w:rsidR="00542D45" w:rsidRPr="000931D5">
        <w:t xml:space="preserve">na osnovi valjanih osnova za plaćanje, bez daljnjeg pristanka dužnika </w:t>
      </w:r>
      <w:r w:rsidR="00A209E3" w:rsidRPr="000931D5">
        <w:t xml:space="preserve">naplatiti s bilo kojeg njegovog računa, time da </w:t>
      </w:r>
      <w:r w:rsidR="00CF05D0" w:rsidRPr="000931D5">
        <w:t xml:space="preserve">je </w:t>
      </w:r>
      <w:r w:rsidR="00A209E3" w:rsidRPr="000931D5">
        <w:t xml:space="preserve">na </w:t>
      </w:r>
      <w:r w:rsidR="00A209E3" w:rsidRPr="00881B2B">
        <w:t xml:space="preserve">dan </w:t>
      </w:r>
      <w:r w:rsidR="00EB60B4">
        <w:t>01</w:t>
      </w:r>
      <w:r w:rsidR="00A9705B">
        <w:t xml:space="preserve">. </w:t>
      </w:r>
      <w:r w:rsidR="00EB60B4">
        <w:t>listopada</w:t>
      </w:r>
      <w:r w:rsidR="00C76C2B" w:rsidRPr="00881B2B">
        <w:t xml:space="preserve"> 2018</w:t>
      </w:r>
      <w:r w:rsidR="00CF05D0" w:rsidRPr="00881B2B">
        <w:t>. blokada računa dužnika trajala</w:t>
      </w:r>
      <w:r w:rsidR="006A0C5D" w:rsidRPr="00881B2B">
        <w:t xml:space="preserve"> </w:t>
      </w:r>
      <w:r w:rsidR="00D9151B">
        <w:t>52</w:t>
      </w:r>
      <w:r w:rsidR="00A209E3" w:rsidRPr="00881B2B">
        <w:t xml:space="preserve"> dana</w:t>
      </w:r>
      <w:r w:rsidR="00D9151B">
        <w:t xml:space="preserve"> u proteklih 6 mjeseci,</w:t>
      </w:r>
      <w:r w:rsidR="00881B2B" w:rsidRPr="00881B2B">
        <w:t xml:space="preserve"> a visina blokade iznosi </w:t>
      </w:r>
      <w:r w:rsidR="00D9151B">
        <w:t>81.069,33 kn</w:t>
      </w:r>
      <w:r w:rsidR="00A209E3" w:rsidRPr="00881B2B">
        <w:t xml:space="preserve">, </w:t>
      </w:r>
      <w:r w:rsidR="009C6C9D" w:rsidRPr="00881B2B">
        <w:t xml:space="preserve">da </w:t>
      </w:r>
      <w:r w:rsidR="00153D80" w:rsidRPr="00881B2B">
        <w:t>p</w:t>
      </w:r>
      <w:r w:rsidR="00153D80" w:rsidRPr="000931D5">
        <w:t>lan restrukturiranja</w:t>
      </w:r>
      <w:r w:rsidR="00231C81" w:rsidRPr="000931D5">
        <w:t xml:space="preserve"> predlagatelja - dužnika </w:t>
      </w:r>
      <w:r w:rsidRPr="000931D5">
        <w:t>sadrži sve elemente propis</w:t>
      </w:r>
      <w:r w:rsidR="00D9151B">
        <w:t>ane čl. 27. SZ-a</w:t>
      </w:r>
      <w:r w:rsidR="00231C81" w:rsidRPr="000931D5">
        <w:t>, te da je predlagatelj – dužnik uz prijedlog za otvaranje predstečajnog postupka dost</w:t>
      </w:r>
      <w:r w:rsidR="00EA3D48" w:rsidRPr="000931D5">
        <w:t xml:space="preserve">avio sve potrebne podatke i dokumentaciju propisanu odredbom čl. </w:t>
      </w:r>
      <w:r w:rsidR="009C6C9D" w:rsidRPr="000931D5">
        <w:t>17. st 1. i 2. S</w:t>
      </w:r>
      <w:r w:rsidR="00D9151B">
        <w:t>Z-a</w:t>
      </w:r>
      <w:r w:rsidR="00EA3D48" w:rsidRPr="000931D5">
        <w:t>.</w:t>
      </w:r>
    </w:p>
    <w:p w:rsidRDefault="00A209E3" w:rsidP="00637959" w:rsidR="00A209E3" w:rsidRPr="000931D5">
      <w:pPr>
        <w:ind w:firstLine="708"/>
        <w:jc w:val="both"/>
      </w:pPr>
    </w:p>
    <w:p w:rsidRDefault="00D9151B" w:rsidP="00944A19" w:rsidR="002C1B18" w:rsidRPr="000931D5">
      <w:pPr>
        <w:ind w:firstLine="708"/>
        <w:jc w:val="both"/>
      </w:pPr>
      <w:r>
        <w:t>Odredbom čl.</w:t>
      </w:r>
      <w:r w:rsidR="001D7C1D" w:rsidRPr="000931D5">
        <w:t xml:space="preserve"> </w:t>
      </w:r>
      <w:r w:rsidR="00E3002E" w:rsidRPr="000931D5">
        <w:t>33</w:t>
      </w:r>
      <w:r w:rsidR="001D7C1D" w:rsidRPr="000931D5">
        <w:t xml:space="preserve">. </w:t>
      </w:r>
      <w:r w:rsidR="00893D07" w:rsidRPr="000931D5">
        <w:t xml:space="preserve">st. </w:t>
      </w:r>
      <w:r w:rsidR="00692788">
        <w:t>1</w:t>
      </w:r>
      <w:r w:rsidR="00893D07" w:rsidRPr="000931D5">
        <w:t xml:space="preserve">. </w:t>
      </w:r>
      <w:r w:rsidR="00944A19" w:rsidRPr="000931D5">
        <w:t xml:space="preserve">SZ-a je određeno da </w:t>
      </w:r>
      <w:r w:rsidR="00E3002E" w:rsidRPr="000931D5">
        <w:t>će sud, ako utvrdi da su ispunjen</w:t>
      </w:r>
      <w:r w:rsidR="001D7C1D" w:rsidRPr="000931D5">
        <w:t>e</w:t>
      </w:r>
      <w:r w:rsidR="00E3002E" w:rsidRPr="000931D5">
        <w:t xml:space="preserve"> pretpostavke</w:t>
      </w:r>
      <w:r w:rsidR="001D7C1D" w:rsidRPr="000931D5">
        <w:t xml:space="preserve"> </w:t>
      </w:r>
      <w:r w:rsidR="002C1B18" w:rsidRPr="000931D5">
        <w:t>za otvaranje predstečajnog postupka, donijeti rješenje o otvaranju p</w:t>
      </w:r>
      <w:r w:rsidR="00893D07" w:rsidRPr="000931D5">
        <w:t xml:space="preserve">redstečajnog postupka, u čl. </w:t>
      </w:r>
      <w:r w:rsidR="00944A19" w:rsidRPr="000931D5">
        <w:t>33.</w:t>
      </w:r>
      <w:r w:rsidR="00893D07" w:rsidRPr="000931D5">
        <w:t xml:space="preserve"> st. 2. </w:t>
      </w:r>
      <w:r w:rsidR="00944A19" w:rsidRPr="000931D5">
        <w:t>SZ-a određeno je da</w:t>
      </w:r>
      <w:r w:rsidR="00893D07" w:rsidRPr="000931D5">
        <w:t xml:space="preserve"> će sud imenovati povjerenika, a u čl. 34. SZ-a propisan je sadržaj rješenja o otvaranju predstečajnog postupka.</w:t>
      </w:r>
      <w:r w:rsidR="00231C81" w:rsidRPr="000931D5">
        <w:t xml:space="preserve"> </w:t>
      </w:r>
      <w:r w:rsidR="004F5C04">
        <w:t>Povjerenik je imenovanmetodom slučajnog odabira u skladu sa čl. 84. st. 1. u vezi sa čl. 23. st. 3. SZ-a.</w:t>
      </w:r>
    </w:p>
    <w:p w:rsidRDefault="00944A19" w:rsidP="001D7C1D" w:rsidR="00944A19" w:rsidRPr="000931D5">
      <w:pPr>
        <w:jc w:val="both"/>
      </w:pPr>
    </w:p>
    <w:p w:rsidRDefault="004F5C04" w:rsidP="00893D07" w:rsidR="001D7C1D" w:rsidRPr="000931D5">
      <w:pPr>
        <w:ind w:firstLine="708"/>
        <w:jc w:val="both"/>
      </w:pPr>
      <w:r>
        <w:t>Temeljem svega navedenoga</w:t>
      </w:r>
      <w:r w:rsidR="00893D07" w:rsidRPr="000931D5">
        <w:t xml:space="preserve"> riješeno je kao u izreci.</w:t>
      </w:r>
    </w:p>
    <w:p w:rsidRDefault="00944A19" w:rsidP="001D7C1D" w:rsidR="00944A19">
      <w:pPr>
        <w:jc w:val="center"/>
      </w:pPr>
    </w:p>
    <w:p w:rsidRDefault="009248F9" w:rsidP="001D7C1D" w:rsidR="009248F9" w:rsidRPr="000931D5">
      <w:pPr>
        <w:jc w:val="center"/>
      </w:pPr>
    </w:p>
    <w:p w:rsidRDefault="00944A19" w:rsidP="001D7C1D" w:rsidR="001D7C1D" w:rsidRPr="000931D5">
      <w:pPr>
        <w:jc w:val="center"/>
      </w:pPr>
      <w:r w:rsidRPr="000931D5">
        <w:t>U Varaždinu</w:t>
      </w:r>
      <w:r w:rsidR="00BF1BCF">
        <w:t xml:space="preserve"> </w:t>
      </w:r>
      <w:r w:rsidR="00D9151B">
        <w:t>16</w:t>
      </w:r>
      <w:r w:rsidR="00A9705B">
        <w:t xml:space="preserve">. </w:t>
      </w:r>
      <w:r w:rsidR="00D9151B">
        <w:t>studenoga</w:t>
      </w:r>
      <w:r w:rsidR="00A9705B">
        <w:t xml:space="preserve"> </w:t>
      </w:r>
      <w:r w:rsidR="00C76C2B" w:rsidRPr="000931D5">
        <w:t>2018</w:t>
      </w:r>
      <w:r w:rsidR="001D7C1D" w:rsidRPr="000931D5">
        <w:t>.</w:t>
      </w:r>
    </w:p>
    <w:p w:rsidRDefault="001D7C1D" w:rsidP="001D7C1D" w:rsidR="00494008" w:rsidRPr="000931D5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 w:rsidRPr="000931D5">
        <w:rPr>
          <w:rFonts w:hAnsi="Times New Roman" w:ascii="Times New Roman"/>
          <w:color w:val="FF0000"/>
          <w:szCs w:val="24"/>
        </w:rPr>
        <w:t xml:space="preserve">                                                                                                                           </w:t>
      </w:r>
    </w:p>
    <w:p w:rsidRDefault="00D417A0" w:rsidP="00D9151B" w:rsidR="008D31F8" w:rsidRPr="000931D5">
      <w:pPr>
        <w:pStyle w:val="Podnaslov"/>
        <w:ind w:firstLine="6" w:left="4956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  <w:r w:rsidR="00873C16" w:rsidRPr="000931D5">
        <w:rPr>
          <w:rFonts w:hAnsi="Times New Roman" w:ascii="Times New Roman"/>
          <w:b w:val="false"/>
          <w:color w:val="auto"/>
          <w:szCs w:val="24"/>
        </w:rPr>
        <w:t>:</w:t>
      </w:r>
    </w:p>
    <w:p w:rsidRDefault="00637959" w:rsidP="00D9151B" w:rsidR="00637959" w:rsidRPr="000931D5">
      <w:pPr>
        <w:pStyle w:val="Podnaslov"/>
        <w:ind w:firstLine="6" w:left="4956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D9151B" w:rsidP="00D9151B" w:rsidR="00637959">
      <w:pPr>
        <w:ind w:firstLine="6" w:left="4956"/>
        <w:jc w:val="center"/>
      </w:pPr>
      <w:r>
        <w:t>Denis Krnjak</w:t>
      </w:r>
      <w:r w:rsidR="00055B94">
        <w:t>, v.r.</w:t>
      </w:r>
    </w:p>
    <w:p w:rsidRDefault="00D417A0" w:rsidP="00D9151B" w:rsidR="00D417A0">
      <w:pPr>
        <w:ind w:firstLine="6" w:left="4956"/>
        <w:jc w:val="center"/>
      </w:pPr>
    </w:p>
    <w:p w:rsidRDefault="00055B94" w:rsidP="00522CBB" w:rsidR="00522C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 - ovlašteni službenik: </w:t>
      </w:r>
    </w:p>
    <w:p w:rsidRDefault="004408B1" w:rsidP="00637959" w:rsidR="004408B1" w:rsidRPr="000931D5">
      <w:pPr>
        <w:ind w:firstLine="708" w:left="4248"/>
      </w:pPr>
    </w:p>
    <w:p w:rsidRDefault="00D417A0" w:rsidP="001D7C1D" w:rsidR="001D7C1D" w:rsidRPr="000931D5">
      <w:r w:rsidRPr="000931D5">
        <w:lastRenderedPageBreak/>
        <w:t>Uputa o pravnom lijeku:</w:t>
      </w:r>
    </w:p>
    <w:p w:rsidRDefault="00FD24B4" w:rsidP="001576FE" w:rsidR="001576FE" w:rsidRPr="000931D5">
      <w:pPr>
        <w:jc w:val="both"/>
      </w:pPr>
      <w:r w:rsidRPr="000931D5">
        <w:t>Protiv ovog rješenja žalbu može podnijeti osoba ovlaštena za zastupanje dužnika po zakonu (čl. 33.</w:t>
      </w:r>
      <w:r w:rsidR="00944A19" w:rsidRPr="000931D5">
        <w:t xml:space="preserve"> </w:t>
      </w:r>
      <w:r w:rsidRPr="000931D5">
        <w:t>st.</w:t>
      </w:r>
      <w:r w:rsidR="00944A19" w:rsidRPr="000931D5">
        <w:t xml:space="preserve"> </w:t>
      </w:r>
      <w:r w:rsidR="00D9151B">
        <w:t>4. SZ-a</w:t>
      </w:r>
      <w:r w:rsidRPr="000931D5">
        <w:t xml:space="preserve">) </w:t>
      </w:r>
      <w:r w:rsidR="001576FE" w:rsidRPr="000931D5">
        <w:t>u roku od osam dana nakon isteka osam dana od njegove objave na e-</w:t>
      </w:r>
      <w:r w:rsidR="00D417A0">
        <w:t>O</w:t>
      </w:r>
      <w:r w:rsidR="001576FE" w:rsidRPr="000931D5">
        <w:t xml:space="preserve">glasnoj ploči suda, pisano u tri primjerka, putem ovoga suda, Visokom trgovačkom sudu RH. </w:t>
      </w:r>
    </w:p>
    <w:p w:rsidRDefault="00FD24B4" w:rsidP="001D7C1D" w:rsidR="00FD24B4" w:rsidRPr="000931D5">
      <w:pPr>
        <w:rPr>
          <w:color w:val="FF0000"/>
        </w:rPr>
      </w:pPr>
    </w:p>
    <w:p w:rsidRDefault="008938F8" w:rsidP="009F6F19" w:rsidR="008938F8" w:rsidRPr="000931D5">
      <w:pPr>
        <w:rPr>
          <w:color w:val="FF0000"/>
        </w:rPr>
      </w:pPr>
    </w:p>
    <w:p w:rsidRDefault="009F6F19" w:rsidP="009F6F19" w:rsidR="009F6F19" w:rsidRPr="000931D5">
      <w:r w:rsidRPr="000931D5">
        <w:t>DNA:</w:t>
      </w:r>
    </w:p>
    <w:p w:rsidRDefault="009F6F19" w:rsidP="009F6F19" w:rsidR="009F6F19" w:rsidRPr="00CC524D">
      <w:r w:rsidRPr="000931D5">
        <w:t>-</w:t>
      </w:r>
      <w:r w:rsidRPr="000931D5">
        <w:tab/>
      </w:r>
      <w:r w:rsidRPr="00CC524D">
        <w:t>e-Oglasna ploča</w:t>
      </w:r>
    </w:p>
    <w:p w:rsidRDefault="00835F22" w:rsidP="009F6F19" w:rsidR="00D24BA7" w:rsidRPr="00CC524D">
      <w:r w:rsidRPr="00CC524D">
        <w:t>-</w:t>
      </w:r>
      <w:r w:rsidRPr="00CC524D">
        <w:tab/>
      </w:r>
      <w:r w:rsidRPr="00881B2B">
        <w:t>povjerenik</w:t>
      </w:r>
      <w:r w:rsidR="007256B3" w:rsidRPr="00881B2B">
        <w:t xml:space="preserve"> </w:t>
      </w:r>
      <w:r w:rsidR="004F5C04">
        <w:t>Nevenka Golubić, Štefanec Marof 27</w:t>
      </w:r>
    </w:p>
    <w:p w:rsidRDefault="00B442D1" w:rsidP="009F6F19" w:rsidR="00C76C2B" w:rsidRPr="000931D5">
      <w:r w:rsidRPr="00CC524D">
        <w:t xml:space="preserve">- </w:t>
      </w:r>
      <w:r w:rsidRPr="00CC524D">
        <w:tab/>
        <w:t>dužnik</w:t>
      </w:r>
      <w:r w:rsidR="00052244" w:rsidRPr="00CC524D">
        <w:t xml:space="preserve"> </w:t>
      </w:r>
      <w:r w:rsidR="00D9151B">
        <w:t>Limarija Mario d.o.</w:t>
      </w:r>
      <w:r w:rsidR="00D417A0">
        <w:t>o. Koprivnica, Ivana Đurkana 4</w:t>
      </w:r>
    </w:p>
    <w:p w:rsidRDefault="00C76C2B" w:rsidP="00C76C2B" w:rsidR="00B3489E">
      <w:r w:rsidRPr="000931D5">
        <w:t>-</w:t>
      </w:r>
      <w:r w:rsidR="009F6F19" w:rsidRPr="000931D5">
        <w:t xml:space="preserve"> </w:t>
      </w:r>
      <w:r w:rsidR="009F6F19" w:rsidRPr="000931D5">
        <w:tab/>
        <w:t xml:space="preserve">FINA </w:t>
      </w:r>
      <w:r w:rsidR="00AB3DFF">
        <w:t>Zagreb</w:t>
      </w:r>
      <w:r w:rsidR="005D387C">
        <w:t xml:space="preserve">, </w:t>
      </w:r>
      <w:r w:rsidR="00AB3DFF">
        <w:t>Zagreb, Ulica grada Vukovara 70</w:t>
      </w:r>
    </w:p>
    <w:p w:rsidRDefault="00D417A0" w:rsidP="00C76C2B" w:rsidR="00D417A0" w:rsidRPr="000931D5">
      <w:r>
        <w:t xml:space="preserve">- </w:t>
      </w:r>
      <w:r>
        <w:tab/>
        <w:t>sudski registar ovog suda</w:t>
      </w:r>
      <w:r w:rsidR="00AB3DFF">
        <w:t>, elektronskim putem</w:t>
      </w:r>
    </w:p>
    <w:p w:rsidRDefault="00835F22" w:rsidP="009F6F19" w:rsidR="00835F22" w:rsidRPr="000931D5"/>
    <w:p w:rsidRDefault="00FD24B4" w:rsidP="001D7C1D" w:rsidR="00FD24B4" w:rsidRPr="000931D5">
      <w:pPr>
        <w:rPr>
          <w:color w:val="FF0000"/>
        </w:rPr>
      </w:pPr>
    </w:p>
    <w:p w:rsidRDefault="00873C16" w:rsidP="001D7C1D" w:rsidR="00873C16" w:rsidRPr="000931D5">
      <w:pPr>
        <w:rPr>
          <w:color w:val="FF0000"/>
        </w:rPr>
      </w:pPr>
    </w:p>
    <w:p w:rsidRDefault="00873C16" w:rsidP="001D7C1D" w:rsidR="00873C16" w:rsidRPr="000931D5"/>
    <w:sectPr w:rsidSect="00055B94" w:rsidR="00873C16" w:rsidRPr="000931D5">
      <w:headerReference w:type="even" r:id="rId11"/>
      <w:headerReference w:type="default" r:id="rId12"/>
      <w:headerReference w:type="first" r:id="rId13"/>
      <w:pgSz w:code="1" w:h="15840" w:w="12240"/>
      <w:pgMar w:gutter="0" w:footer="964" w:header="709" w:left="1418" w:bottom="1418" w:right="1327" w:top="1440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0E1" w:rsidR="00E540E1">
      <w:r>
        <w:separator/>
      </w:r>
    </w:p>
  </w:endnote>
  <w:endnote w:id="0" w:type="continuationSeparator">
    <w:p w:rsidRDefault="00E540E1" w:rsidR="00E54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0E1" w:rsidR="00E540E1">
      <w:r>
        <w:separator/>
      </w:r>
    </w:p>
  </w:footnote>
  <w:footnote w:id="0" w:type="continuationSeparator">
    <w:p w:rsidRDefault="00E540E1" w:rsidR="00E54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D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3A62" w:rsidP="00231C81" w:rsidR="00231C81">
    <w:pPr>
      <w:pStyle w:val="Zaglavlje"/>
      <w:jc w:val="right"/>
    </w:pPr>
    <w:r>
      <w:tab/>
    </w:r>
    <w:r>
      <w:tab/>
    </w:r>
  </w:p>
  <w:p w:rsidRDefault="004408B1" w:rsidP="00C76C2B" w:rsidR="004408B1">
    <w:pPr>
      <w:pStyle w:val="Zaglavlje"/>
      <w:jc w:val="right"/>
    </w:pPr>
  </w:p>
  <w:p w:rsidRDefault="007D0470" w:rsidP="00A9705B" w:rsidR="00A9705B">
    <w:pPr>
      <w:pStyle w:val="Zaglavlje"/>
      <w:jc w:val="right"/>
    </w:pPr>
    <w:r>
      <w:t xml:space="preserve">Poslovni broj: </w:t>
    </w:r>
    <w:r w:rsidR="00D9151B">
      <w:t>10</w:t>
    </w:r>
    <w:r>
      <w:t xml:space="preserve"> St-</w:t>
    </w:r>
    <w:r w:rsidR="00D9151B">
      <w:t>396</w:t>
    </w:r>
    <w:r>
      <w:t>/18-</w:t>
    </w:r>
    <w:r w:rsidR="00D9151B">
      <w:t>7</w:t>
    </w:r>
  </w:p>
  <w:p w:rsidRDefault="000861E2" w:rsidP="00E9727E" w:rsidR="00F43A62">
    <w:pPr>
      <w:pStyle w:val="Zaglavlje"/>
      <w:jc w:val="right"/>
    </w:pPr>
    <w:r>
      <w:tab/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A65" w:rsidR="00A42A65">
    <w:pPr>
      <w:pStyle w:val="Zaglavlje"/>
      <w:jc w:val="center"/>
    </w:pPr>
  </w:p>
  <w:p w:rsidRDefault="00F43A62" w:rsidP="00814CEB" w:rsidR="00F43A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72187E"/>
    <w:multiLevelType w:val="hybridMultilevel"/>
    <w:tmpl w:val="90E0490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786E61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1772DF"/>
    <w:multiLevelType w:val="hybridMultilevel"/>
    <w:tmpl w:val="FE664032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4">
    <w:nsid w:val="350D741B"/>
    <w:multiLevelType w:val="hybridMultilevel"/>
    <w:tmpl w:val="9C5C223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A2431E0"/>
    <w:multiLevelType w:val="hybridMultilevel"/>
    <w:tmpl w:val="313E7474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6">
    <w:nsid w:val="3C194D5B"/>
    <w:multiLevelType w:val="hybridMultilevel"/>
    <w:tmpl w:val="A22CFE8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4F0AF6"/>
    <w:multiLevelType w:val="hybridMultilevel"/>
    <w:tmpl w:val="4F0CE010"/>
    <w:lvl w:tplc="041A0001" w:ilvl="0">
      <w:start w:val="1"/>
      <w:numFmt w:val="bullet"/>
      <w:lvlText w:val=""/>
      <w:lvlJc w:val="left"/>
      <w:pPr>
        <w:ind w:hanging="360" w:left="496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7"/>
      </w:pPr>
      <w:rPr>
        <w:rFonts w:hAnsi="Wingdings" w:ascii="Wingdings" w:hint="default"/>
      </w:rPr>
    </w:lvl>
  </w:abstractNum>
  <w:abstractNum w:abstractNumId="9">
    <w:nsid w:val="64DF7D63"/>
    <w:multiLevelType w:val="hybridMultilevel"/>
    <w:tmpl w:val="2C8C5B1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0">
    <w:nsid w:val="6B364A41"/>
    <w:multiLevelType w:val="hybridMultilevel"/>
    <w:tmpl w:val="D31A0E26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52244"/>
    <w:rsid w:val="00055B94"/>
    <w:rsid w:val="00065FA4"/>
    <w:rsid w:val="00082D64"/>
    <w:rsid w:val="000846DF"/>
    <w:rsid w:val="000861E2"/>
    <w:rsid w:val="000931D5"/>
    <w:rsid w:val="000B1343"/>
    <w:rsid w:val="000C2AB5"/>
    <w:rsid w:val="00105E06"/>
    <w:rsid w:val="00110072"/>
    <w:rsid w:val="001262C5"/>
    <w:rsid w:val="00144C63"/>
    <w:rsid w:val="00153D80"/>
    <w:rsid w:val="001576FE"/>
    <w:rsid w:val="001A2C04"/>
    <w:rsid w:val="001C3E4F"/>
    <w:rsid w:val="001D7C1D"/>
    <w:rsid w:val="00200AEF"/>
    <w:rsid w:val="00220063"/>
    <w:rsid w:val="00231C81"/>
    <w:rsid w:val="00246478"/>
    <w:rsid w:val="00284C7C"/>
    <w:rsid w:val="002A06C0"/>
    <w:rsid w:val="002B4154"/>
    <w:rsid w:val="002C1B18"/>
    <w:rsid w:val="002C4A56"/>
    <w:rsid w:val="002D0B70"/>
    <w:rsid w:val="00300E3D"/>
    <w:rsid w:val="00302538"/>
    <w:rsid w:val="00311D3C"/>
    <w:rsid w:val="003322B2"/>
    <w:rsid w:val="00384FBB"/>
    <w:rsid w:val="003A7F07"/>
    <w:rsid w:val="003B69A3"/>
    <w:rsid w:val="003C7F6A"/>
    <w:rsid w:val="003F5905"/>
    <w:rsid w:val="00413E00"/>
    <w:rsid w:val="0042407B"/>
    <w:rsid w:val="004400D9"/>
    <w:rsid w:val="004408B1"/>
    <w:rsid w:val="004426F4"/>
    <w:rsid w:val="00462E62"/>
    <w:rsid w:val="00494008"/>
    <w:rsid w:val="004D41E4"/>
    <w:rsid w:val="004D51BB"/>
    <w:rsid w:val="004F5C04"/>
    <w:rsid w:val="00503716"/>
    <w:rsid w:val="00522CBB"/>
    <w:rsid w:val="00525A5B"/>
    <w:rsid w:val="00526A9A"/>
    <w:rsid w:val="00535AB3"/>
    <w:rsid w:val="00542D45"/>
    <w:rsid w:val="00552AAE"/>
    <w:rsid w:val="00554285"/>
    <w:rsid w:val="00585191"/>
    <w:rsid w:val="005876F0"/>
    <w:rsid w:val="005931A9"/>
    <w:rsid w:val="005A3656"/>
    <w:rsid w:val="005B4DE4"/>
    <w:rsid w:val="005C5DB0"/>
    <w:rsid w:val="005D387C"/>
    <w:rsid w:val="005E1D4C"/>
    <w:rsid w:val="0063412E"/>
    <w:rsid w:val="006368B8"/>
    <w:rsid w:val="00637959"/>
    <w:rsid w:val="006560DD"/>
    <w:rsid w:val="00656AB1"/>
    <w:rsid w:val="00692788"/>
    <w:rsid w:val="006A0C5D"/>
    <w:rsid w:val="006C17E9"/>
    <w:rsid w:val="006C6D31"/>
    <w:rsid w:val="006C7720"/>
    <w:rsid w:val="006E5942"/>
    <w:rsid w:val="006F2E2D"/>
    <w:rsid w:val="007256B3"/>
    <w:rsid w:val="007C67A5"/>
    <w:rsid w:val="007D0470"/>
    <w:rsid w:val="00814CEB"/>
    <w:rsid w:val="00833454"/>
    <w:rsid w:val="00835F22"/>
    <w:rsid w:val="0085489D"/>
    <w:rsid w:val="00873338"/>
    <w:rsid w:val="00873C16"/>
    <w:rsid w:val="00881B2B"/>
    <w:rsid w:val="008938F8"/>
    <w:rsid w:val="00893D07"/>
    <w:rsid w:val="00894787"/>
    <w:rsid w:val="008B0344"/>
    <w:rsid w:val="008C17AB"/>
    <w:rsid w:val="008D31F8"/>
    <w:rsid w:val="009205CC"/>
    <w:rsid w:val="009248F9"/>
    <w:rsid w:val="009376C9"/>
    <w:rsid w:val="00944A19"/>
    <w:rsid w:val="00981621"/>
    <w:rsid w:val="009877B9"/>
    <w:rsid w:val="009903DB"/>
    <w:rsid w:val="009A7CAB"/>
    <w:rsid w:val="009C3707"/>
    <w:rsid w:val="009C6C9D"/>
    <w:rsid w:val="009F6F19"/>
    <w:rsid w:val="00A209E3"/>
    <w:rsid w:val="00A35A02"/>
    <w:rsid w:val="00A42A65"/>
    <w:rsid w:val="00A52479"/>
    <w:rsid w:val="00A545CD"/>
    <w:rsid w:val="00A66D9D"/>
    <w:rsid w:val="00A73B0F"/>
    <w:rsid w:val="00A9705B"/>
    <w:rsid w:val="00AB3DFF"/>
    <w:rsid w:val="00B01329"/>
    <w:rsid w:val="00B06990"/>
    <w:rsid w:val="00B13F51"/>
    <w:rsid w:val="00B3489E"/>
    <w:rsid w:val="00B34C74"/>
    <w:rsid w:val="00B42369"/>
    <w:rsid w:val="00B442D1"/>
    <w:rsid w:val="00B86AA5"/>
    <w:rsid w:val="00BB5BD2"/>
    <w:rsid w:val="00BC21E9"/>
    <w:rsid w:val="00BC619F"/>
    <w:rsid w:val="00BC72A8"/>
    <w:rsid w:val="00BE7CD3"/>
    <w:rsid w:val="00BE7FFA"/>
    <w:rsid w:val="00BF15A9"/>
    <w:rsid w:val="00BF1BCF"/>
    <w:rsid w:val="00C22FB5"/>
    <w:rsid w:val="00C25555"/>
    <w:rsid w:val="00C73C08"/>
    <w:rsid w:val="00C76114"/>
    <w:rsid w:val="00C76C2B"/>
    <w:rsid w:val="00CC524D"/>
    <w:rsid w:val="00CD09E2"/>
    <w:rsid w:val="00CF05D0"/>
    <w:rsid w:val="00D03905"/>
    <w:rsid w:val="00D23CCC"/>
    <w:rsid w:val="00D24BA7"/>
    <w:rsid w:val="00D34D8D"/>
    <w:rsid w:val="00D417A0"/>
    <w:rsid w:val="00D64CC0"/>
    <w:rsid w:val="00D9151B"/>
    <w:rsid w:val="00D91CEA"/>
    <w:rsid w:val="00DA59F8"/>
    <w:rsid w:val="00DB7B7B"/>
    <w:rsid w:val="00DD38A5"/>
    <w:rsid w:val="00DF2240"/>
    <w:rsid w:val="00E1299C"/>
    <w:rsid w:val="00E3002E"/>
    <w:rsid w:val="00E540E1"/>
    <w:rsid w:val="00E90A71"/>
    <w:rsid w:val="00E9324A"/>
    <w:rsid w:val="00E9606A"/>
    <w:rsid w:val="00E9727E"/>
    <w:rsid w:val="00EA3D48"/>
    <w:rsid w:val="00EA751C"/>
    <w:rsid w:val="00EB0658"/>
    <w:rsid w:val="00EB0FA7"/>
    <w:rsid w:val="00EB2DD1"/>
    <w:rsid w:val="00EB60B4"/>
    <w:rsid w:val="00ED005B"/>
    <w:rsid w:val="00ED3B98"/>
    <w:rsid w:val="00F00D96"/>
    <w:rsid w:val="00F01FE8"/>
    <w:rsid w:val="00F13B53"/>
    <w:rsid w:val="00F23C5B"/>
    <w:rsid w:val="00F43A62"/>
    <w:rsid w:val="00F656FA"/>
    <w:rsid w:val="00F70A23"/>
    <w:rsid w:val="00F753F1"/>
    <w:rsid w:val="00F87423"/>
    <w:rsid w:val="00FA2571"/>
    <w:rsid w:val="00FB00B4"/>
    <w:rsid w:val="00FD0F16"/>
    <w:rsid w:val="00FD147B"/>
    <w:rsid w:val="00FD24B4"/>
    <w:rsid w:val="00FE3000"/>
    <w:rsid w:val="00FE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true" w:styleId="xbe" w:type="character">
    <w:name w:val="_xbe"/>
    <w:basedOn w:val="Zadanifontodlomka"/>
    <w:rsid w:val="00A66D9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1" w:styleId="xbe" w:type="character">
    <w:name w:val="_xbe"/>
    <w:basedOn w:val="Zadanifontodlomka"/>
    <w:rsid w:val="00A66D9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Limarija Mario d.o.o. za građenje i usluge</izvorni_sadrzaj>
    <derivirana_varijabla naziv="DomainObject.Predmet.StrankaFormated_1">  Limarija Mario d.o.o. za građenje i usluge</derivirana_varijabla>
  </DomainObject.Predmet.StrankaFormated>
  <DomainObject.Predmet.StrankaFormatedOIB>
    <izvorni_sadrzaj>  Limarija Mario d.o.o. za građenje i usluge, OIB 84174782283</izvorni_sadrzaj>
    <derivirana_varijabla naziv="DomainObject.Predmet.StrankaFormatedOIB_1">  Limarija Mario d.o.o. za građenje i usluge, OIB 84174782283</derivirana_varijabla>
  </DomainObject.Predmet.StrankaFormatedOIB>
  <DomainObject.Predmet.StrankaFormatedWithAdress>
    <izvorni_sadrzaj> Limarija Mario d.o.o. za građenje i usluge, Ivana Đurkana 4, 48000 Koprivnica</izvorni_sadrzaj>
    <derivirana_varijabla naziv="DomainObject.Predmet.StrankaFormatedWithAdress_1"> Limarija Mario d.o.o. za građenje i usluge, Ivana Đurkana 4, 48000 Koprivnica</derivirana_varijabla>
  </DomainObject.Predmet.StrankaFormatedWithAdress>
  <DomainObject.Predmet.StrankaFormatedWithAdressOIB>
    <izvorni_sadrzaj> Limarija Mario d.o.o. za građenje i usluge, OIB 84174782283, Ivana Đurkana 4, 48000 Koprivnica</izvorni_sadrzaj>
    <derivirana_varijabla naziv="DomainObject.Predmet.StrankaFormatedWithAdressOIB_1"> Limarija Mario d.o.o. za građenje i usluge, OIB 84174782283, Ivana Đurkana 4, 48000 Koprivnica</derivirana_varijabla>
  </DomainObject.Predmet.StrankaFormatedWithAdressOIB>
  <DomainObject.Predmet.StrankaWithAdress>
    <izvorni_sadrzaj>Limarija Mario d.o.o. za građenje i usluge Ivana Đurkana 4,48000 Koprivnica</izvorni_sadrzaj>
    <derivirana_varijabla naziv="DomainObject.Predmet.StrankaWithAdress_1">Limarija Mario d.o.o. za građenje i usluge Ivana Đurkana 4,48000 Koprivnica</derivirana_varijabla>
  </DomainObject.Predmet.StrankaWithAdress>
  <DomainObject.Predmet.StrankaWithAdressOIB>
    <izvorni_sadrzaj>Limarija Mario d.o.o. za građenje i usluge, OIB 84174782283, Ivana Đurkana 4,48000 Koprivnica</izvorni_sadrzaj>
    <derivirana_varijabla naziv="DomainObject.Predmet.StrankaWithAdressOIB_1">Limarija Mario d.o.o. za građenje i usluge, OIB 84174782283, Ivana Đurkana 4,48000 Koprivnica</derivirana_varijabla>
  </DomainObject.Predmet.StrankaWithAdressOIB>
  <DomainObject.Predmet.StrankaNazivFormated>
    <izvorni_sadrzaj>Limarija Mario d.o.o. za građenje i usluge</izvorni_sadrzaj>
    <derivirana_varijabla naziv="DomainObject.Predmet.StrankaNazivFormated_1">Limarija Mario d.o.o. za građenje i usluge</derivirana_varijabla>
  </DomainObject.Predmet.StrankaNazivFormated>
  <DomainObject.Predmet.StrankaNazivFormatedOIB>
    <izvorni_sadrzaj>Limarija Mario d.o.o. za građenje i usluge, OIB 84174782283</izvorni_sadrzaj>
    <derivirana_varijabla naziv="DomainObject.Predmet.StrankaNazivFormatedOIB_1">Limarija Mario d.o.o. za građenje i usluge, OIB 84174782283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Limarija Mario d.o.o. za građenje i usluge</item>
    </izvorni_sadrzaj>
    <derivirana_varijabla naziv="DomainObject.Predmet.StrankaListFormated_1">
      <item>Limarija Mario d.o.o. za građenje i usluge</item>
    </derivirana_varijabla>
  </DomainObject.Predmet.StrankaListFormated>
  <DomainObject.Predmet.StrankaListFormatedOIB>
    <izvorni_sadrzaj>
      <item>Limarija Mario d.o.o. za građenje i usluge, OIB 84174782283</item>
    </izvorni_sadrzaj>
    <derivirana_varijabla naziv="DomainObject.Predmet.StrankaListFormatedOIB_1">
      <item>Limarija Mario d.o.o. za građenje i usluge, OIB 84174782283</item>
    </derivirana_varijabla>
  </DomainObject.Predmet.StrankaListFormatedOIB>
  <DomainObject.Predmet.StrankaListFormatedWithAdress>
    <izvorni_sadrzaj>
      <item>Limarija Mario d.o.o. za građenje i usluge, Ivana Đurkana 4, 48000 Koprivnica</item>
    </izvorni_sadrzaj>
    <derivirana_varijabla naziv="DomainObject.Predmet.StrankaListFormatedWithAdress_1">
      <item>Limarija Mario d.o.o. za građenje i usluge, Ivana Đurkana 4, 48000 Koprivnica</item>
    </derivirana_varijabla>
  </DomainObject.Predmet.StrankaListFormatedWithAdress>
  <DomainObject.Predmet.StrankaListFormatedWithAdressOIB>
    <izvorni_sadrzaj>
      <item>Limarija Mario d.o.o. za građenje i usluge, OIB 84174782283, Ivana Đurkana 4, 48000 Koprivnica</item>
    </izvorni_sadrzaj>
    <derivirana_varijabla naziv="DomainObject.Predmet.StrankaListFormatedWithAdressOIB_1">
      <item>Limarija Mario d.o.o. za građenje i usluge, OIB 84174782283, Ivana Đurkana 4, 48000 Koprivnica</item>
    </derivirana_varijabla>
  </DomainObject.Predmet.StrankaListFormatedWithAdressOIB>
  <DomainObject.Predmet.StrankaListNazivFormated>
    <izvorni_sadrzaj>
      <item>Limarija Mario d.o.o. za građenje i usluge</item>
    </izvorni_sadrzaj>
    <derivirana_varijabla naziv="DomainObject.Predmet.StrankaListNazivFormated_1">
      <item>Limarija Mario d.o.o. za građenje i usluge</item>
    </derivirana_varijabla>
  </DomainObject.Predmet.StrankaListNazivFormated>
  <DomainObject.Predmet.StrankaListNazivFormatedOIB>
    <izvorni_sadrzaj>
      <item>Limarija Mario d.o.o. za građenje i usluge, OIB 84174782283</item>
    </izvorni_sadrzaj>
    <derivirana_varijabla naziv="DomainObject.Predmet.StrankaListNazivFormatedOIB_1">
      <item>Limarija Mario d.o.o. za građenje i usluge, OIB 84174782283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Kišiček</item>
      <item>Sudski registar</item>
      <item>Financijska agencija</item>
    </izvorni_sadrzaj>
    <derivirana_varijabla naziv="DomainObject.Predmet.OstaliListFormated_1">
      <item>Mario Kišiček</item>
      <item>Sudski registar</item>
      <item>Financijska agencija</item>
    </derivirana_varijabla>
  </DomainObject.Predmet.OstaliListFormated>
  <DomainObject.Predmet.OstaliListFormatedOIB>
    <izvorni_sadrzaj>
      <item>Mario Kišiček, OIB 03101540680</item>
      <item>Sudski registar</item>
      <item>Financijska agencija, OIB 85821130368</item>
    </izvorni_sadrzaj>
    <derivirana_varijabla naziv="DomainObject.Predmet.OstaliListFormatedOIB_1">
      <item>Mario Kišiček, OIB 03101540680</item>
      <item>Sudski registar</item>
      <item>Financijska agencija, OIB 85821130368</item>
    </derivirana_varijabla>
  </DomainObject.Predmet.OstaliListFormatedOIB>
  <DomainObject.Predmet.OstaliListFormatedWithAdress>
    <izvorni_sadrzaj>
      <item>Mario Kišiček, I Vinodolski Odvojak 6, 48000 Koprivnica</item>
      <item>Sudski registar</item>
      <item>Financijska agencija, Ulica grada Vukovara 70, 10000 Zagreb</item>
    </izvorni_sadrzaj>
    <derivirana_varijabla naziv="DomainObject.Predmet.OstaliListFormatedWithAdress_1">
      <item>Mario Kišiček, I Vinodolski Odvojak 6, 48000 Koprivnica</item>
      <item>Sudski registar</item>
      <item>Financijska agencija, Ulica grada Vukovara 70, 10000 Zagreb</item>
    </derivirana_varijabla>
  </DomainObject.Predmet.OstaliListFormatedWithAdress>
  <DomainObject.Predmet.OstaliListFormatedWithAdressOIB>
    <izvorni_sadrzaj>
      <item>Mario Kišiček, OIB 03101540680, I Vinodolski Odvojak 6, 48000 Koprivnica</item>
      <item>Sudski registar</item>
      <item>Financijska agencija, OIB 85821130368, Ulica grada Vukovara 70, 10000 Zagreb</item>
    </izvorni_sadrzaj>
    <derivirana_varijabla naziv="DomainObject.Predmet.OstaliListFormatedWithAdressOIB_1">
      <item>Mario Kišiček, OIB 03101540680, I Vinodolski Odvojak 6, 48000 Koprivnica</item>
      <item>Sudski registar</item>
      <item>Financijska agencija, OIB 85821130368, Ulica grada Vukovara 70, 10000 Zagreb</item>
    </derivirana_varijabla>
  </DomainObject.Predmet.OstaliListFormatedWithAdressOIB>
  <DomainObject.Predmet.OstaliListNazivFormated>
    <izvorni_sadrzaj>
      <item>Mario Kišiček</item>
      <item>Sudski registar</item>
      <item>Financijska agencija</item>
    </izvorni_sadrzaj>
    <derivirana_varijabla naziv="DomainObject.Predmet.OstaliListNazivFormated_1">
      <item>Mario Kišiček</item>
      <item>Sudski registar</item>
      <item>Financijska agencija</item>
    </derivirana_varijabla>
  </DomainObject.Predmet.OstaliListNazivFormated>
  <DomainObject.Predmet.OstaliListNazivFormatedOIB>
    <izvorni_sadrzaj>
      <item>Mario Kišiček, OIB 03101540680</item>
      <item>Sudski registar</item>
      <item>Financijska agencija, OIB 85821130368</item>
    </izvorni_sadrzaj>
    <derivirana_varijabla naziv="DomainObject.Predmet.OstaliListNazivFormatedOIB_1">
      <item>Mario Kišiček, OIB 03101540680</item>
      <item>Sudski registar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Limarija Mario d.o.o. za građenje i usluge</izvorni_sadrzaj>
    <derivirana_varijabla naziv="DomainObject.Predmet.StrankaIDrugi_1">Limarija Mario d.o.o.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Limarija Mario d.o.o. za građenje i usluge, OIB 84174782283, Ivana Đurkana 4, 48000 Koprivnica</izvorni_sadrzaj>
    <derivirana_varijabla naziv="DomainObject.Predmet.StrankaIDrugiAdressOIB_1">Limarija Mario d.o.o. za građenje i usluge, OIB 84174782283, Ivana Đurkana 4,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Limarija Mario d.o.o. za građenje i usluge</item>
      <item>Mario Kišiček</item>
      <item>Sudski registar</item>
      <item>Financijska agencija</item>
    </izvorni_sadrzaj>
    <derivirana_varijabla naziv="DomainObject.Predmet.SudioniciListNaziv_1">
      <item>Limarija Mario d.o.o. za građenje i usluge</item>
      <item>Mario Kišiček</item>
      <item>Sudski registar</item>
      <item>Financijska agencija</item>
    </derivirana_varijabla>
  </DomainObject.Predmet.SudioniciListNaziv>
  <DomainObject.Predmet.SudioniciListAdressOIB>
    <izvorni_sadrzaj>
      <item>Limarija Mario d.o.o. za građenje i usluge, OIB 84174782283, Ivana Đurkana 4,48000 Koprivnica</item>
      <item>Mario Kišiček, OIB 03101540680, I Vinodolski Odvojak 6,48000 Koprivnica</item>
      <item>Sudski registar</item>
      <item>Financijska agencija, OIB 85821130368, Ulica grada Vukovara 70,10000 Zagreb</item>
    </izvorni_sadrzaj>
    <derivirana_varijabla naziv="DomainObject.Predmet.SudioniciListAdressOIB_1">
      <item>Limarija Mario d.o.o. za građenje i usluge, OIB 84174782283, Ivana Đurkana 4,48000 Koprivnica</item>
      <item>Mario Kišiček, OIB 03101540680, I Vinodolski Odvojak 6,48000 Koprivnica</item>
      <item>Sudski registar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84174782283</item>
      <item>, OIB 03101540680</item>
      <item>, OIB null</item>
      <item>, OIB 85821130368</item>
    </izvorni_sadrzaj>
    <derivirana_varijabla naziv="DomainObject.Predmet.SudioniciListNazivOIB_1">
      <item>, OIB 84174782283</item>
      <item>, OIB 03101540680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A4E51-C23F-41B6-AF49-CB2C0F69F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647</properties:Words>
  <properties:Characters>3455</properties:Characters>
  <properties:Lines>104</properties:Lines>
  <properties:Paragraphs>37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2018-11-16T07:47:00Z</dcterms:created>
  <dc:creator>nribaric</dc:creator>
  <cp:lastModifiedBy>Nevenka Vuković</cp:lastModifiedBy>
  <cp:lastPrinted>2018-11-16T09:29:00Z</cp:lastPrinted>
  <dcterms:modified xmlns:xsi="http://www.w3.org/2001/XMLSchema-instance" xsi:type="dcterms:W3CDTF">2018-11-16T09:29:00Z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- otvaranje predstečaja - St -396-18.docx)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