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aad5" w14:paraId="c6baad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2A17A5">
        <w:t>1009</w:t>
      </w:r>
      <w:r w:rsidR="003D518D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2A17A5">
        <w:rPr>
          <w:lang w:val="hr-HR"/>
        </w:rPr>
        <w:t xml:space="preserve"> </w:t>
      </w:r>
      <w:r w:rsidR="002A17A5" w:rsidRPr="002A17A5">
        <w:rPr>
          <w:lang w:val="hr-HR"/>
        </w:rPr>
        <w:t>ORADA-PLUS društvo s ograničenom odgovornošću za posredovanje, trgovinu i usluge</w:t>
      </w:r>
      <w:r w:rsidR="0070605C">
        <w:rPr>
          <w:lang w:val="hr-HR"/>
        </w:rPr>
        <w:t>,</w:t>
      </w:r>
      <w:r w:rsidR="002A17A5">
        <w:rPr>
          <w:lang w:val="hr-HR"/>
        </w:rPr>
        <w:t>OIB:</w:t>
      </w:r>
      <w:r w:rsidR="002A17A5" w:rsidRPr="002A17A5">
        <w:t xml:space="preserve"> </w:t>
      </w:r>
      <w:r w:rsidR="002A17A5" w:rsidRPr="002A17A5">
        <w:rPr>
          <w:lang w:val="hr-HR"/>
        </w:rPr>
        <w:t>65792773971</w:t>
      </w:r>
      <w:r w:rsidR="002A17A5">
        <w:rPr>
          <w:lang w:val="hr-HR"/>
        </w:rPr>
        <w:t>, Okrug Gornji, Kuzmić 2/11,</w:t>
      </w:r>
      <w:r w:rsidR="0070605C">
        <w:rPr>
          <w:lang w:val="hr-HR"/>
        </w:rPr>
        <w:t xml:space="preserve"> </w:t>
      </w:r>
      <w:r w:rsidR="00BD79F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3D518D">
        <w:rPr>
          <w:lang w:val="hr-HR"/>
        </w:rPr>
        <w:t>2</w:t>
      </w:r>
      <w:r w:rsidR="002A17A5">
        <w:rPr>
          <w:lang w:val="hr-HR"/>
        </w:rPr>
        <w:t>7</w:t>
      </w:r>
      <w:r w:rsidR="00DD42CC">
        <w:rPr>
          <w:lang w:val="hr-HR"/>
        </w:rPr>
        <w:t>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2A17A5" w:rsidRPr="002A17A5">
        <w:rPr>
          <w:lang w:val="hr-HR"/>
        </w:rPr>
        <w:t xml:space="preserve"> ORADA-PLUS društvo s ograničenom odgovornošću za posredovanje, trgovinu i usluge</w:t>
      </w:r>
      <w:r w:rsidR="002A17A5">
        <w:rPr>
          <w:lang w:val="hr-HR"/>
        </w:rPr>
        <w:t>,OIB:</w:t>
      </w:r>
      <w:r w:rsidR="002A17A5" w:rsidRPr="002A17A5">
        <w:t xml:space="preserve"> </w:t>
      </w:r>
      <w:r w:rsidR="002A17A5" w:rsidRPr="002A17A5">
        <w:rPr>
          <w:lang w:val="hr-HR"/>
        </w:rPr>
        <w:t>65792773971</w:t>
      </w:r>
      <w:r w:rsidR="002A17A5">
        <w:rPr>
          <w:lang w:val="hr-HR"/>
        </w:rPr>
        <w:t xml:space="preserve">, Okrug Gornji, Kuzmić 2/11 </w:t>
      </w:r>
      <w:r w:rsidR="00572657">
        <w:rPr>
          <w:lang w:val="hr-HR"/>
        </w:rPr>
        <w:t>.</w:t>
      </w:r>
      <w:r w:rsidR="00DD42C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3D518D">
        <w:rPr>
          <w:lang w:val="hr-HR"/>
        </w:rPr>
        <w:t>2</w:t>
      </w:r>
      <w:r w:rsidR="002A17A5">
        <w:rPr>
          <w:lang w:val="hr-HR"/>
        </w:rPr>
        <w:t>7</w:t>
      </w:r>
      <w:r w:rsidR="00DD42CC">
        <w:rPr>
          <w:lang w:val="hr-HR"/>
        </w:rPr>
        <w:t>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72657">
        <w:rPr>
          <w:lang w:val="hr-HR"/>
        </w:rPr>
        <w:t>1</w:t>
      </w:r>
      <w:r w:rsidR="0070605C">
        <w:rPr>
          <w:lang w:val="hr-HR"/>
        </w:rPr>
        <w:t>3</w:t>
      </w:r>
      <w:r w:rsidR="00C75945">
        <w:rPr>
          <w:lang w:val="hr-HR"/>
        </w:rPr>
        <w:t>,</w:t>
      </w:r>
      <w:r w:rsidR="0070605C">
        <w:rPr>
          <w:lang w:val="hr-HR"/>
        </w:rPr>
        <w:t>0</w:t>
      </w:r>
      <w:r w:rsidR="00BD79F6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572657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D518D">
        <w:rPr>
          <w:lang w:val="hr-HR"/>
        </w:rPr>
        <w:t xml:space="preserve"> </w:t>
      </w:r>
      <w:r w:rsidR="00572657">
        <w:t xml:space="preserve">Daniela Kovač, OIB: </w:t>
      </w:r>
      <w:r w:rsidR="00572657">
        <w:rPr>
          <w:rFonts w:eastAsiaTheme="minorHAnsi"/>
        </w:rPr>
        <w:t xml:space="preserve">73917202839, </w:t>
      </w:r>
      <w:r w:rsidR="00572657">
        <w:t xml:space="preserve"> </w:t>
      </w:r>
      <w:r w:rsidR="00572657">
        <w:rPr>
          <w:rFonts w:eastAsiaTheme="minorHAnsi"/>
        </w:rPr>
        <w:t>Cesta dr. Franje Tuđmana 238A,Kaštel Sućurac,</w:t>
      </w:r>
      <w:r w:rsidR="00572657">
        <w:t xml:space="preserve"> </w:t>
      </w:r>
    </w:p>
    <w:p w:rsidRDefault="00DD42CC" w:rsidP="00BD79F6" w:rsidR="00DD42CC" w:rsidRPr="00BD79F6">
      <w:pPr>
        <w:rPr>
          <w:rFonts w:eastAsiaTheme="minorHAnsi"/>
        </w:rPr>
      </w:pPr>
    </w:p>
    <w:p w:rsidRDefault="004D791B" w:rsidP="006C59C2" w:rsidR="004D791B" w:rsidRPr="004D791B">
      <w:pPr>
        <w:rPr>
          <w:lang w:val="hr-HR"/>
        </w:rPr>
      </w:pPr>
    </w:p>
    <w:p w:rsidRDefault="00753E18" w:rsidP="00BD79F6" w:rsidR="00B55A03">
      <w:pPr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A17A5" w:rsidRPr="002A17A5">
        <w:rPr>
          <w:lang w:val="hr-HR"/>
        </w:rPr>
        <w:t xml:space="preserve"> ORADA-PLUS društvo s ograničenom odgovornošću za posredovanje, trgovinu i usluge</w:t>
      </w:r>
      <w:r w:rsidR="002A17A5">
        <w:rPr>
          <w:lang w:val="hr-HR"/>
        </w:rPr>
        <w:t>,OIB:</w:t>
      </w:r>
      <w:r w:rsidR="002A17A5" w:rsidRPr="002A17A5">
        <w:t xml:space="preserve"> </w:t>
      </w:r>
      <w:r w:rsidR="002A17A5" w:rsidRPr="002A17A5">
        <w:rPr>
          <w:lang w:val="hr-HR"/>
        </w:rPr>
        <w:t>65792773971</w:t>
      </w:r>
      <w:r w:rsidR="002A17A5">
        <w:rPr>
          <w:lang w:val="hr-HR"/>
        </w:rPr>
        <w:t>, Okrug Gornji, Kuzmić 2/11</w:t>
      </w:r>
      <w:r w:rsidR="0070605C">
        <w:rPr>
          <w:lang w:val="hr-HR"/>
        </w:rPr>
        <w:t>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57265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2A17A5">
        <w:rPr>
          <w:lang w:val="hr-HR"/>
        </w:rPr>
        <w:t>08</w:t>
      </w:r>
      <w:r w:rsidR="00572657">
        <w:rPr>
          <w:lang w:val="hr-HR"/>
        </w:rPr>
        <w:t>.</w:t>
      </w:r>
      <w:r w:rsidR="002A17A5">
        <w:rPr>
          <w:lang w:val="hr-HR"/>
        </w:rPr>
        <w:t>04.</w:t>
      </w:r>
      <w:r w:rsidR="003D518D">
        <w:rPr>
          <w:lang w:val="hr-HR"/>
        </w:rPr>
        <w:t xml:space="preserve"> </w:t>
      </w:r>
      <w:r w:rsidR="00DD42CC">
        <w:rPr>
          <w:lang w:val="hr-HR"/>
        </w:rPr>
        <w:t xml:space="preserve"> 2</w:t>
      </w:r>
      <w:r w:rsidR="00C75945">
        <w:rPr>
          <w:lang w:val="hr-HR"/>
        </w:rPr>
        <w:t>01</w:t>
      </w:r>
      <w:r w:rsidR="003D518D">
        <w:rPr>
          <w:lang w:val="hr-HR"/>
        </w:rPr>
        <w:t>6</w:t>
      </w:r>
      <w:r w:rsidR="00C75945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2A17A5" w:rsidRPr="002A17A5">
        <w:rPr>
          <w:lang w:val="hr-HR"/>
        </w:rPr>
        <w:t xml:space="preserve"> ORADA-PLUS društvo s ograničenom odgovornošću za posredovanje, trgovinu i usluge</w:t>
      </w:r>
      <w:r w:rsidR="002A17A5">
        <w:rPr>
          <w:lang w:val="hr-HR"/>
        </w:rPr>
        <w:t>,OIB:</w:t>
      </w:r>
      <w:r w:rsidR="002A17A5" w:rsidRPr="002A17A5">
        <w:t xml:space="preserve"> </w:t>
      </w:r>
      <w:r w:rsidR="002A17A5" w:rsidRPr="002A17A5">
        <w:rPr>
          <w:lang w:val="hr-HR"/>
        </w:rPr>
        <w:t>65792773971</w:t>
      </w:r>
      <w:r w:rsidR="002A17A5">
        <w:rPr>
          <w:lang w:val="hr-HR"/>
        </w:rPr>
        <w:t>, Okrug Gornji, Kuzmić 2/11</w:t>
      </w:r>
      <w:r w:rsidR="0070605C">
        <w:rPr>
          <w:lang w:val="hr-HR"/>
        </w:rPr>
        <w:t>.</w:t>
      </w:r>
    </w:p>
    <w:p w:rsidRDefault="0070605C" w:rsidP="00FB089B" w:rsidR="0070605C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A17A5">
        <w:rPr>
          <w:lang w:val="hr-HR"/>
        </w:rPr>
        <w:t>04.04.2016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A17A5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2A17A5">
        <w:rPr>
          <w:lang w:val="hr-HR"/>
        </w:rPr>
        <w:t xml:space="preserve">5.807,18 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518D" w:rsidR="003E3AE3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572657">
        <w:rPr>
          <w:lang w:val="hr-HR"/>
        </w:rPr>
        <w:t>03</w:t>
      </w:r>
      <w:r w:rsidR="005F7E3F">
        <w:rPr>
          <w:lang w:val="hr-HR"/>
        </w:rPr>
        <w:t>.</w:t>
      </w:r>
      <w:r w:rsidR="00C75945">
        <w:rPr>
          <w:lang w:val="hr-HR"/>
        </w:rPr>
        <w:t>0</w:t>
      </w:r>
      <w:r w:rsidR="00572657">
        <w:rPr>
          <w:lang w:val="hr-HR"/>
        </w:rPr>
        <w:t>1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572657">
        <w:rPr>
          <w:lang w:val="hr-HR"/>
        </w:rPr>
        <w:t xml:space="preserve"> </w:t>
      </w:r>
      <w:r w:rsidR="003D518D">
        <w:rPr>
          <w:lang w:val="hr-HR"/>
        </w:rPr>
        <w:t>2</w:t>
      </w:r>
      <w:r w:rsidR="002A17A5">
        <w:rPr>
          <w:lang w:val="hr-HR"/>
        </w:rPr>
        <w:t>7</w:t>
      </w:r>
      <w:r w:rsidR="00DD42CC">
        <w:rPr>
          <w:lang w:val="hr-HR"/>
        </w:rPr>
        <w:t xml:space="preserve">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572657" w:rsidR="00A436BD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A436BD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>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p w:rsidRDefault="00A436BD" w:rsidR="00A436BD">
      <w:pPr>
        <w:ind w:firstLine="708"/>
      </w:pPr>
    </w:p>
    <w:sectPr w:rsidSect="00937455" w:rsidR="00A436BD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559587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FC2" w:rsidRPr="00F36FC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A17A5" w:rsidR="00937455">
    <w:pPr>
      <w:pStyle w:val="Zaglavlje"/>
    </w:pPr>
    <w:r>
      <w:tab/>
      <w:t xml:space="preserve">                                                                                                             </w:t>
    </w:r>
    <w:r w:rsidR="00937455">
      <w:t>1.St-</w:t>
    </w:r>
    <w:r>
      <w:t>1009</w:t>
    </w:r>
    <w:r w:rsidR="003D518D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A17A5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D518D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2657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A51AD"/>
    <w:rsid w:val="006B468E"/>
    <w:rsid w:val="006C59C2"/>
    <w:rsid w:val="006D1139"/>
    <w:rsid w:val="006E7239"/>
    <w:rsid w:val="00700D6C"/>
    <w:rsid w:val="0070605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36BD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D79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36FC2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3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ORADA-PLUS društvo s ograničenom odgovornošću za posredovanje, trgovinu i usluge</izvorni_sadrzaj>
    <derivirana_varijabla naziv="DomainObject.Predmet.ProtustrankaFormated_1">  ORADA-PLUS društvo s ograničenom odgovornošću za posredovanje, trgovinu i usluge</derivirana_varijabla>
  </DomainObject.Predmet.ProtustrankaFormated>
  <DomainObject.Predmet.ProtustrankaFormatedOIB>
    <izvorni_sadrzaj>  ORADA-PLUS društvo s ograničenom odgovornošću za posredovanje, trgovinu i usluge, OIB 65792773971</izvorni_sadrzaj>
    <derivirana_varijabla naziv="DomainObject.Predmet.ProtustrankaFormatedOIB_1">  ORADA-PLUS društvo s ograničenom odgovornošću za posredovanje, trgovinu i usluge, OIB 65792773971</derivirana_varijabla>
  </DomainObject.Predmet.ProtustrankaFormatedOIB>
  <DomainObject.Predmet.ProtustrankaFormatedWithAdress>
    <izvorni_sadrzaj> ORADA-PLUS društvo s ograničenom odgovornošću za posredovanje, trgovinu i usluge, Kuzmići 2/11, 21220 Okrug Gornji</izvorni_sadrzaj>
    <derivirana_varijabla naziv="DomainObject.Predmet.ProtustrankaFormatedWithAdress_1"> ORADA-PLUS društvo s ograničenom odgovornošću za posredovanje, trgovinu i usluge, Kuzmići 2/11, 21220 Okrug Gornji</derivirana_varijabla>
  </DomainObject.Predmet.ProtustrankaFormatedWithAdress>
  <DomainObject.Predmet.ProtustrankaFormatedWithAdressOIB>
    <izvorni_sadrzaj> ORADA-PLUS društvo s ograničenom odgovornošću za posredovanje, trgovinu i usluge, OIB 65792773971, Kuzmići 2/11, 21220 Okrug Gornji</izvorni_sadrzaj>
    <derivirana_varijabla naziv="DomainObject.Predmet.ProtustrankaFormatedWithAdressOIB_1"> ORADA-PLUS društvo s ograničenom odgovornošću za posredovanje, trgovinu i usluge, OIB 65792773971, Kuzmići 2/11, 21220 Okrug Gornji</derivirana_varijabla>
  </DomainObject.Predmet.ProtustrankaFormatedWithAdressOIB>
  <DomainObject.Predmet.ProtustrankaWithAdress>
    <izvorni_sadrzaj>ORADA-PLUS društvo s ograničenom odgovornošću za posredovanje, trgovinu i usluge Kuzmići 2/11, 21220 Okrug Gornji</izvorni_sadrzaj>
    <derivirana_varijabla naziv="DomainObject.Predmet.ProtustrankaWithAdress_1">ORADA-PLUS društvo s ograničenom odgovornošću za posredovanje, trgovinu i usluge Kuzmići 2/11, 21220 Okrug Gornji</derivirana_varijabla>
  </DomainObject.Predmet.ProtustrankaWithAdress>
  <DomainObject.Predmet.ProtustrankaWithAdressOIB>
    <izvorni_sadrzaj>ORADA-PLUS društvo s ograničenom odgovornošću za posredovanje, trgovinu i usluge, OIB 65792773971, Kuzmići 2/11, 21220 Okrug Gornji</izvorni_sadrzaj>
    <derivirana_varijabla naziv="DomainObject.Predmet.ProtustrankaWithAdressOIB_1">ORADA-PLUS društvo s ograničenom odgovornošću za posredovanje, trgovinu i usluge, OIB 65792773971, Kuzmići 2/11, 21220 Okrug Gornji</derivirana_varijabla>
  </DomainObject.Predmet.ProtustrankaWithAdressOIB>
  <DomainObject.Predmet.ProtustrankaNazivFormated>
    <izvorni_sadrzaj>ORADA-PLUS društvo s ograničenom odgovornošću za posredovanje, trgovinu i usluge</izvorni_sadrzaj>
    <derivirana_varijabla naziv="DomainObject.Predmet.ProtustrankaNazivFormated_1">ORADA-PLUS društvo s ograničenom odgovornošću za posredovanje, trgovinu i usluge</derivirana_varijabla>
  </DomainObject.Predmet.ProtustrankaNazivFormated>
  <DomainObject.Predmet.ProtustrankaNazivFormatedOIB>
    <izvorni_sadrzaj>ORADA-PLUS društvo s ograničenom odgovornošću za posredovanje, trgovinu i usluge, OIB 65792773971</izvorni_sadrzaj>
    <derivirana_varijabla naziv="DomainObject.Predmet.ProtustrankaNazivFormatedOIB_1">ORADA-PLUS društvo s ograničenom odgovornošću za posredovanje, trgovinu i usluge, OIB 65792773971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5807.18</izvorni_sadrzaj>
    <derivirana_varijabla naziv="DomainObject.Predmet.TrenutnaVrijednost_1">5807.18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ORADA-PLUS društvo s ograničenom odgovornošću za posredovanje, trgovinu i usluge</item>
    </izvorni_sadrzaj>
    <derivirana_varijabla naziv="DomainObject.Predmet.ProtuStrankaListFormated_1">
      <item>ORADA-PLUS društvo s ograničenom odgovornošću za posredovanje, trgovinu i usluge</item>
    </derivirana_varijabla>
  </DomainObject.Predmet.ProtuStrankaListFormated>
  <DomainObject.Predmet.ProtuStrankaListFormatedOIB>
    <izvorni_sadrzaj>
      <item>ORADA-PLUS društvo s ograničenom odgovornošću za posredovanje, trgovinu i usluge, OIB 65792773971</item>
    </izvorni_sadrzaj>
    <derivirana_varijabla naziv="DomainObject.Predmet.ProtuStrankaListFormatedOIB_1">
      <item>ORADA-PLUS društvo s ograničenom odgovornošću za posredovanje, trgovinu i usluge, OIB 65792773971</item>
    </derivirana_varijabla>
  </DomainObject.Predmet.ProtuStrankaListFormatedOIB>
  <DomainObject.Predmet.ProtuStrankaListFormatedWithAdress>
    <izvorni_sadrzaj>
      <item>ORADA-PLUS društvo s ograničenom odgovornošću za posredovanje, trgovinu i usluge, Kuzmići 2/11, 21220 Okrug Gornji</item>
    </izvorni_sadrzaj>
    <derivirana_varijabla naziv="DomainObject.Predmet.ProtuStrankaListFormatedWithAdress_1">
      <item>ORADA-PLUS društvo s ograničenom odgovornošću za posredovanje, trgovinu i usluge, Kuzmići 2/11, 21220 Okrug Gornji</item>
    </derivirana_varijabla>
  </DomainObject.Predmet.ProtuStrankaListFormatedWithAdress>
  <DomainObject.Predmet.ProtuStrankaListFormatedWithAdressOIB>
    <izvorni_sadrzaj>
      <item>ORADA-PLUS društvo s ograničenom odgovornošću za posredovanje, trgovinu i usluge, OIB 65792773971, Kuzmići 2/11, 21220 Okrug Gornji</item>
    </izvorni_sadrzaj>
    <derivirana_varijabla naziv="DomainObject.Predmet.ProtuStrankaListFormatedWithAdressOIB_1">
      <item>ORADA-PLUS društvo s ograničenom odgovornošću za posredovanje, trgovinu i usluge, OIB 65792773971, Kuzmići 2/11, 21220 Okrug Gornji</item>
    </derivirana_varijabla>
  </DomainObject.Predmet.ProtuStrankaListFormatedWithAdressOIB>
  <DomainObject.Predmet.ProtuStrankaListNazivFormated>
    <izvorni_sadrzaj>
      <item>ORADA-PLUS društvo s ograničenom odgovornošću za posredovanje, trgovinu i usluge</item>
    </izvorni_sadrzaj>
    <derivirana_varijabla naziv="DomainObject.Predmet.ProtuStrankaListNazivFormated_1">
      <item>ORADA-PLUS društvo s ograničenom odgovornošću za posredovanje, trgovinu i usluge</item>
    </derivirana_varijabla>
  </DomainObject.Predmet.ProtuStrankaListNazivFormated>
  <DomainObject.Predmet.ProtuStrankaListNazivFormatedOIB>
    <izvorni_sadrzaj>
      <item>ORADA-PLUS društvo s ograničenom odgovornošću za posredovanje, trgovinu i usluge, OIB 65792773971</item>
    </izvorni_sadrzaj>
    <derivirana_varijabla naziv="DomainObject.Predmet.ProtuStrankaListNazivFormatedOIB_1">
      <item>ORADA-PLUS društvo s ograničenom odgovornošću za posredovanje, trgovinu i usluge, OIB 65792773971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ORADA-PLUS društvo s ograničenom odgovornošću za posredovanje, trgovinu i usluge</izvorni_sadrzaj>
    <derivirana_varijabla naziv="DomainObject.Predmet.ProtustrankaIDrugi_1">ORADA-PLUS društvo s ograničenom odgovornošću za posredovanje,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ORADA-PLUS društvo s ograničenom odgovornošću za posredovanje, trgovinu i usluge, OIB 65792773971, Kuzmići 2/11, 21220 Okrug Gornji</izvorni_sadrzaj>
    <derivirana_varijabla naziv="DomainObject.Predmet.ProtustrankaIDrugiAdressOIB_1">ORADA-PLUS društvo s ograničenom odgovornošću za posredovanje, trgovinu i usluge, OIB 65792773971, Kuzmići 2/11,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ORADA-PLUS društvo s ograničenom odgovornošću za posredovanje, trgovinu i usluge</item>
      <item>FINANCIJSKA AGENCIJA, RC SPLIT</item>
    </izvorni_sadrzaj>
    <derivirana_varijabla naziv="DomainObject.Predmet.SudioniciListNaziv_1">
      <item>ORADA-PLUS društvo s ograničenom odgovornošću za posredovanje, trgovinu i usluge</item>
      <item>FINANCIJSKA AGENCIJA, RC SPLIT</item>
    </derivirana_varijabla>
  </DomainObject.Predmet.SudioniciListNaziv>
  <DomainObject.Predmet.SudioniciListAdressOIB>
    <izvorni_sadrzaj>
      <item>ORADA-PLUS društvo s ograničenom odgovornošću za posredovanje, trgovinu i usluge, OIB 65792773971, Kuzmići 2/11,21220 Okrug Gornji</item>
      <item>FINANCIJSKA AGENCIJA, RC SPLIT, OIB 85821130368, Mažuranićevo šetalište 24 b,21000 Split</item>
    </izvorni_sadrzaj>
    <derivirana_varijabla naziv="DomainObject.Predmet.SudioniciListAdressOIB_1">
      <item>ORADA-PLUS društvo s ograničenom odgovornošću za posredovanje, trgovinu i usluge, OIB 65792773971, Kuzmići 2/11,21220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65792773971</item>
      <item>, OIB 85821130368</item>
    </izvorni_sadrzaj>
    <derivirana_varijabla naziv="DomainObject.Predmet.SudioniciListNazivOIB_1">
      <item>, OIB 65792773971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758A4-C6D2-4C1D-8A7D-2614321AF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4272</properties:Characters>
  <properties:Lines>104</properties:Lines>
  <properties:Paragraphs>35</properties:Paragraphs>
  <properties:TotalTime>247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1.St-1009/2016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2017-09-27T10:28:00Z</cp:lastPrinted>
  <dcterms:modified xmlns:xsi="http://www.w3.org/2001/XMLSchema-instance" xsi:type="dcterms:W3CDTF">2017-09-27T10:28:00Z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