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7197" w14:paraId="a8a7197" w:rsidRDefault="00656A5A" w:rsidP="00656A5A" w:rsidR="00656A5A">
      <w:pPr>
        <w:pStyle w:val="Naslov2"/>
        <w15:collapsed w:val="false"/>
      </w:pPr>
      <w:bookmarkStart w:name="_GoBack" w:id="0"/>
      <w:bookmarkEnd w:id="0"/>
      <w:r>
        <w:t xml:space="preserve"> St-</w:t>
      </w:r>
      <w:r w:rsidR="00B30B6D">
        <w:t>2039</w:t>
      </w:r>
      <w:r w:rsidR="00471F2D">
        <w:t>/1</w:t>
      </w:r>
      <w:r w:rsidR="00B30B6D">
        <w:t>3</w:t>
      </w:r>
    </w:p>
    <w:p w:rsidRDefault="00B30B6D" w:rsidP="00656A5A" w:rsidR="00656A5A" w:rsidRPr="00471F2D">
      <w:pPr>
        <w:rPr>
          <w:b/>
        </w:rPr>
      </w:pPr>
      <w:r>
        <w:rPr>
          <w:b/>
        </w:rPr>
        <w:t>TEHNOPANELI</w:t>
      </w:r>
      <w:r w:rsidR="00656A5A" w:rsidRPr="00471F2D">
        <w:rPr>
          <w:b/>
        </w:rPr>
        <w:t xml:space="preserve"> d.o.o.</w:t>
      </w:r>
    </w:p>
    <w:p w:rsidRDefault="00B30B6D" w:rsidP="00656A5A" w:rsidR="00656A5A" w:rsidRPr="00471F2D">
      <w:pPr>
        <w:rPr>
          <w:b/>
        </w:rPr>
      </w:pPr>
      <w:r>
        <w:rPr>
          <w:b/>
        </w:rPr>
        <w:t>Zaharova 3</w:t>
      </w:r>
    </w:p>
    <w:p w:rsidRDefault="00007FAD" w:rsidP="00656A5A" w:rsidR="00656A5A" w:rsidRPr="00656A5A">
      <w:pPr>
        <w:rPr>
          <w:b/>
          <w:lang w:val="en-US"/>
        </w:rPr>
      </w:pPr>
      <w:smartTag w:element="place" w:uri="urn:schemas-microsoft-com:office:smarttags">
        <w:smartTag w:element="City" w:uri="urn:schemas-microsoft-com:office:smarttags">
          <w:r>
            <w:rPr>
              <w:b/>
              <w:lang w:val="en-US"/>
            </w:rPr>
            <w:t>Zagreb</w:t>
          </w:r>
        </w:smartTag>
      </w:smartTag>
    </w:p>
    <w:p w:rsidRDefault="00656A5A" w:rsidP="00656A5A" w:rsidR="00656A5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Trgovački sud u Zagrebu</w:t>
      </w:r>
    </w:p>
    <w:p w:rsidRDefault="00656A5A" w:rsidP="00656A5A" w:rsidR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10 000 Zagreb</w:t>
      </w:r>
    </w:p>
    <w:p w:rsidRDefault="00656A5A" w:rsidP="00656A5A" w:rsidR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Petrinjska 8</w:t>
      </w:r>
    </w:p>
    <w:p w:rsidRDefault="00656A5A" w:rsidP="00656A5A" w:rsidR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Stečajn</w:t>
      </w:r>
      <w:r w:rsidR="004E100E">
        <w:rPr>
          <w:b/>
        </w:rPr>
        <w:t>i</w:t>
      </w:r>
      <w:r w:rsidR="00471F2D">
        <w:rPr>
          <w:b/>
        </w:rPr>
        <w:t xml:space="preserve"> su</w:t>
      </w:r>
      <w:r w:rsidR="004E100E">
        <w:rPr>
          <w:b/>
        </w:rPr>
        <w:t>dac</w:t>
      </w:r>
      <w:r w:rsidR="001F5E9D">
        <w:rPr>
          <w:b/>
        </w:rPr>
        <w:t xml:space="preserve"> g</w:t>
      </w:r>
      <w:r w:rsidR="004E100E">
        <w:rPr>
          <w:b/>
        </w:rPr>
        <w:t>ospodin</w:t>
      </w:r>
    </w:p>
    <w:p w:rsidRDefault="004E100E" w:rsidP="00656A5A" w:rsidR="001F5E9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Ante Galić</w:t>
      </w:r>
    </w:p>
    <w:p w:rsidRDefault="00F82D62" w:rsidP="00656A5A" w:rsidR="00F82D62">
      <w:pPr>
        <w:jc w:val="both"/>
        <w:rPr>
          <w:b/>
        </w:rPr>
      </w:pPr>
    </w:p>
    <w:p w:rsidRDefault="00656A5A" w:rsidP="00656A5A" w:rsidR="00656A5A">
      <w:pPr>
        <w:jc w:val="both"/>
      </w:pPr>
    </w:p>
    <w:p w:rsidRDefault="00F577C3" w:rsidP="00656A5A" w:rsidR="00656A5A">
      <w:pPr>
        <w:jc w:val="both"/>
      </w:pPr>
      <w:r>
        <w:t>Odvjetnica</w:t>
      </w:r>
      <w:r w:rsidR="00F82D62">
        <w:t xml:space="preserve"> Rajka Jagmarević</w:t>
      </w:r>
      <w:r w:rsidR="00656A5A">
        <w:t xml:space="preserve"> -  stečajn</w:t>
      </w:r>
      <w:r w:rsidR="00F82D62">
        <w:t>a</w:t>
      </w:r>
      <w:r w:rsidR="00656A5A">
        <w:t xml:space="preserve"> upravitelj</w:t>
      </w:r>
      <w:r w:rsidR="00F82D62">
        <w:t>ica</w:t>
      </w:r>
    </w:p>
    <w:p w:rsidRDefault="00F82D62" w:rsidP="00656A5A" w:rsidR="00656A5A" w:rsidRPr="006A325B">
      <w:pPr>
        <w:jc w:val="both"/>
      </w:pPr>
      <w:r>
        <w:t>J. Dalmatinca 7</w:t>
      </w:r>
    </w:p>
    <w:p w:rsidRDefault="00656A5A" w:rsidP="00656A5A" w:rsidR="00656A5A" w:rsidRPr="006A325B">
      <w:pPr>
        <w:jc w:val="both"/>
      </w:pPr>
      <w:r w:rsidRPr="006A325B">
        <w:t>10000 Zagreb</w:t>
      </w:r>
    </w:p>
    <w:p w:rsidRDefault="00656A5A" w:rsidP="00656A5A" w:rsidR="00656A5A" w:rsidRPr="006A325B">
      <w:pPr>
        <w:jc w:val="both"/>
      </w:pPr>
    </w:p>
    <w:p w:rsidRDefault="008D2016" w:rsidP="00656A5A" w:rsidR="00656A5A" w:rsidRPr="006A325B">
      <w:pPr>
        <w:jc w:val="both"/>
      </w:pPr>
      <w:r>
        <w:t xml:space="preserve">Zagreb, </w:t>
      </w:r>
      <w:r w:rsidR="00CA1BC2">
        <w:t xml:space="preserve">13. </w:t>
      </w:r>
      <w:r w:rsidR="00F64A33">
        <w:t>prosinca</w:t>
      </w:r>
      <w:r w:rsidR="00F82D62">
        <w:t xml:space="preserve"> </w:t>
      </w:r>
      <w:r>
        <w:t>201</w:t>
      </w:r>
      <w:r w:rsidR="0080722F">
        <w:t>8</w:t>
      </w:r>
      <w:r w:rsidR="00656A5A" w:rsidRPr="006A325B">
        <w:t>.g</w:t>
      </w:r>
      <w:r>
        <w:t>.</w:t>
      </w: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</w:pPr>
    </w:p>
    <w:p w:rsidRDefault="00656A5A" w:rsidP="00336747" w:rsidR="007B4BE7">
      <w:pPr>
        <w:jc w:val="both"/>
      </w:pPr>
      <w:r w:rsidRPr="006A325B">
        <w:rPr>
          <w:b/>
        </w:rPr>
        <w:t>PREDMET:</w:t>
      </w:r>
      <w:r w:rsidRPr="006A325B">
        <w:t xml:space="preserve"> </w:t>
      </w:r>
      <w:r w:rsidR="00F82D62">
        <w:tab/>
      </w:r>
      <w:r w:rsidR="00336747">
        <w:t>podnesa</w:t>
      </w:r>
      <w:r w:rsidR="00B8483A">
        <w:t xml:space="preserve">k stečajne upraviteljice kojim </w:t>
      </w:r>
      <w:r w:rsidR="0080722F">
        <w:t>predlaže dnevni red Skupštine vjerovnika</w:t>
      </w:r>
    </w:p>
    <w:p w:rsidRDefault="00336747" w:rsidP="00336747" w:rsidR="00336747">
      <w:pPr>
        <w:jc w:val="both"/>
      </w:pPr>
    </w:p>
    <w:p w:rsidRDefault="003D5B88" w:rsidP="0080722F" w:rsidR="000923BF">
      <w:pPr>
        <w:pStyle w:val="Textbody"/>
        <w:ind w:firstLine="708"/>
        <w:jc w:val="both"/>
      </w:pPr>
      <w:r>
        <w:t xml:space="preserve"> </w:t>
      </w:r>
      <w:r w:rsidR="0080722F">
        <w:t>Stečajna upraviteljica je podneskom od 13. rujna 2018.g., predložila zakazivanje skupštine vjerovnika obzirom da su u stečajnom postupku koji se provodi nad stečajnim dužnikom TEHNOPANELI d.o.o. u stečaju, ostali neunovčeni predmeti stečajne mase i to:</w:t>
      </w:r>
      <w:r w:rsidR="00D67DDC">
        <w:t xml:space="preserve"> obradni centar </w:t>
      </w:r>
      <w:r w:rsidR="0025448C">
        <w:t>CNC</w:t>
      </w:r>
      <w:r w:rsidR="00D67DDC">
        <w:t xml:space="preserve"> </w:t>
      </w:r>
      <w:r w:rsidR="0025448C">
        <w:t xml:space="preserve">IMA BIMA </w:t>
      </w:r>
      <w:r w:rsidR="00D67DDC">
        <w:t>210 BR. 22231 i postrojen</w:t>
      </w:r>
      <w:r w:rsidR="0025448C">
        <w:t>j</w:t>
      </w:r>
      <w:r w:rsidR="00D67DDC">
        <w:t>e za vertikalno razrezivanje ploča Holzler.</w:t>
      </w:r>
    </w:p>
    <w:p w:rsidRDefault="0080722F" w:rsidP="0080722F" w:rsidR="0080722F">
      <w:pPr>
        <w:pStyle w:val="Textbody"/>
        <w:ind w:firstLine="708"/>
        <w:jc w:val="both"/>
      </w:pPr>
      <w:r>
        <w:t>Na temelju zaključka Naslovljenog suda, predlažem dnevni red Skupštine vjerovnika, kako slijedi:</w:t>
      </w:r>
    </w:p>
    <w:p w:rsidRDefault="0080722F" w:rsidP="0080722F" w:rsidR="0080722F">
      <w:pPr>
        <w:pStyle w:val="Textbody"/>
        <w:ind w:firstLine="708"/>
        <w:jc w:val="both"/>
      </w:pPr>
      <w:r>
        <w:t>- donošenje odluke o neunovčenim predmetima stečajne mase.</w:t>
      </w:r>
    </w:p>
    <w:p w:rsidRDefault="007E3C28" w:rsidP="0080722F" w:rsidR="007E3C28">
      <w:pPr>
        <w:pStyle w:val="Textbody"/>
        <w:ind w:firstLine="708"/>
        <w:jc w:val="both"/>
      </w:pPr>
      <w:r>
        <w:t xml:space="preserve">Kako sam i do sada isticala, navedene pokretnine nisu unovčene i ne može se očekivati da iste budu unovčene, obzirom da su u neispravnom stanju, </w:t>
      </w:r>
      <w:r w:rsidR="00F64A33">
        <w:t>radi se o zastarjeloj opremi ( god. proizvodnje 1998. i 2005.) kojoj su pokradeni vitalni dijelovi (npr. matična ploča i sl) te je za iste bilo nemoguće naći kupce, iako se oglašavalo na web stranicama Stečajevi.com, HGK i sudačka mreža. Isto tako, predmetne pokretnine nije bilo moguće servisirati i popraviti prvenstveno zbog nedostatka novčanih sredstava u stečajnom postupku, a isto bi, ukoliko bi uopće bilo i moguće, bilo neopravdano skupo.</w:t>
      </w:r>
    </w:p>
    <w:p w:rsidRDefault="0025448C" w:rsidP="003D5B88" w:rsidR="0025448C">
      <w:pPr>
        <w:jc w:val="both"/>
      </w:pPr>
    </w:p>
    <w:p w:rsidRDefault="0025448C" w:rsidP="003D5B88" w:rsidR="0025448C">
      <w:pPr>
        <w:jc w:val="both"/>
      </w:pPr>
      <w:r>
        <w:tab/>
        <w:t xml:space="preserve">Obzirom na naprijed navedeno, </w:t>
      </w:r>
      <w:r w:rsidR="00F64A33">
        <w:t>predlažem</w:t>
      </w:r>
      <w:r>
        <w:t xml:space="preserve"> da Sud zakaže Skupštinu vjerovnika, a kako bi izvjestila vjerovnike </w:t>
      </w:r>
      <w:r w:rsidR="00F64A33">
        <w:t>o naprijed navedenom neunovčivi,</w:t>
      </w:r>
      <w:r>
        <w:t xml:space="preserve"> predmet</w:t>
      </w:r>
      <w:r w:rsidR="00F64A33">
        <w:t>ima</w:t>
      </w:r>
      <w:r>
        <w:t xml:space="preserve"> stečajne mase</w:t>
      </w:r>
      <w:r w:rsidR="00F64A33">
        <w:t>, sukladno odredbi čl. 283. st.1 toč. 3 Stečajnog zakona.</w:t>
      </w:r>
    </w:p>
    <w:p w:rsidRDefault="003D5B88" w:rsidP="00336747" w:rsidR="003D5B88">
      <w:pPr>
        <w:jc w:val="both"/>
      </w:pPr>
      <w:r>
        <w:tab/>
      </w:r>
      <w:r>
        <w:tab/>
      </w:r>
    </w:p>
    <w:p w:rsidRDefault="00156359" w:rsidP="00336747" w:rsidR="00AF7DD4">
      <w:pPr>
        <w:jc w:val="both"/>
      </w:pPr>
      <w:r>
        <w:tab/>
      </w:r>
      <w:r>
        <w:tab/>
      </w:r>
      <w:r w:rsidR="00AF7DD4">
        <w:t xml:space="preserve"> </w:t>
      </w:r>
    </w:p>
    <w:p w:rsidRDefault="00AF7DD4" w:rsidP="00336747" w:rsidR="00AF7DD4">
      <w:pPr>
        <w:jc w:val="both"/>
      </w:pPr>
    </w:p>
    <w:p w:rsidRDefault="00656A5A" w:rsidP="00656A5A" w:rsidR="00656A5A">
      <w:pPr>
        <w:jc w:val="both"/>
      </w:pPr>
      <w:r>
        <w:tab/>
      </w:r>
    </w:p>
    <w:p w:rsidRDefault="00656A5A" w:rsidP="00656A5A" w:rsidR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F7DD4">
        <w:t>S</w:t>
      </w:r>
      <w:r w:rsidR="004209E8">
        <w:t>tečajna</w:t>
      </w:r>
      <w:r>
        <w:t xml:space="preserve"> upravitelj</w:t>
      </w:r>
      <w:r w:rsidR="004209E8">
        <w:t>ica</w:t>
      </w:r>
      <w:r>
        <w:t xml:space="preserve"> </w:t>
      </w:r>
    </w:p>
    <w:p w:rsidRDefault="00656A5A" w:rsidP="00656A5A" w:rsidR="00656A5A">
      <w:pPr>
        <w:jc w:val="both"/>
        <w:rPr>
          <w:b/>
        </w:rPr>
      </w:pPr>
    </w:p>
    <w:p w:rsidRDefault="004209E8" w:rsidP="00656A5A" w:rsidR="004209E8">
      <w:pPr>
        <w:ind w:left="36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Odv. Rajka Jagmarev</w:t>
      </w:r>
      <w:r w:rsidR="00285C9F">
        <w:t>ić</w:t>
      </w:r>
    </w:p>
    <w:sectPr w:rsidSect="004569FD" w:rsidR="004209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5D28"/>
    <w:multiLevelType w:val="hybridMultilevel"/>
    <w:tmpl w:val="D50CAE5E"/>
    <w:lvl w:tplc="EFBE03BE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325841"/>
    <w:multiLevelType w:val="hybridMultilevel"/>
    <w:tmpl w:val="B9907050"/>
    <w:lvl w:tplc="10CE1728" w:ilvl="0">
      <w:start w:val="10"/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2BE10675"/>
    <w:multiLevelType w:val="hybridMultilevel"/>
    <w:tmpl w:val="90B04C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5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74249A0"/>
    <w:multiLevelType w:val="hybridMultilevel"/>
    <w:tmpl w:val="24C03894"/>
    <w:lvl w:tplc="6D56EE8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8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9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5CAE4B24"/>
    <w:multiLevelType w:val="hybridMultilevel"/>
    <w:tmpl w:val="AC4A4680"/>
    <w:lvl w:tplc="EDCC5B58" w:ilvl="0"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2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7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3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0A5"/>
    <w:rsid w:val="00007FAD"/>
    <w:rsid w:val="000923BF"/>
    <w:rsid w:val="0011060F"/>
    <w:rsid w:val="00151CDB"/>
    <w:rsid w:val="00156359"/>
    <w:rsid w:val="001820DE"/>
    <w:rsid w:val="001A6809"/>
    <w:rsid w:val="001B5531"/>
    <w:rsid w:val="001C3B26"/>
    <w:rsid w:val="001F436C"/>
    <w:rsid w:val="001F5E9D"/>
    <w:rsid w:val="00204605"/>
    <w:rsid w:val="00216B5F"/>
    <w:rsid w:val="00220C34"/>
    <w:rsid w:val="0025448C"/>
    <w:rsid w:val="00285C9F"/>
    <w:rsid w:val="00286EE4"/>
    <w:rsid w:val="002C6705"/>
    <w:rsid w:val="002D2F7C"/>
    <w:rsid w:val="002D39F4"/>
    <w:rsid w:val="002D6996"/>
    <w:rsid w:val="0032782A"/>
    <w:rsid w:val="00336747"/>
    <w:rsid w:val="00341FC2"/>
    <w:rsid w:val="0037409F"/>
    <w:rsid w:val="003A4644"/>
    <w:rsid w:val="003A7AD2"/>
    <w:rsid w:val="003D5B88"/>
    <w:rsid w:val="00412D90"/>
    <w:rsid w:val="004202FD"/>
    <w:rsid w:val="004209E8"/>
    <w:rsid w:val="004569FD"/>
    <w:rsid w:val="00457B25"/>
    <w:rsid w:val="00471033"/>
    <w:rsid w:val="00471F2D"/>
    <w:rsid w:val="0047344D"/>
    <w:rsid w:val="004E100E"/>
    <w:rsid w:val="00526963"/>
    <w:rsid w:val="00570D3C"/>
    <w:rsid w:val="005A3A43"/>
    <w:rsid w:val="005E52E1"/>
    <w:rsid w:val="00656A5A"/>
    <w:rsid w:val="006640E4"/>
    <w:rsid w:val="00673D7A"/>
    <w:rsid w:val="006A5729"/>
    <w:rsid w:val="006D3941"/>
    <w:rsid w:val="006D5847"/>
    <w:rsid w:val="006E4A6F"/>
    <w:rsid w:val="006F0772"/>
    <w:rsid w:val="00747B62"/>
    <w:rsid w:val="00766748"/>
    <w:rsid w:val="007A7312"/>
    <w:rsid w:val="007B39DA"/>
    <w:rsid w:val="007B4BE7"/>
    <w:rsid w:val="007C10A5"/>
    <w:rsid w:val="007E3C28"/>
    <w:rsid w:val="00804394"/>
    <w:rsid w:val="0080722F"/>
    <w:rsid w:val="00862D24"/>
    <w:rsid w:val="00876133"/>
    <w:rsid w:val="00883C5E"/>
    <w:rsid w:val="008A580C"/>
    <w:rsid w:val="008B45AA"/>
    <w:rsid w:val="008C2D63"/>
    <w:rsid w:val="008C7DF6"/>
    <w:rsid w:val="008D2016"/>
    <w:rsid w:val="008D3543"/>
    <w:rsid w:val="0097391C"/>
    <w:rsid w:val="009A1333"/>
    <w:rsid w:val="009B5812"/>
    <w:rsid w:val="00A076E5"/>
    <w:rsid w:val="00A45523"/>
    <w:rsid w:val="00A517B2"/>
    <w:rsid w:val="00A83702"/>
    <w:rsid w:val="00AB01BF"/>
    <w:rsid w:val="00AF5B8D"/>
    <w:rsid w:val="00AF7DD4"/>
    <w:rsid w:val="00B30B6D"/>
    <w:rsid w:val="00B310A4"/>
    <w:rsid w:val="00B8483A"/>
    <w:rsid w:val="00BC139D"/>
    <w:rsid w:val="00BD7099"/>
    <w:rsid w:val="00C13D40"/>
    <w:rsid w:val="00C17D7D"/>
    <w:rsid w:val="00C17D96"/>
    <w:rsid w:val="00C64C5C"/>
    <w:rsid w:val="00C806EB"/>
    <w:rsid w:val="00C96774"/>
    <w:rsid w:val="00CA1BC2"/>
    <w:rsid w:val="00CC0393"/>
    <w:rsid w:val="00CF1FDD"/>
    <w:rsid w:val="00D0424D"/>
    <w:rsid w:val="00D13DBE"/>
    <w:rsid w:val="00D67DDC"/>
    <w:rsid w:val="00DA4D6E"/>
    <w:rsid w:val="00E73D75"/>
    <w:rsid w:val="00EC73D1"/>
    <w:rsid w:val="00ED7325"/>
    <w:rsid w:val="00EF5A5E"/>
    <w:rsid w:val="00F577C3"/>
    <w:rsid w:val="00F64A33"/>
    <w:rsid w:val="00F82D62"/>
    <w:rsid w:val="00F8486D"/>
    <w:rsid w:val="00FB3F18"/>
    <w:rsid w:val="00FC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A5A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link w:val="Naslov2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link w:val="Tijeloteksta"/>
    <w:rsid w:val="00656A5A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ListParagraph1" w:type="paragraph">
    <w:name w:val="List Paragraph1"/>
    <w:basedOn w:val="Normal"/>
    <w:uiPriority w:val="34"/>
    <w:qFormat/>
    <w:rsid w:val="00656A5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Textbody" w:type="paragraph">
    <w:name w:val="Text body"/>
    <w:basedOn w:val="Normal"/>
    <w:rsid w:val="00336747"/>
    <w:pPr>
      <w:suppressAutoHyphens/>
      <w:autoSpaceDN w:val="false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DD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F7DD4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84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8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8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8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8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Textbody" w:type="paragraph">
    <w:name w:val="Text body"/>
    <w:basedOn w:val="Normal"/>
    <w:rsid w:val="00336747"/>
    <w:pPr>
      <w:suppressAutoHyphens/>
      <w:autoSpaceDN w:val="0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DD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F7DD4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84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8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8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8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8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1454</properties:Characters>
  <properties:Lines>47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40</vt:lpstr>
      <vt:lpstr>40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2019-01-14T11:02:00Z</dcterms:created>
  <dc:creator>Jure</dc:creator>
  <cp:lastModifiedBy>Valentina Delač</cp:lastModifiedBy>
  <cp:lastPrinted>2018-12-13T09:06:00Z</cp:lastPrinted>
  <dcterms:modified xmlns:xsi="http://www.w3.org/2001/XMLSchema-instance" xsi:type="dcterms:W3CDTF">2019-01-14T11:03:00Z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St-2039/2013-169 / Podnesak - Podnesak (STEČAJ TEHNOPANELI  podnesak sa prijedlogom dnevnog reda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