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f3c1" w14:paraId="611f3c1" w:rsidRDefault="0051390F" w:rsidP="0051390F" w:rsidR="0051390F" w:rsidRPr="00597E50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  <w:bookmarkStart w:name="_GoBack" w:id="0"/>
      <w:bookmarkEnd w:id="0"/>
    </w:p>
    <w:p w:rsidRDefault="0051390F" w:rsidP="0051390F" w:rsidR="0051390F" w:rsidRPr="00597E50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597E50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597E5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7E50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597E50"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51390F" w:rsidP="0051390F" w:rsidR="0051390F" w:rsidRPr="00597E50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597E50"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51390F" w:rsidP="0051390F" w:rsidR="0051390F" w:rsidRPr="00597E50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597E50"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51390F" w:rsidP="0051390F" w:rsidR="0051390F" w:rsidRPr="00597E50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 w:rsidRPr="00597E50"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597E50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597E50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597E50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</w:t>
      </w:r>
      <w:r w:rsidR="00034133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>Poslovni broj:</w:t>
      </w:r>
      <w:r w:rsidR="00034133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4 St-235/16-9</w:t>
      </w:r>
      <w:r w:rsidRPr="00597E50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</w:p>
    <w:p w:rsidRDefault="0051390F" w:rsidP="0051390F" w:rsidR="0051390F" w:rsidRPr="00597E50">
      <w:pPr>
        <w:pStyle w:val="Zaglavlje"/>
        <w:jc w:val="right"/>
      </w:pPr>
    </w:p>
    <w:p w:rsidRDefault="0051390F" w:rsidP="0051390F" w:rsidR="0051390F" w:rsidRPr="00597E5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 w:rsidRPr="00597E50">
      <w:pPr>
        <w:pStyle w:val="Naslov2"/>
        <w:rPr>
          <w:b w:val="false"/>
          <w:szCs w:val="24"/>
        </w:rPr>
      </w:pPr>
      <w:r w:rsidRPr="00597E50">
        <w:rPr>
          <w:b w:val="false"/>
          <w:szCs w:val="24"/>
        </w:rPr>
        <w:t>R J E Š E NJ E</w:t>
      </w:r>
    </w:p>
    <w:p w:rsidRDefault="0051390F" w:rsidP="0051390F" w:rsidR="0051390F" w:rsidRPr="00597E5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51390F" w:rsidP="0051390F" w:rsidR="0051390F" w:rsidRPr="00597E5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</w:t>
      </w:r>
      <w:r w:rsidR="00034133" w:rsidRPr="00034133">
        <w:rPr>
          <w:rFonts w:cs="Times New Roman" w:hAnsi="Times New Roman" w:ascii="Times New Roman"/>
          <w:sz w:val="24"/>
          <w:szCs w:val="24"/>
        </w:rPr>
        <w:t>u stečajnom predmetu povodom prijedloga podnositelja FINA, RC Zagreb, Podružnica Varaždin, A. Cesarca 2, OIB: 85821130368, za pokretanje stečajnog postupka nad dužnikom BALL d.o.o., OIB: 04029384653 sa sjedištem u Glavna 67, Palovec</w:t>
      </w:r>
      <w:r w:rsidRPr="00597E50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31. ožujka</w:t>
      </w:r>
      <w:r w:rsidRPr="00597E50"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51390F" w:rsidP="0051390F" w:rsidR="0051390F" w:rsidRPr="00597E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 w:rsidRPr="00597E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034133" w:rsidR="0051390F" w:rsidRPr="00597E5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1. Ročište radi očitovanja o prijedlogu za otvaranje stečajnog postupka te radi rasprave i odlučivanja o otvaranju stečajnog postupka (čl. 123. i 128. SZ-a) nad dužnikom </w:t>
      </w:r>
      <w:r w:rsidR="00034133" w:rsidRPr="00034133">
        <w:rPr>
          <w:rFonts w:cs="Times New Roman" w:hAnsi="Times New Roman" w:ascii="Times New Roman"/>
          <w:sz w:val="24"/>
          <w:szCs w:val="24"/>
        </w:rPr>
        <w:t>BALL d.o.o., OIB: 04029384653 sa sjedištem u Glavna 67, Palovec</w:t>
      </w:r>
      <w:r w:rsidRPr="00597E50">
        <w:rPr>
          <w:rFonts w:cs="Times New Roman" w:hAnsi="Times New Roman" w:ascii="Times New Roman"/>
          <w:sz w:val="24"/>
          <w:szCs w:val="24"/>
        </w:rPr>
        <w:t xml:space="preserve"> zakazuje se kod ovog suda, soba broj 230/II za dan:</w:t>
      </w:r>
    </w:p>
    <w:p w:rsidRDefault="00034133" w:rsidP="0051390F" w:rsidR="0051390F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svibnja</w:t>
      </w:r>
      <w:r w:rsidR="0051390F" w:rsidRPr="00597E50">
        <w:rPr>
          <w:rFonts w:cs="Times New Roman" w:hAnsi="Times New Roman" w:ascii="Times New Roman"/>
          <w:sz w:val="24"/>
          <w:szCs w:val="24"/>
        </w:rPr>
        <w:t xml:space="preserve"> 2017. u </w:t>
      </w:r>
      <w:r>
        <w:rPr>
          <w:rFonts w:cs="Times New Roman" w:hAnsi="Times New Roman" w:ascii="Times New Roman"/>
          <w:sz w:val="24"/>
          <w:szCs w:val="24"/>
        </w:rPr>
        <w:t>10,0</w:t>
      </w:r>
      <w:r w:rsidR="0051390F">
        <w:rPr>
          <w:rFonts w:cs="Times New Roman" w:hAnsi="Times New Roman" w:ascii="Times New Roman"/>
          <w:sz w:val="24"/>
          <w:szCs w:val="24"/>
        </w:rPr>
        <w:t>0</w:t>
      </w:r>
      <w:r w:rsidR="0051390F" w:rsidRPr="00597E50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na koje se dostavom prijepisa ovoga rješenja pozivaju pristupiti: </w:t>
      </w:r>
    </w:p>
    <w:p w:rsidRDefault="0051390F" w:rsidP="0051390F" w:rsidR="0051390F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predlagatelj, FINA, RC Zagreb, Podružnica Varaždin, A. Cesarca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1390F" w:rsidP="0051390F" w:rsidR="0051390F" w:rsidRPr="00597E50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direktor, </w:t>
      </w:r>
      <w:r w:rsidR="00034133">
        <w:rPr>
          <w:rFonts w:cs="Times New Roman" w:hAnsi="Times New Roman" w:ascii="Times New Roman"/>
          <w:sz w:val="24"/>
          <w:szCs w:val="24"/>
        </w:rPr>
        <w:t>Stjepan Palatinuš</w:t>
      </w:r>
      <w:r>
        <w:rPr>
          <w:rFonts w:cs="Times New Roman" w:hAnsi="Times New Roman" w:ascii="Times New Roman"/>
          <w:sz w:val="24"/>
          <w:szCs w:val="24"/>
        </w:rPr>
        <w:t xml:space="preserve">, OIB: </w:t>
      </w:r>
      <w:r w:rsidR="00034133">
        <w:rPr>
          <w:rFonts w:cs="Times New Roman" w:hAnsi="Times New Roman" w:ascii="Times New Roman"/>
          <w:sz w:val="24"/>
          <w:szCs w:val="24"/>
        </w:rPr>
        <w:t>86314787507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1390F" w:rsidP="0051390F" w:rsidR="0051390F" w:rsidRPr="00597E50">
      <w:pPr>
        <w:pStyle w:val="Odlomakpopisa"/>
        <w:spacing w:lineRule="auto" w:line="240" w:after="0"/>
        <w:ind w:left="1395"/>
        <w:jc w:val="both"/>
      </w:pPr>
    </w:p>
    <w:p w:rsidRDefault="0051390F" w:rsidP="0051390F" w:rsidR="0051390F" w:rsidRPr="00597E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31. ožujka</w:t>
      </w:r>
      <w:r w:rsidRPr="00597E50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</w:r>
      <w:r w:rsidRPr="00597E50"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Iris Hatvalić Nemec, v.r. </w:t>
      </w:r>
    </w:p>
    <w:p w:rsidRDefault="0051390F" w:rsidP="0051390F" w:rsidR="005139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51390F" w:rsidP="0051390F" w:rsidR="0051390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 w:rsidRPr="00597E50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90F" w:rsidP="0051390F" w:rsidR="0051390F" w:rsidRPr="00597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DNA:</w:t>
      </w:r>
    </w:p>
    <w:p w:rsidRDefault="0051390F" w:rsidP="0051390F" w:rsidR="0051390F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7E50">
        <w:rPr>
          <w:rFonts w:cs="Times New Roman" w:hAnsi="Times New Roman" w:ascii="Times New Roman"/>
          <w:sz w:val="24"/>
          <w:szCs w:val="24"/>
        </w:rPr>
        <w:t>predlagatelj, FINA, RC Zagreb, Podružnica Varaždin, A. Cesarca 2</w:t>
      </w:r>
    </w:p>
    <w:p w:rsidRDefault="0051390F" w:rsidP="00034133" w:rsidR="0051390F" w:rsidRPr="0003413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direktor, </w:t>
      </w:r>
      <w:r w:rsidR="00034133">
        <w:rPr>
          <w:rFonts w:cs="Times New Roman" w:hAnsi="Times New Roman" w:ascii="Times New Roman"/>
          <w:sz w:val="24"/>
          <w:szCs w:val="24"/>
        </w:rPr>
        <w:t>Stjepan Palatinuš, OIB: 86314787507</w:t>
      </w:r>
      <w:r w:rsidRPr="00034133">
        <w:rPr>
          <w:rFonts w:cs="Times New Roman" w:hAnsi="Times New Roman" w:ascii="Times New Roman"/>
          <w:sz w:val="24"/>
          <w:szCs w:val="24"/>
        </w:rPr>
        <w:t>.</w:t>
      </w:r>
    </w:p>
    <w:p w:rsidRDefault="00066EE5" w:rsidR="00066EE5"/>
    <w:sectPr w:rsidSect="00B361AE" w:rsidR="00066EE5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1F2" w:rsidR="00000000">
      <w:pPr>
        <w:spacing w:lineRule="auto" w:line="240" w:after="0"/>
      </w:pPr>
      <w:r>
        <w:separator/>
      </w:r>
    </w:p>
  </w:endnote>
  <w:endnote w:id="0" w:type="continuationSeparator">
    <w:p w:rsidRDefault="00DD51F2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1F2" w:rsidR="00000000">
      <w:pPr>
        <w:spacing w:lineRule="auto" w:line="240" w:after="0"/>
      </w:pPr>
      <w:r>
        <w:separator/>
      </w:r>
    </w:p>
  </w:footnote>
  <w:footnote w:id="0" w:type="continuationSeparator">
    <w:p w:rsidRDefault="00DD51F2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1F2" w:rsidR="00192F43">
    <w:pPr>
      <w:pStyle w:val="Zaglavlje"/>
    </w:pPr>
  </w:p>
  <w:p w:rsidRDefault="00DD51F2" w:rsidR="009F23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doNotDisplayPageBoundaries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390F"/>
    <w:rsid w:val="00034133"/>
    <w:rsid w:val="00066EE5"/>
    <w:rsid w:val="0051390F"/>
    <w:rsid w:val="007B484E"/>
    <w:rsid w:val="00DD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390F"/>
  </w:style>
  <w:style w:styleId="Naslov2" w:type="paragraph">
    <w:name w:val="heading 2"/>
    <w:basedOn w:val="Normal"/>
    <w:next w:val="Normal"/>
    <w:link w:val="Naslov2Char"/>
    <w:qFormat/>
    <w:rsid w:val="0051390F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1390F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51390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1390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1390F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390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39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1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1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1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1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390F"/>
  </w:style>
  <w:style w:styleId="Naslov2" w:type="paragraph">
    <w:name w:val="heading 2"/>
    <w:basedOn w:val="Normal"/>
    <w:next w:val="Normal"/>
    <w:link w:val="Naslov2Char"/>
    <w:qFormat/>
    <w:rsid w:val="0051390F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1390F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51390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1390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1390F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390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39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1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1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1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1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BALL društvo s ograničenom odgovornošću za proizvodnju tekstilnih proizvoda, trgovinu i usluge zastupanog po punomoćniku Stjepan Palatinuš</izvorni_sadrzaj>
    <derivirana_varijabla naziv="DomainObject.Predmet.ProtustrankaFormated_1">  BALL društvo s ograničenom odgovornošću za proizvodnju tekstilnih proizvoda, trgovinu i usluge zastupanog po punomoćniku Stjepan Palatinuš</derivirana_varijabla>
  </DomainObject.Predmet.ProtustrankaFormated>
  <DomainObject.Predmet.ProtustrankaFormatedOIB>
    <izvorni_sadrzaj>  BALL društvo s ograničenom odgovornošću za proizvodnju tekstilnih proizvoda, trgovinu i usluge, OIB 04029384653 zastupanog po punomoćniku Stjepan Palatinuš</izvorni_sadrzaj>
    <derivirana_varijabla naziv="DomainObject.Predmet.ProtustrankaFormatedOIB_1">  BALL društvo s ograničenom odgovornošću za proizvodnju tekstilnih proizvoda, trgovinu i usluge, OIB 04029384653 zastupanog po punomoćniku Stjepan Palatinuš</derivirana_varijabla>
  </DomainObject.Predmet.ProtustrankaFormatedOIB>
  <DomainObject.Predmet.ProtustrankaFormatedWithAdress>
    <izvorni_sadrzaj> BALL društvo s ograničenom odgovornošću za proizvodnju tekstilnih proizvoda, trgovinu i usluge, Glavna 67, 40000 Palovec zastupanog po punomoćniku Stjepan Palatinuš</izvorni_sadrzaj>
    <derivirana_varijabla naziv="DomainObject.Predmet.ProtustrankaFormatedWithAdress_1"> BALL društvo s ograničenom odgovornošću za proizvodnju tekstilnih proizvoda, trgovinu i usluge, Glavna 67, 40000 Palovec zastupanog po punomoćniku Stjepan Palatinuš</derivirana_varijabla>
  </DomainObject.Predmet.ProtustrankaFormatedWithAdress>
  <DomainObject.Predmet.ProtustrankaFormatedWithAdressOIB>
    <izvorni_sadrzaj> BALL društvo s ograničenom odgovornošću za proizvodnju tekstilnih proizvoda, trgovinu i usluge, OIB 04029384653, Glavna 67, 40000 Palovec zastupanog po punomoćniku Stjepan Palatinuš</izvorni_sadrzaj>
    <derivirana_varijabla naziv="DomainObject.Predmet.ProtustrankaFormatedWithAdressOIB_1"> BALL društvo s ograničenom odgovornošću za proizvodnju tekstilnih proizvoda, trgovinu i usluge, OIB 04029384653, Glavna 67, 40000 Palovec zastupanog po punomoćniku Stjepan Palatinuš</derivirana_varijabla>
  </DomainObject.Predmet.ProtustrankaFormatedWithAdressOIB>
  <DomainObject.Predmet.ProtustrankaWithAdress>
    <izvorni_sadrzaj>BALL društvo s ograničenom odgovornošću za proizvodnju tekstilnih proizvoda, trgovinu i usluge Glavna 67, 40000 Palovec</izvorni_sadrzaj>
    <derivirana_varijabla naziv="DomainObject.Predmet.ProtustrankaWithAdress_1">BALL društvo s ograničenom odgovornošću za proizvodnju tekstilnih proizvoda, trgovinu i usluge Glavna 67, 40000 Palovec</derivirana_varijabla>
  </DomainObject.Predmet.ProtustrankaWithAdress>
  <DomainObject.Predmet.ProtustrankaWithAdressOIB>
    <izvorni_sadrzaj>BALL društvo s ograničenom odgovornošću za proizvodnju tekstilnih proizvoda, trgovinu i usluge, OIB 04029384653, Glavna 67, 40000 Palovec</izvorni_sadrzaj>
    <derivirana_varijabla naziv="DomainObject.Predmet.ProtustrankaWithAdressOIB_1">BALL društvo s ograničenom odgovornošću za proizvodnju tekstilnih proizvoda, trgovinu i usluge, OIB 04029384653, Glavna 67, 40000 Palovec</derivirana_varijabla>
  </DomainObject.Predmet.ProtustrankaWithAdressOIB>
  <DomainObject.Predmet.ProtustrankaNazivFormated>
    <izvorni_sadrzaj>BALL društvo s ograničenom odgovornošću za proizvodnju tekstilnih proizvoda, trgovinu i usluge</izvorni_sadrzaj>
    <derivirana_varijabla naziv="DomainObject.Predmet.ProtustrankaNazivFormated_1">BALL društvo s ograničenom odgovornošću za proizvodnju tekstilnih proizvoda, trgovinu i usluge</derivirana_varijabla>
  </DomainObject.Predmet.ProtustrankaNazivFormated>
  <DomainObject.Predmet.ProtustrankaNazivFormatedOIB>
    <izvorni_sadrzaj>BALL društvo s ograničenom odgovornošću za proizvodnju tekstilnih proizvoda, trgovinu i usluge, OIB 04029384653</izvorni_sadrzaj>
    <derivirana_varijabla naziv="DomainObject.Predmet.ProtustrankaNazivFormatedOIB_1">BALL društvo s ograničenom odgovornošću za proizvodnju tekstilnih proizvoda, trgovinu i usluge, OIB 04029384653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415884.90</izvorni_sadrzaj>
    <derivirana_varijabla naziv="DomainObject.Predmet.TrenutnaVrijednost_1">415884.90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BALL društvo s ograničenom odgovornošću za proizvodnju tekstilnih proizvoda, trgovinu i usluge zastupanog po punomoćniku Stjepan Palatinuš</item>
    </izvorni_sadrzaj>
    <derivirana_varijabla naziv="DomainObject.Predmet.ProtuStrankaListFormated_1">
      <item>BALL društvo s ograničenom odgovornošću za proizvodnju tekstilnih proizvoda, trgovinu i usluge zastupanog po punomoćniku Stjepan Palatinuš</item>
    </derivirana_varijabla>
  </DomainObject.Predmet.ProtuStrankaListFormated>
  <DomainObject.Predmet.ProtuStrankaListFormatedOIB>
    <izvorni_sadrzaj>
      <item>BALL društvo s ograničenom odgovornošću za proizvodnju tekstilnih proizvoda, trgovinu i usluge, OIB 04029384653 zastupanog po punomoćniku Stjepan Palatinuš</item>
    </izvorni_sadrzaj>
    <derivirana_varijabla naziv="DomainObject.Predmet.ProtuStrankaListFormatedOIB_1">
      <item>BALL društvo s ograničenom odgovornošću za proizvodnju tekstilnih proizvoda, trgovinu i usluge, OIB 04029384653 zastupanog po punomoćniku Stjepan Palatinuš</item>
    </derivirana_varijabla>
  </DomainObject.Predmet.ProtuStrankaListFormatedOIB>
  <DomainObject.Predmet.ProtuStrankaListFormatedWithAdress>
    <izvorni_sadrzaj>
      <item>BALL društvo s ograničenom odgovornošću za proizvodnju tekstilnih proizvoda, trgovinu i usluge, Glavna 67, 40000 Palovec zastupanog po punomoćniku Stjepan Palatinuš</item>
    </izvorni_sadrzaj>
    <derivirana_varijabla naziv="DomainObject.Predmet.ProtuStrankaListFormatedWithAdress_1">
      <item>BALL društvo s ograničenom odgovornošću za proizvodnju tekstilnih proizvoda, trgovinu i usluge, Glavna 67, 40000 Palovec zastupanog po punomoćniku Stjepan Palatinuš</item>
    </derivirana_varijabla>
  </DomainObject.Predmet.ProtuStrankaListFormatedWithAdress>
  <DomainObject.Predmet.ProtuStrankaListFormatedWithAdressOIB>
    <izvorni_sadrzaj>
      <item>BALL društvo s ograničenom odgovornošću za proizvodnju tekstilnih proizvoda, trgovinu i usluge, OIB 04029384653, Glavna 67, 40000 Palovec zastupanog po punomoćniku Stjepan Palatinuš</item>
    </izvorni_sadrzaj>
    <derivirana_varijabla naziv="DomainObject.Predmet.ProtuStrankaListFormatedWithAdressOIB_1">
      <item>BALL društvo s ograničenom odgovornošću za proizvodnju tekstilnih proizvoda, trgovinu i usluge, OIB 04029384653, Glavna 67, 40000 Palovec zastupanog po punomoćniku Stjepan Palatinuš</item>
    </derivirana_varijabla>
  </DomainObject.Predmet.ProtuStrankaListFormatedWithAdressOIB>
  <DomainObject.Predmet.ProtuStrankaListNazivFormated>
    <izvorni_sadrzaj>
      <item>BALL društvo s ograničenom odgovornošću za proizvodnju tekstilnih proizvoda, trgovinu i usluge</item>
    </izvorni_sadrzaj>
    <derivirana_varijabla naziv="DomainObject.Predmet.ProtuStrankaListNazivFormated_1">
      <item>BALL društvo s ograničenom odgovornošću za proizvodnju tekstilnih proizvoda, trgovinu i usluge</item>
    </derivirana_varijabla>
  </DomainObject.Predmet.ProtuStrankaListNazivFormated>
  <DomainObject.Predmet.ProtuStrankaListNazivFormatedOIB>
    <izvorni_sadrzaj>
      <item>BALL društvo s ograničenom odgovornošću za proizvodnju tekstilnih proizvoda, trgovinu i usluge, OIB 04029384653</item>
    </izvorni_sadrzaj>
    <derivirana_varijabla naziv="DomainObject.Predmet.ProtuStrankaListNazivFormatedOIB_1">
      <item>BALL društvo s ograničenom odgovornošću za proizvodnju tekstilnih proizvoda, trgovinu i usluge, OIB 04029384653</item>
    </derivirana_varijabla>
  </DomainObject.Predmet.ProtuStrankaListNazivFormatedOIB>
  <DomainObject.Predmet.OstaliListFormated>
    <izvorni_sadrzaj>
      <item>Sudski registar</item>
      <item>Županijsko državno odvjetništvo u Varaždinu</item>
      <item>Stjepan Palatinuš punomoćnik sudionika u postupku BALL društvo s ograničenom odgovornošću za proizvodnju tekstilnih proizvoda, trgovinu i usluge</item>
    </izvorni_sadrzaj>
    <derivirana_varijabla naziv="DomainObject.Predmet.OstaliListFormated_1">
      <item>Sudski registar</item>
      <item>Županijsko državno odvjetništvo u Varaždinu</item>
      <item>Stjepan Palatinuš punomoćnik sudionika u postupku BALL društvo s ograničenom odgovornošću za proizvodnju tekstilnih proizvoda,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Stjepan Palatinuš, OIB 86314787507 punomoćnik sudionika u postupku BALL društvo s ograničenom odgovornošću za proizvodnju tekstilnih proizvoda, trgovinu i usluge</item>
    </izvorni_sadrzaj>
    <derivirana_varijabla naziv="DomainObject.Predmet.OstaliListFormatedOIB_1">
      <item>Sudski registar</item>
      <item>Županijsko državno odvjetništvo u Varaždinu</item>
      <item>Stjepan Palatinuš, OIB 86314787507 punomoćnik sudionika u postupku BALL društvo s ograničenom odgovornošću za proizvodnju tekstilnih proizvoda,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Stjepan Palatinuš, Vladimira Nazora 70a, 40000 Lopatinec punomoćnik sudionika u postupku BALL društvo s ograničenom odgovornošću za proizvodnju tekstilnih proizvoda, trgovinu i usluge</item>
    </izvorni_sadrzaj>
    <derivirana_varijabla naziv="DomainObject.Predmet.OstaliListFormatedWithAdress_1">
      <item>Sudski registar</item>
      <item>Županijsko državno odvjetništvo u Varaždinu</item>
      <item>Stjepan Palatinuš, Vladimira Nazora 70a, 40000 Lopatinec punomoćnik sudionika u postupku BALL društvo s ograničenom odgovornošću za proizvodnju tekstilnih proizvoda,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Stjepan Palatinuš, OIB 86314787507, Vladimira Nazora 70a, 40000 Lopatinec punomoćnik sudionika u postupku BALL društvo s ograničenom odgovornošću za proizvodnju tekstilnih proizvoda, trgovinu i usluge</item>
    </izvorni_sadrzaj>
    <derivirana_varijabla naziv="DomainObject.Predmet.OstaliListFormatedWithAdressOIB_1">
      <item>Sudski registar</item>
      <item>Županijsko državno odvjetništvo u Varaždinu</item>
      <item>Stjepan Palatinuš, OIB 86314787507, Vladimira Nazora 70a, 40000 Lopatinec punomoćnik sudionika u postupku BALL društvo s ograničenom odgovornošću za proizvodnju tekstilnih proizvoda,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Stjepan Palatinuš</item>
    </izvorni_sadrzaj>
    <derivirana_varijabla naziv="DomainObject.Predmet.OstaliListNazivFormated_1">
      <item>Sudski registar</item>
      <item>Županijsko državno odvjetništvo u Varaždinu</item>
      <item>Stjepan Palatinuš</item>
    </derivirana_varijabla>
  </DomainObject.Predmet.OstaliListNazivFormated>
  <DomainObject.Predmet.OstaliListNazivFormatedOIB>
    <izvorni_sadrzaj>
      <item>Sudski registar</item>
      <item>Županijsko državno odvjetništvo u Varaždinu</item>
      <item>Stjepan Palatinuš, OIB 86314787507</item>
    </izvorni_sadrzaj>
    <derivirana_varijabla naziv="DomainObject.Predmet.OstaliListNazivFormatedOIB_1">
      <item>Sudski registar</item>
      <item>Županijsko državno odvjetništvo u Varaždinu</item>
      <item>Stjepan Palatinuš, OIB 86314787507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BALL društvo s ograničenom odgovornošću za proizvodnju tekstilnih proizvoda, trgovinu i usluge</izvorni_sadrzaj>
    <derivirana_varijabla naziv="DomainObject.Predmet.ProtustrankaIDrugi_1">BALL društvo s ograničenom odgovornošću za proizvodnju tekstilnih proizvoda,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BALL društvo s ograničenom odgovornošću za proizvodnju tekstilnih proizvoda, trgovinu i usluge, OIB 04029384653, Glavna 67, 40000 Palovec</izvorni_sadrzaj>
    <derivirana_varijabla naziv="DomainObject.Predmet.ProtustrankaIDrugiAdressOIB_1">BALL društvo s ograničenom odgovornošću za proizvodnju tekstilnih proizvoda, trgovinu i usluge, OIB 04029384653, Glavna 67, 40000 Palovec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BALL društvo s ograničenom odgovornošću za proizvodnju tekstilnih proizvoda, trgovinu i usluge</item>
      <item>Sudski registar</item>
      <item>Županijsko državno odvjetništvo u Varaždinu</item>
      <item>Stjepan Palatinuš</item>
    </izvorni_sadrzaj>
    <derivirana_varijabla naziv="DomainObject.Predmet.SudioniciListNaziv_1">
      <item>Financijska agencija</item>
      <item>BALL društvo s ograničenom odgovornošću za proizvodnju tekstilnih proizvoda, trgovinu i usluge</item>
      <item>Sudski registar</item>
      <item>Županijsko državno odvjetništvo u Varaždinu</item>
      <item>Stjepan Palatinuš</item>
    </derivirana_varijabla>
  </DomainObject.Predmet.SudioniciListNaziv>
  <DomainObject.Predmet.SudioniciListAdressOIB>
    <izvorni_sadrzaj>
      <item>Financijska agencija, OIB 85821130368, A. Cesarca 2,42000 Varaždin</item>
      <item>BALL društvo s ograničenom odgovornošću za proizvodnju tekstilnih proizvoda, trgovinu i usluge, OIB 04029384653, Glavna 67,40000 Palovec</item>
      <item>Sudski registar</item>
      <item>Županijsko državno odvjetništvo u Varaždinu</item>
      <item>Stjepan Palatinuš, OIB 86314787507, Vladimira Nazora 70a,40000 Lopatinec</item>
    </izvorni_sadrzaj>
    <derivirana_varijabla naziv="DomainObject.Predmet.SudioniciListAdressOIB_1">
      <item>Financijska agencija, OIB 85821130368, A. Cesarca 2,42000 Varaždin</item>
      <item>BALL društvo s ograničenom odgovornošću za proizvodnju tekstilnih proizvoda, trgovinu i usluge, OIB 04029384653, Glavna 67,40000 Palovec</item>
      <item>Sudski registar</item>
      <item>Županijsko državno odvjetništvo u Varaždinu</item>
      <item>Stjepan Palatinuš, OIB 86314787507, Vladimira Nazora 70a,40000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04029384653</item>
      <item>, OIB null</item>
      <item>, OIB null</item>
      <item>, OIB 86314787507</item>
    </izvorni_sadrzaj>
    <derivirana_varijabla naziv="DomainObject.Predmet.SudioniciListNazivOIB_1">
      <item>, OIB 85821130368</item>
      <item>, OIB 04029384653</item>
      <item>, OIB null</item>
      <item>, OIB null</item>
      <item>, OIB 86314787507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1078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2017-03-31T11:51:00Z</dcterms:created>
  <dc:creator>Katarina Breški</dc:creator>
  <cp:lastModifiedBy>Katarina Breški</cp:lastModifiedBy>
  <cp:lastPrinted>2017-03-31T11:55:00Z</cp:lastPrinted>
  <dcterms:modified xmlns:xsi="http://www.w3.org/2001/XMLSchema-instance" xsi:type="dcterms:W3CDTF">2017-03-31T11:57:00Z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