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b36d" w14:paraId="51bb36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C72715" w:rsidR="00C72715" w:rsidRPr="00C72715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2715" w:rsidP="00C72715" w:rsidR="00C72715" w:rsidRPr="00C72715">
      <w:pPr>
        <w:spacing w:after="0"/>
        <w:jc w:val="right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>6. St-606/2017-4</w:t>
      </w:r>
    </w:p>
    <w:p w:rsidRDefault="00C72715" w:rsidP="00C72715" w:rsidR="00C72715" w:rsidRPr="00C72715">
      <w:pPr>
        <w:spacing w:after="0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center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>U    I M E   R E P U B L I K E   H R V A T S K E</w:t>
      </w:r>
    </w:p>
    <w:p w:rsidRDefault="00C72715" w:rsidP="00C72715" w:rsidR="00C72715" w:rsidRPr="00C72715">
      <w:pPr>
        <w:spacing w:after="0"/>
        <w:jc w:val="center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center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>R J E Š E N J E</w:t>
      </w:r>
    </w:p>
    <w:p w:rsidRDefault="00C72715" w:rsidP="00C72715" w:rsidR="00C72715" w:rsidRPr="00C72715">
      <w:pPr>
        <w:spacing w:after="0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ZOJA-PROMET d.o.o. za trgovinu i usluge, Šenkovec, Zagrebačka 75, MBS: 080126234, OIB: 39126357032, kojeg zastupa punomoćnik Hrvoje Borak, odvjetnik u Odvjetničkom društvu Đerek i Partnerti j.t.d., iz Zagreba, 6. rujna 2017.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center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>r i j e š i o   j e</w:t>
      </w:r>
    </w:p>
    <w:p w:rsidRDefault="00C72715" w:rsidP="00C72715" w:rsidR="00C72715" w:rsidRPr="00C72715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b/>
          <w:lang w:eastAsia="zh-CN"/>
        </w:rPr>
        <w:tab/>
      </w:r>
      <w:r w:rsidRPr="00C72715">
        <w:rPr>
          <w:rFonts w:cs="Times New Roman" w:eastAsia="SimSun"/>
          <w:lang w:eastAsia="zh-CN"/>
        </w:rPr>
        <w:t>Obustavlja se skraćeni stečajni postupak.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</w:r>
    </w:p>
    <w:p w:rsidRDefault="00C72715" w:rsidP="00C72715" w:rsidR="00C72715" w:rsidRPr="00C72715">
      <w:pPr>
        <w:spacing w:after="0"/>
        <w:jc w:val="center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>Obrazloženje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b/>
          <w:lang w:eastAsia="zh-CN"/>
        </w:rPr>
        <w:tab/>
      </w:r>
      <w:r w:rsidRPr="00C72715">
        <w:rPr>
          <w:rFonts w:cs="Times New Roman" w:eastAsia="SimSun"/>
          <w:lang w:eastAsia="zh-CN"/>
        </w:rPr>
        <w:t xml:space="preserve">U skraćenom stečajnom postupku nad dužnikom, Trgovački sud u Bjelovaru je oglasom poslovni broj St-606/2017-2. od 31. srpnja 2017., koji je objavljen na mrežnoj stranici e-Oglasna ploča sudova 31. srpnja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ab/>
        <w:t>24. kolovoza 2017. osoba ovlaštena za zastupanje dužnika predala je sudu Potvrdu o blokadi računa i novčanih sredstava dužnika na dan 16. kolovoza 2017. iz čijeg sadržaja proizlazi da dužnik na dan izdavanja potvrde nema u Očevidniku redoslijeda osnova za plaćanje evidentirane neizvršene osnove za plaćanje.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 te je riješeno kao u izreci. 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ab/>
      </w:r>
    </w:p>
    <w:p w:rsidRDefault="00C72715" w:rsidP="00C72715" w:rsidR="00C72715" w:rsidRPr="00C72715">
      <w:pPr>
        <w:spacing w:after="0"/>
        <w:jc w:val="center"/>
        <w:rPr>
          <w:rFonts w:cs="Times New Roman" w:eastAsia="SimSun"/>
          <w:b/>
          <w:lang w:eastAsia="zh-CN"/>
        </w:rPr>
      </w:pPr>
      <w:r w:rsidRPr="00C72715">
        <w:rPr>
          <w:rFonts w:cs="Times New Roman" w:eastAsia="SimSun"/>
          <w:lang w:eastAsia="zh-CN"/>
        </w:rPr>
        <w:t>U Bjelovaru 6. rujna 2017.</w:t>
      </w:r>
      <w:r w:rsidRPr="00C72715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C72715">
        <w:rPr>
          <w:rFonts w:cs="Times New Roman" w:eastAsia="SimSun"/>
          <w:lang w:eastAsia="zh-CN"/>
        </w:rPr>
        <w:t>S U D A C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</w:r>
      <w:r w:rsidRPr="00C72715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 xml:space="preserve">                                                                                                        Suzana Sabljić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lastRenderedPageBreak/>
        <w:t>POUKA O PRAVNOM LIJEKU: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  <w:r w:rsidRPr="00C72715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C72715" w:rsidP="00C72715" w:rsidR="00C72715" w:rsidRPr="00C72715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715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St-606/2017-4</izvorni_sadrzaj>
    <derivirana_varijabla naziv="DomainObject.Oznaka_1">St-606/2017-4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ZOJA-PROMET d.o.o. zastupanog po punomoćniku ODVJETNIČKO DRUŠTVO ĐEREK I PARTNERI j.t.d.</izvorni_sadrzaj>
    <derivirana_varijabla naziv="DomainObject.Predmet.ProtustrankaFormated_1">  ZOJA-PROMET d.o.o. zastupanog po punomoćniku ODVJETNIČKO DRUŠTVO ĐEREK I PARTNERI j.t.d.</derivirana_varijabla>
  </DomainObject.Predmet.ProtustrankaFormated>
  <DomainObject.Predmet.ProtustrankaFormatedOIB>
    <izvorni_sadrzaj>  ZOJA-PROMET d.o.o., OIB 39126357032 zastupanog po punomoćniku ODVJETNIČKO DRUŠTVO ĐEREK I PARTNERI j.t.d.</izvorni_sadrzaj>
    <derivirana_varijabla naziv="DomainObject.Predmet.ProtustrankaFormatedOIB_1">  ZOJA-PROMET d.o.o., OIB 39126357032 zastupanog po punomoćniku ODVJETNIČKO DRUŠTVO ĐEREK I PARTNERI j.t.d.</derivirana_varijabla>
  </DomainObject.Predmet.ProtustrankaFormatedOIB>
  <DomainObject.Predmet.ProtustrankaFormatedWithAdress>
    <izvorni_sadrzaj> ZOJA-PROMET d.o.o., Zagrebačka 75, 10292 Šenkovec zastupanog po punomoćniku ODVJETNIČKO DRUŠTVO ĐEREK I PARTNERI j.t.d.</izvorni_sadrzaj>
    <derivirana_varijabla naziv="DomainObject.Predmet.ProtustrankaFormatedWithAdress_1"> ZOJA-PROMET d.o.o., Zagrebačka 75, 10292 Šenkovec zastupanog po punomoćniku ODVJETNIČKO DRUŠTVO ĐEREK I PARTNERI j.t.d.</derivirana_varijabla>
  </DomainObject.Predmet.ProtustrankaFormatedWithAdress>
  <DomainObject.Predmet.ProtustrankaFormatedWithAdressOIB>
    <izvorni_sadrzaj> ZOJA-PROMET d.o.o., OIB 39126357032, Zagrebačka 75, 10292 Šenkovec zastupanog po punomoćniku ODVJETNIČKO DRUŠTVO ĐEREK I PARTNERI j.t.d.</izvorni_sadrzaj>
    <derivirana_varijabla naziv="DomainObject.Predmet.ProtustrankaFormatedWithAdressOIB_1"> ZOJA-PROMET d.o.o., OIB 39126357032, Zagrebačka 75, 10292 Šenkovec zastupanog po punomoćniku ODVJETNIČKO DRUŠTVO ĐEREK I PARTNERI j.t.d.</derivirana_varijabla>
  </DomainObject.Predmet.ProtustrankaFormatedWithAdressOIB>
  <DomainObject.Predmet.ProtustrankaWithAdress>
    <izvorni_sadrzaj>ZOJA-PROMET d.o.o. Zagrebačka 75, 10292 Šenkovec</izvorni_sadrzaj>
    <derivirana_varijabla naziv="DomainObject.Predmet.ProtustrankaWithAdress_1">ZOJA-PROMET d.o.o. Zagrebačka 75, 10292 Šenkovec</derivirana_varijabla>
  </DomainObject.Predmet.ProtustrankaWithAdress>
  <DomainObject.Predmet.ProtustrankaWithAdressOIB>
    <izvorni_sadrzaj>ZOJA-PROMET d.o.o., OIB 39126357032, Zagrebačka 75, 10292 Šenkovec</izvorni_sadrzaj>
    <derivirana_varijabla naziv="DomainObject.Predmet.ProtustrankaWithAdressOIB_1">ZOJA-PROMET d.o.o., OIB 39126357032, Zagrebačka 75, 10292 Šenkovec</derivirana_varijabla>
  </DomainObject.Predmet.ProtustrankaWithAdressOIB>
  <DomainObject.Predmet.ProtustrankaNazivFormated>
    <izvorni_sadrzaj>ZOJA-PROMET d.o.o.</izvorni_sadrzaj>
    <derivirana_varijabla naziv="DomainObject.Predmet.ProtustrankaNazivFormated_1">ZOJA-PROMET d.o.o.</derivirana_varijabla>
  </DomainObject.Predmet.ProtustrankaNazivFormated>
  <DomainObject.Predmet.ProtustrankaNazivFormatedOIB>
    <izvorni_sadrzaj>ZOJA-PROMET d.o.o., OIB 39126357032</izvorni_sadrzaj>
    <derivirana_varijabla naziv="DomainObject.Predmet.ProtustrankaNazivFormatedOIB_1">ZOJA-PROMET d.o.o., OIB 39126357032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ZOJA-PROMET d.o.o. zastupanog po punomoćniku ODVJETNIČKO DRUŠTVO ĐEREK I PARTNERI j.t.d.</item>
    </izvorni_sadrzaj>
    <derivirana_varijabla naziv="DomainObject.Predmet.ProtuStrankaListFormated_1">
      <item>ZOJA-PROMET d.o.o. zastupanog po punomoćniku ODVJETNIČKO DRUŠTVO ĐEREK I PARTNERI j.t.d.</item>
    </derivirana_varijabla>
  </DomainObject.Predmet.ProtuStrankaListFormated>
  <DomainObject.Predmet.ProtuStrankaListFormatedOIB>
    <izvorni_sadrzaj>
      <item>ZOJA-PROMET d.o.o., OIB 39126357032 zastupanog po punomoćniku ODVJETNIČKO DRUŠTVO ĐEREK I PARTNERI j.t.d.</item>
    </izvorni_sadrzaj>
    <derivirana_varijabla naziv="DomainObject.Predmet.ProtuStrankaListFormatedOIB_1">
      <item>ZOJA-PROMET d.o.o., OIB 39126357032 zastupanog po punomoćniku ODVJETNIČKO DRUŠTVO ĐEREK I PARTNERI j.t.d.</item>
    </derivirana_varijabla>
  </DomainObject.Predmet.ProtuStrankaListFormatedOIB>
  <DomainObject.Predmet.ProtuStrankaListFormatedWithAdress>
    <izvorni_sadrzaj>
      <item>ZOJA-PROMET d.o.o., Zagrebačka 75, 10292 Šenkovec zastupanog po punomoćniku ODVJETNIČKO DRUŠTVO ĐEREK I PARTNERI j.t.d.</item>
    </izvorni_sadrzaj>
    <derivirana_varijabla naziv="DomainObject.Predmet.ProtuStrankaListFormatedWithAdress_1">
      <item>ZOJA-PROMET d.o.o., Zagrebačka 75, 10292 Šenkovec zastupanog po punomoćniku ODVJETNIČKO DRUŠTVO ĐEREK I PARTNERI j.t.d.</item>
    </derivirana_varijabla>
  </DomainObject.Predmet.ProtuStrankaListFormatedWithAdress>
  <DomainObject.Predmet.ProtuStrankaListFormatedWithAdressOIB>
    <izvorni_sadrzaj>
      <item>ZOJA-PROMET d.o.o., OIB 39126357032, Zagrebačka 75, 10292 Šenkovec zastupanog po punomoćniku ODVJETNIČKO DRUŠTVO ĐEREK I PARTNERI j.t.d.</item>
    </izvorni_sadrzaj>
    <derivirana_varijabla naziv="DomainObject.Predmet.ProtuStrankaListFormatedWithAdressOIB_1">
      <item>ZOJA-PROMET d.o.o., OIB 39126357032, Zagrebačka 75, 10292 Šenkovec zastupanog po punomoćniku ODVJETNIČKO DRUŠTVO ĐEREK I PARTNERI j.t.d.</item>
    </derivirana_varijabla>
  </DomainObject.Predmet.ProtuStrankaListFormatedWithAdressOIB>
  <DomainObject.Predmet.ProtuStrankaListNazivFormated>
    <izvorni_sadrzaj>
      <item>ZOJA-PROMET d.o.o.</item>
    </izvorni_sadrzaj>
    <derivirana_varijabla naziv="DomainObject.Predmet.ProtuStrankaListNazivFormated_1">
      <item>ZOJA-PROMET d.o.o.</item>
    </derivirana_varijabla>
  </DomainObject.Predmet.ProtuStrankaListNazivFormated>
  <DomainObject.Predmet.ProtuStrankaListNazivFormatedOIB>
    <izvorni_sadrzaj>
      <item>ZOJA-PROMET d.o.o., OIB 39126357032</item>
    </izvorni_sadrzaj>
    <derivirana_varijabla naziv="DomainObject.Predmet.ProtuStrankaListNazivFormatedOIB_1">
      <item>ZOJA-PROMET d.o.o., OIB 39126357032</item>
    </derivirana_varijabla>
  </DomainObject.Predmet.ProtuStrankaListNazivFormatedOIB>
  <DomainObject.Predmet.OstaliListFormated>
    <izvorni_sadrzaj>
      <item>FRANO DUGANDŽIĆ</item>
      <item>ODVJETNIČKO DRUŠTVO ĐEREK I PARTNERI j.t.d. punomoćnik sudionika u postupku ZOJA-PROMET d.o.o.</item>
    </izvorni_sadrzaj>
    <derivirana_varijabla naziv="DomainObject.Predmet.OstaliListFormated_1">
      <item>FRANO DUGANDŽIĆ</item>
      <item>ODVJETNIČKO DRUŠTVO ĐEREK I PARTNERI j.t.d. punomoćnik sudionika u postupku ZOJA-PROMET d.o.o.</item>
    </derivirana_varijabla>
  </DomainObject.Predmet.OstaliListFormated>
  <DomainObject.Predmet.OstaliListFormatedOIB>
    <izvorni_sadrzaj>
      <item>FRANO DUGANDŽIĆ, OIB 10569167276</item>
      <item>ODVJETNIČKO DRUŠTVO ĐEREK I PARTNERI j.t.d. punomoćnik sudionika u postupku ZOJA-PROMET d.o.o.</item>
    </izvorni_sadrzaj>
    <derivirana_varijabla naziv="DomainObject.Predmet.OstaliListFormatedOIB_1">
      <item>FRANO DUGANDŽIĆ, OIB 10569167276</item>
      <item>ODVJETNIČKO DRUŠTVO ĐEREK I PARTNERI j.t.d. punomoćnik sudionika u postupku ZOJA-PROMET d.o.o.</item>
    </derivirana_varijabla>
  </DomainObject.Predmet.OstaliListFormatedOIB>
  <DomainObject.Predmet.OstaliListFormatedWithAdress>
    <izvorni_sadrzaj>
      <item>FRANO DUGANDŽIĆ, Sutlanska 14, 10292 Ključ Brdovečki</item>
      <item>ODVJETNIČKO DRUŠTVO ĐEREK I PARTNERI j.t.d., Ulica Pavla Hatza 5, 10000 Zagreb punomoćnik sudionika u postupku ZOJA-PROMET d.o.o.</item>
    </izvorni_sadrzaj>
    <derivirana_varijabla naziv="DomainObject.Predmet.OstaliListFormatedWithAdress_1">
      <item>FRANO DUGANDŽIĆ, Sutlanska 14, 10292 Ključ Brdovečki</item>
      <item>ODVJETNIČKO DRUŠTVO ĐEREK I PARTNERI j.t.d., Ulica Pavla Hatza 5, 10000 Zagreb punomoćnik sudionika u postupku ZOJA-PROMET d.o.o.</item>
    </derivirana_varijabla>
  </DomainObject.Predmet.OstaliListFormatedWithAdress>
  <DomainObject.Predmet.OstaliListFormatedWithAdressOIB>
    <izvorni_sadrzaj>
      <item>FRANO DUGANDŽIĆ, OIB 10569167276, Sutlanska 14, 10292 Ključ Brdovečki</item>
      <item>ODVJETNIČKO DRUŠTVO ĐEREK I PARTNERI j.t.d., Ulica Pavla Hatza 5, 10000 Zagreb punomoćnik sudionika u postupku ZOJA-PROMET d.o.o.</item>
    </izvorni_sadrzaj>
    <derivirana_varijabla naziv="DomainObject.Predmet.OstaliListFormatedWithAdressOIB_1">
      <item>FRANO DUGANDŽIĆ, OIB 10569167276, Sutlanska 14, 10292 Ključ Brdovečki</item>
      <item>ODVJETNIČKO DRUŠTVO ĐEREK I PARTNERI j.t.d., Ulica Pavla Hatza 5, 10000 Zagreb punomoćnik sudionika u postupku ZOJA-PROMET d.o.o.</item>
    </derivirana_varijabla>
  </DomainObject.Predmet.OstaliListFormatedWithAdressOIB>
  <DomainObject.Predmet.OstaliListNazivFormated>
    <izvorni_sadrzaj>
      <item>FRANO DUGANDŽIĆ</item>
      <item>ODVJETNIČKO DRUŠTVO ĐEREK I PARTNERI j.t.d.</item>
    </izvorni_sadrzaj>
    <derivirana_varijabla naziv="DomainObject.Predmet.OstaliListNazivFormated_1">
      <item>FRANO DUGANDŽIĆ</item>
      <item>ODVJETNIČKO DRUŠTVO ĐEREK I PARTNERI j.t.d.</item>
    </derivirana_varijabla>
  </DomainObject.Predmet.OstaliListNazivFormated>
  <DomainObject.Predmet.OstaliListNazivFormatedOIB>
    <izvorni_sadrzaj>
      <item>FRANO DUGANDŽIĆ, OIB 10569167276</item>
      <item>ODVJETNIČKO DRUŠTVO ĐEREK I PARTNERI j.t.d.</item>
    </izvorni_sadrzaj>
    <derivirana_varijabla naziv="DomainObject.Predmet.OstaliListNazivFormatedOIB_1">
      <item>FRANO DUGANDŽIĆ, OIB 10569167276</item>
      <item>ODVJETNIČKO DRUŠTVO ĐEREK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St-606/2017-4</izvorni_sadrzaj>
    <derivirana_varijabla naziv="DomainObject.PoslovniBrojDokumenta_1">St-606/2017-4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ZOJA-PROMET d.o.o.</izvorni_sadrzaj>
    <derivirana_varijabla naziv="DomainObject.Predmet.ProtustrankaIDrugi_1">ZOJA-PROMET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ZOJA-PROMET d.o.o., OIB 39126357032, Zagrebačka 75, 10292 Šenkovec</izvorni_sadrzaj>
    <derivirana_varijabla naziv="DomainObject.Predmet.ProtustrankaIDrugiAdressOIB_1">ZOJA-PROMET d.o.o., OIB 39126357032, Zagrebačka 75,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ZOJA-PROMET d.o.o.</item>
      <item>FINA Regionalni centar Zagreb</item>
      <item>FRANO DUGANDŽIĆ</item>
      <item>ODVJETNIČKO DRUŠTVO ĐEREK I PARTNERI j.t.d.</item>
    </izvorni_sadrzaj>
    <derivirana_varijabla naziv="DomainObject.Predmet.SudioniciListNaziv_1">
      <item>ZOJA-PROMET d.o.o.</item>
      <item>FINA Regionalni centar Zagreb</item>
      <item>FRANO DUGANDŽIĆ</item>
      <item>ODVJETNIČKO DRUŠTVO ĐEREK I PARTNERI j.t.d.</item>
    </derivirana_varijabla>
  </DomainObject.Predmet.SudioniciListNaziv>
  <DomainObject.Predmet.SudioniciListAdressOIB>
    <izvorni_sadrzaj>
      <item>ZOJA-PROMET d.o.o., OIB 39126357032, Zagrebačka 75,10292 Šenkovec</item>
      <item>FINA Regionalni centar Zagreb, OIB 85821130368, Trg svibanjskih žrtava 1995. br. 1,10000 Zagreb</item>
      <item>FRANO DUGANDŽIĆ, OIB 10569167276, Sutlanska 14,10292 Ključ Brdovečki</item>
      <item>ODVJETNIČKO DRUŠTVO ĐEREK I PARTNERI j.t.d., Ulica Pavla Hatza 5,10000 Zagreb</item>
    </izvorni_sadrzaj>
    <derivirana_varijabla naziv="DomainObject.Predmet.SudioniciListAdressOIB_1">
      <item>ZOJA-PROMET d.o.o., OIB 39126357032, Zagrebačka 75,10292 Šenkovec</item>
      <item>FINA Regionalni centar Zagreb, OIB 85821130368, Trg svibanjskih žrtava 1995. br. 1,10000 Zagreb</item>
      <item>FRANO DUGANDŽIĆ, OIB 10569167276, Sutlanska 14,10292 Ključ Brdovečki</item>
      <item>ODVJETNIČKO DRUŠTVO ĐEREK I PARTNERI j.t.d., Ulica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70848-DF0B-4AB2-AD60-26EDB9CBD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1720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2017-09-06T07:57:00Z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St-606/2017-4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