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01d124" w14:paraId="601d124" w:rsidRDefault="0091014B" w:rsidP="00910611" w:rsidR="0091014B">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91014B" w:rsidP="00910611" w:rsidR="0091014B">
      <w:r>
        <w:rPr>
          <w:rFonts w:eastAsia="MS Mincho"/>
        </w:rPr>
        <w:t>REPUBLIKA HRVATSKA</w:t>
      </w:r>
    </w:p>
    <w:p w:rsidRDefault="0091014B" w:rsidP="00910611" w:rsidR="0091014B">
      <w:r>
        <w:rPr>
          <w:rFonts w:eastAsia="MS Mincho"/>
        </w:rPr>
        <w:t>TRGOVAČKI SUD U RIJECI</w:t>
      </w:r>
    </w:p>
    <w:p w:rsidRDefault="0091014B" w:rsidR="0091014B" w:rsidRPr="00910611">
      <w:pPr>
        <w:rPr>
          <w:rFonts w:eastAsia="MS Mincho"/>
        </w:rPr>
      </w:pPr>
      <w:r>
        <w:rPr>
          <w:rFonts w:eastAsia="MS Mincho"/>
        </w:rPr>
        <w:t xml:space="preserve">      Rijeka, Zadarska 1 i 3</w:t>
      </w:r>
    </w:p>
    <w:p w:rsidRDefault="0091014B" w:rsidP="00910611" w:rsidR="0091014B" w:rsidRPr="00910611"/>
    <w:p w:rsidRDefault="00747C37" w:rsidP="00747C37" w:rsidR="00EE27D1" w:rsidRPr="00747C37">
      <w:pPr>
        <w:jc w:val="center"/>
        <w:rPr>
          <w:b/>
        </w:rPr>
      </w:pPr>
      <w:r w:rsidRPr="00747C37">
        <w:rPr>
          <w:b/>
        </w:rPr>
        <w:t>R E P U B L I K A   H R V A T S K A</w:t>
      </w:r>
    </w:p>
    <w:p w:rsidRDefault="001553F3" w:rsidP="00EE27D1" w:rsidR="001553F3" w:rsidRPr="00747C37"/>
    <w:p w:rsidRDefault="00EE27D1" w:rsidP="00EE27D1" w:rsidR="00EE27D1" w:rsidRPr="00747C37">
      <w:pPr>
        <w:jc w:val="center"/>
        <w:rPr>
          <w:b/>
        </w:rPr>
      </w:pPr>
      <w:r w:rsidRPr="00747C37">
        <w:rPr>
          <w:b/>
        </w:rPr>
        <w:t>R J E Š E N J E</w:t>
      </w:r>
    </w:p>
    <w:p w:rsidRDefault="002E483F" w:rsidP="00EE27D1" w:rsidR="002E483F">
      <w:pPr>
        <w:jc w:val="both"/>
      </w:pPr>
    </w:p>
    <w:p w:rsidRDefault="00221869" w:rsidP="00EE27D1" w:rsidR="00EE27D1" w:rsidRPr="00747C37">
      <w:pPr>
        <w:jc w:val="both"/>
      </w:pPr>
      <w:r>
        <w:tab/>
      </w:r>
      <w:r w:rsidR="00EE27D1" w:rsidRPr="00747C37">
        <w:t>Trgovački sud u Rijeci, po stečajnom sucu Danieli Korlević, u stečajnom postupku nad dužnikom</w:t>
      </w:r>
      <w:r w:rsidR="007C7F09" w:rsidRPr="00747C37">
        <w:t xml:space="preserve"> </w:t>
      </w:r>
      <w:r w:rsidR="00F6399D">
        <w:rPr>
          <w:b/>
        </w:rPr>
        <w:t>HIT MARINA d.o.o. Novi Vinodolski</w:t>
      </w:r>
      <w:r w:rsidR="00DD73DB">
        <w:rPr>
          <w:b/>
        </w:rPr>
        <w:t xml:space="preserve">, </w:t>
      </w:r>
      <w:r w:rsidR="00990987">
        <w:t>nakon održane javne dražbe,</w:t>
      </w:r>
      <w:r w:rsidR="00990987">
        <w:rPr>
          <w:b/>
        </w:rPr>
        <w:t xml:space="preserve"> </w:t>
      </w:r>
      <w:r w:rsidR="00AC2714" w:rsidRPr="00747C37">
        <w:t>dana</w:t>
      </w:r>
      <w:r w:rsidR="002E483F" w:rsidRPr="00747C37">
        <w:t xml:space="preserve"> </w:t>
      </w:r>
      <w:r w:rsidR="00C06AB7">
        <w:t>23</w:t>
      </w:r>
      <w:r w:rsidR="007D40D6">
        <w:t>. veljače</w:t>
      </w:r>
      <w:r w:rsidR="009B00AB">
        <w:t xml:space="preserve"> </w:t>
      </w:r>
      <w:r w:rsidR="002E483F" w:rsidRPr="00747C37">
        <w:t>201</w:t>
      </w:r>
      <w:r w:rsidR="007D40D6">
        <w:t>6</w:t>
      </w:r>
      <w:r w:rsidR="00EE27D1" w:rsidRPr="00747C37">
        <w:t>. godine</w:t>
      </w:r>
    </w:p>
    <w:p w:rsidRDefault="00EE27D1" w:rsidP="00EE27D1" w:rsidR="00EE27D1" w:rsidRPr="00747C37">
      <w:pPr>
        <w:jc w:val="both"/>
      </w:pPr>
    </w:p>
    <w:p w:rsidRDefault="00EE27D1" w:rsidP="00EE27D1" w:rsidR="00EE27D1" w:rsidRPr="009B00AB">
      <w:pPr>
        <w:jc w:val="center"/>
        <w:rPr>
          <w:b/>
        </w:rPr>
      </w:pPr>
      <w:r w:rsidRPr="009B00AB">
        <w:rPr>
          <w:b/>
        </w:rPr>
        <w:t>r i j e š i o    j e</w:t>
      </w:r>
    </w:p>
    <w:p w:rsidRDefault="001553F3" w:rsidP="00EE27D1" w:rsidR="001553F3" w:rsidRPr="00747C37">
      <w:pPr>
        <w:jc w:val="center"/>
      </w:pPr>
    </w:p>
    <w:p w:rsidRDefault="00EE27D1" w:rsidP="00281970" w:rsidR="001468EB">
      <w:pPr>
        <w:jc w:val="both"/>
      </w:pPr>
      <w:r w:rsidRPr="00747C37">
        <w:rPr>
          <w:b/>
        </w:rPr>
        <w:t>I.</w:t>
      </w:r>
      <w:r w:rsidRPr="00747C37">
        <w:t xml:space="preserve"> </w:t>
      </w:r>
      <w:r w:rsidR="009B00AB">
        <w:tab/>
      </w:r>
      <w:r w:rsidR="00B32CD7" w:rsidRPr="00747C37">
        <w:t>Kupc</w:t>
      </w:r>
      <w:r w:rsidR="00281970">
        <w:t>ima</w:t>
      </w:r>
      <w:r w:rsidR="00197A74">
        <w:t xml:space="preserve"> </w:t>
      </w:r>
      <w:r w:rsidR="00281970" w:rsidRPr="00281970">
        <w:t>Ella Savon</w:t>
      </w:r>
      <w:r w:rsidR="00281970">
        <w:t xml:space="preserve"> OIB 95611436308</w:t>
      </w:r>
      <w:r w:rsidR="00281970" w:rsidRPr="00281970">
        <w:t xml:space="preserve">, Michael Flek </w:t>
      </w:r>
      <w:r w:rsidR="00281970">
        <w:t xml:space="preserve">OIB 53799820382 </w:t>
      </w:r>
      <w:r w:rsidR="00281970" w:rsidRPr="00281970">
        <w:t xml:space="preserve">i Leonid Flek </w:t>
      </w:r>
      <w:r w:rsidR="00281970">
        <w:t xml:space="preserve">OIB 53799820382, svi s prebivalištem na adresi 7737 Heatherton Lane, Potomac, MD 20854, SAD, </w:t>
      </w:r>
      <w:r w:rsidR="00B32CD7" w:rsidRPr="00747C37">
        <w:t>dosuđuj</w:t>
      </w:r>
      <w:r w:rsidR="00937467">
        <w:t>e</w:t>
      </w:r>
      <w:r w:rsidR="00B32CD7" w:rsidRPr="00747C37">
        <w:t xml:space="preserve"> se nekretnin</w:t>
      </w:r>
      <w:r w:rsidR="00937467">
        <w:t>a</w:t>
      </w:r>
      <w:r w:rsidR="00B32CD7" w:rsidRPr="00747C37">
        <w:t xml:space="preserve"> stečajnog dužnika upisan</w:t>
      </w:r>
      <w:r w:rsidR="00937467">
        <w:t>a</w:t>
      </w:r>
      <w:r w:rsidR="00B32CD7" w:rsidRPr="00747C37">
        <w:t xml:space="preserve"> u </w:t>
      </w:r>
      <w:r w:rsidR="00990987" w:rsidRPr="00990987">
        <w:t xml:space="preserve">zemljišnim knjigama </w:t>
      </w:r>
      <w:r w:rsidR="00837C41">
        <w:t xml:space="preserve">Općinskog suda u Rijeci, </w:t>
      </w:r>
      <w:r w:rsidR="00281970">
        <w:t>zemljišnoknjižni odjel u Novom Vinodolskom, k.č.br. 16521/14 stambeno - poslovna zgrada, površine 130 čhv, 468 m2, upisana u zk. ul. 5676, k.o. Novi, u naravi objekt "Filip" i to: 23. etaža: 4107/134420, 1. posebni dio zgrade sagrađene na k.č.br. 16521/14, potkrovlje, stan br.22, koji se sastoji od kuhinje + ulaza, kupaone, dnevnog boravka + blagovaone, dvije sobe, lođe, ukupne površine 41,07 m2 u nacrtu označeno zelenom bojom, svakome u 1/3 dijela</w:t>
      </w:r>
      <w:r w:rsidR="00753D8D">
        <w:t>.</w:t>
      </w:r>
    </w:p>
    <w:p w:rsidRDefault="00F375E9" w:rsidP="007B6823" w:rsidR="00F375E9">
      <w:pPr>
        <w:jc w:val="both"/>
      </w:pPr>
    </w:p>
    <w:p w:rsidRDefault="001468EB" w:rsidP="001468EB" w:rsidR="001468EB" w:rsidRPr="001468EB">
      <w:pPr>
        <w:jc w:val="both"/>
      </w:pPr>
      <w:r w:rsidRPr="001468EB">
        <w:t xml:space="preserve">II.  </w:t>
      </w:r>
      <w:r w:rsidRPr="001468EB">
        <w:tab/>
        <w:t>Kup</w:t>
      </w:r>
      <w:r w:rsidR="00281970">
        <w:t xml:space="preserve">ci </w:t>
      </w:r>
      <w:r w:rsidR="00281970" w:rsidRPr="00281970">
        <w:t>Ella Savon</w:t>
      </w:r>
      <w:r w:rsidR="00281970">
        <w:t xml:space="preserve"> OIB 95611436308</w:t>
      </w:r>
      <w:r w:rsidR="00281970" w:rsidRPr="00281970">
        <w:t xml:space="preserve">, Michael Flek </w:t>
      </w:r>
      <w:r w:rsidR="00281970">
        <w:t xml:space="preserve">OIB 53799820382 </w:t>
      </w:r>
      <w:r w:rsidR="00281970" w:rsidRPr="00281970">
        <w:t xml:space="preserve">i Leonid Flek </w:t>
      </w:r>
      <w:r w:rsidR="00281970">
        <w:t>OIB 53799820382, svi s prebivalištem na adresi 7737 Heatherton Lane, Potomac, MD 20854, SAD,</w:t>
      </w:r>
      <w:r w:rsidR="00E2185A">
        <w:t xml:space="preserve"> </w:t>
      </w:r>
      <w:r w:rsidR="00DD73DB">
        <w:t>duž</w:t>
      </w:r>
      <w:r w:rsidR="00B3109D">
        <w:t>n</w:t>
      </w:r>
      <w:r w:rsidR="00281970">
        <w:t>i</w:t>
      </w:r>
      <w:r w:rsidR="00B3109D">
        <w:t xml:space="preserve"> </w:t>
      </w:r>
      <w:r w:rsidR="00281970">
        <w:t>su</w:t>
      </w:r>
      <w:r w:rsidR="00B3109D">
        <w:t xml:space="preserve"> </w:t>
      </w:r>
      <w:r w:rsidRPr="001468EB">
        <w:t xml:space="preserve">u roku od trideset dana od dana pravomoćnosti rješenja o dosudi uplatiti razliku kupovnine za nekretninu opisanu u točki I. u visini od </w:t>
      </w:r>
      <w:r w:rsidR="00281970">
        <w:rPr>
          <w:b/>
        </w:rPr>
        <w:t>283.670,54</w:t>
      </w:r>
      <w:r w:rsidRPr="00231CEC">
        <w:rPr>
          <w:b/>
        </w:rPr>
        <w:t xml:space="preserve"> kn</w:t>
      </w:r>
      <w:r w:rsidRPr="00231CEC">
        <w:t xml:space="preserve"> (slovima:</w:t>
      </w:r>
      <w:r w:rsidR="00281970">
        <w:t xml:space="preserve"> dvjestoosamdesettritisućešestotinasedamdesetkunaipedesetčetirilipe</w:t>
      </w:r>
      <w:r w:rsidR="00F03521">
        <w:t>)</w:t>
      </w:r>
      <w:r w:rsidRPr="001468EB">
        <w:t xml:space="preserve"> na žiroračun ovog suda broj HR59 2390 0011 3000 0270 3 kod Hrvatske poštanske banke d.d. Zagreb s napomenom „razlika kupovnina“ i pozivom na broj</w:t>
      </w:r>
      <w:r w:rsidR="00FD04F3">
        <w:t xml:space="preserve"> 162-10</w:t>
      </w:r>
      <w:r w:rsidRPr="001468EB">
        <w:t>.</w:t>
      </w:r>
    </w:p>
    <w:p w:rsidRDefault="001468EB" w:rsidP="001468EB" w:rsidR="001468EB" w:rsidRPr="001468EB">
      <w:pPr>
        <w:jc w:val="both"/>
      </w:pPr>
    </w:p>
    <w:p w:rsidRDefault="001468EB" w:rsidP="00281970" w:rsidR="001468EB" w:rsidRPr="00880B73">
      <w:pPr>
        <w:jc w:val="both"/>
      </w:pPr>
      <w:r w:rsidRPr="001468EB">
        <w:t xml:space="preserve">III. </w:t>
      </w:r>
      <w:r w:rsidRPr="001468EB">
        <w:tab/>
        <w:t>Određuje se uknjižba prava vlasništva u korist</w:t>
      </w:r>
      <w:r w:rsidR="00281970">
        <w:t xml:space="preserve"> kupaca</w:t>
      </w:r>
      <w:r w:rsidRPr="001468EB">
        <w:t xml:space="preserve"> </w:t>
      </w:r>
      <w:r w:rsidR="00281970" w:rsidRPr="00281970">
        <w:t xml:space="preserve">Ella Savon, Michael Flek i Leonid Flek </w:t>
      </w:r>
      <w:r w:rsidR="000C04FC">
        <w:t>na</w:t>
      </w:r>
      <w:r w:rsidRPr="001468EB">
        <w:t xml:space="preserve"> dosuđenoj nekretnini stečajnog dužnika upisanoj u zemljišnoj knjizi </w:t>
      </w:r>
      <w:r w:rsidR="00F03521" w:rsidRPr="00F03521">
        <w:t xml:space="preserve">Općinskog suda u Rijeci, </w:t>
      </w:r>
      <w:r w:rsidR="00281970">
        <w:t>zemljišnoknjižni odjel u Novom Vinodolskom, k.č.br. 16521/14 stambeno - poslovna zgrada, površine 130 čhv, 468 m2, upisana u zk. ul. 5676, k.o. Novi, u naravi objekt "Filip" i to: 23. etaža: 4107/134420, 1. posebni dio zgrade sagrađene na k.č.br. 16521/14, potkrovlje, stan br.22, koji se sastoji od kuhinje + ulaza, kupaone, dnevnog boravka + blagovaone, dvije sobe, lođe, ukupne površine 41,07 m2 u nacrtu označeno zelenom bojom</w:t>
      </w:r>
      <w:r w:rsidR="00B3109D">
        <w:t xml:space="preserve">, </w:t>
      </w:r>
      <w:r w:rsidRPr="00880B73">
        <w:t>nakon pravomoćnost</w:t>
      </w:r>
      <w:r w:rsidR="00FD04F3">
        <w:t>i ovog rješenja i nakon što kup</w:t>
      </w:r>
      <w:r w:rsidR="00B3109D">
        <w:t>a</w:t>
      </w:r>
      <w:r w:rsidRPr="00880B73">
        <w:t>c uplat</w:t>
      </w:r>
      <w:r w:rsidR="00B3109D">
        <w:t>i</w:t>
      </w:r>
      <w:r w:rsidRPr="00880B73">
        <w:t xml:space="preserve"> razliku kupovnine navedenu u točki II. izreke ovog rješenja.</w:t>
      </w:r>
    </w:p>
    <w:p w:rsidRDefault="001468EB" w:rsidP="001468EB" w:rsidR="001468EB" w:rsidRPr="00880B73">
      <w:pPr>
        <w:jc w:val="both"/>
      </w:pPr>
    </w:p>
    <w:p w:rsidRDefault="001468EB" w:rsidP="00F03521" w:rsidR="00057F59">
      <w:pPr>
        <w:jc w:val="both"/>
      </w:pPr>
      <w:r w:rsidRPr="001A62CB">
        <w:t xml:space="preserve">IV. </w:t>
      </w:r>
      <w:r w:rsidRPr="001A62CB">
        <w:tab/>
        <w:t xml:space="preserve">Određuje se brisanje zemljišnoknjižnog upisa koji prestaje prodajom nekretnine u </w:t>
      </w:r>
      <w:r w:rsidR="00057F59">
        <w:t xml:space="preserve">zk.ul. </w:t>
      </w:r>
      <w:r w:rsidR="00281970">
        <w:t>5676</w:t>
      </w:r>
      <w:r w:rsidR="00057F59">
        <w:t xml:space="preserve">, podulošku </w:t>
      </w:r>
      <w:r w:rsidR="00281970">
        <w:t>23</w:t>
      </w:r>
      <w:r w:rsidR="00B3109D">
        <w:t xml:space="preserve">. </w:t>
      </w:r>
      <w:r w:rsidR="00057F59">
        <w:t>k.o. Novi:</w:t>
      </w:r>
    </w:p>
    <w:p w:rsidRDefault="00234753" w:rsidP="00234753" w:rsidR="00057F59">
      <w:pPr>
        <w:pStyle w:val="Odlomakpopisa"/>
        <w:ind w:left="0"/>
        <w:jc w:val="both"/>
      </w:pPr>
      <w:r>
        <w:t>-</w:t>
      </w:r>
      <w:r w:rsidR="00B3109D">
        <w:t xml:space="preserve"> </w:t>
      </w:r>
      <w:r w:rsidR="00057F59">
        <w:t xml:space="preserve">zabilježbe otvaranja stečajnog postupka nad dužnikom zaprimljena 18. ožujka 2011. godine, pod brojem Z-274/11; </w:t>
      </w:r>
    </w:p>
    <w:p w:rsidRDefault="00234753" w:rsidP="00531FA5" w:rsidR="003B62AC">
      <w:pPr>
        <w:pStyle w:val="Odlomakpopisa"/>
        <w:ind w:left="0"/>
        <w:jc w:val="both"/>
      </w:pPr>
      <w:r>
        <w:lastRenderedPageBreak/>
        <w:t>-</w:t>
      </w:r>
      <w:r w:rsidR="00B3109D">
        <w:t xml:space="preserve"> </w:t>
      </w:r>
      <w:r w:rsidR="00057F59">
        <w:t>zabilježbe stečajnog upravitelja nad dužnikom zaprimljeno 18. rujna 2014. godine, pod brojem Z-945/14;</w:t>
      </w:r>
    </w:p>
    <w:p w:rsidRDefault="00531FA5" w:rsidP="00531FA5" w:rsidR="00B135A2">
      <w:pPr>
        <w:pStyle w:val="Odlomakpopisa"/>
        <w:ind w:left="0"/>
        <w:jc w:val="both"/>
      </w:pPr>
      <w:r>
        <w:t>-</w:t>
      </w:r>
      <w:r w:rsidR="00B3109D">
        <w:t xml:space="preserve"> </w:t>
      </w:r>
      <w:r w:rsidR="00057F59">
        <w:t xml:space="preserve">zabilježbe rješenja o prodaji nekretnina stečajnog dužnika zaprimljeno 25. </w:t>
      </w:r>
      <w:r w:rsidR="00F974D9">
        <w:t>s</w:t>
      </w:r>
      <w:r w:rsidR="00057F59">
        <w:t>vibnja 2015. godine pod brojem Z-532/15;</w:t>
      </w:r>
    </w:p>
    <w:p w:rsidRDefault="00531FA5" w:rsidP="00531FA5" w:rsidR="000C48AE">
      <w:pPr>
        <w:pStyle w:val="Odlomakpopisa"/>
        <w:ind w:left="0"/>
        <w:jc w:val="both"/>
      </w:pPr>
      <w:r>
        <w:t>- uknjiženo</w:t>
      </w:r>
      <w:r w:rsidR="00D5289A">
        <w:t>g</w:t>
      </w:r>
      <w:r>
        <w:t xml:space="preserve"> prav</w:t>
      </w:r>
      <w:r w:rsidR="00D5289A">
        <w:t>a</w:t>
      </w:r>
      <w:r>
        <w:t xml:space="preserve"> zaloga u iznosu od 4.555.165,40 EUR (četirimilijunapetstopedesetpet</w:t>
      </w:r>
      <w:r w:rsidR="00D5289A">
        <w:t xml:space="preserve"> </w:t>
      </w:r>
      <w:r>
        <w:t xml:space="preserve">tisućastošezdesetpeteuraičetrdesetcenti) u protuvrijednosti u kunama po srednjem tečaju HNB uvećano za redovnu kamatu na bazi tromjesečnog LIBOR za EUR uvećanog za 3,25 postotna poena godišnje, promjenjiva, kamata po dospijeću koja je zakonska zatezna kamata promjenjiva u skladu s propisima, u trenutku sklapanja sporazuma iznosi 15% godišnje, odnosno zakonskom zateznom kamatom, ukoliko ista bude viša, te ostalim troškovima i naknadama sukladno Ugovoru u korist: ZAGREBAČKE BANKE </w:t>
      </w:r>
      <w:r w:rsidR="00B135A2">
        <w:t>d.d.</w:t>
      </w:r>
      <w:r>
        <w:t xml:space="preserve"> ZAGREB, PAROMLINSKA 2, zaprimljeno 02. studenoga 2006. pod brojem Z-1133/06; </w:t>
      </w:r>
    </w:p>
    <w:p w:rsidRDefault="00531FA5" w:rsidP="007B3096" w:rsidR="00F375E9">
      <w:pPr>
        <w:pStyle w:val="Odlomakpopisa"/>
        <w:ind w:left="0"/>
        <w:jc w:val="both"/>
      </w:pPr>
      <w:r>
        <w:t>- uknjiženo</w:t>
      </w:r>
      <w:r w:rsidR="00D5289A">
        <w:t>g</w:t>
      </w:r>
      <w:r>
        <w:t xml:space="preserve"> prav</w:t>
      </w:r>
      <w:r w:rsidR="00D5289A">
        <w:t>a</w:t>
      </w:r>
      <w:r>
        <w:t xml:space="preserve"> zaloga u iznosu 1.000.000,00 kuna (milijunkuna) uvećano za redovnu kamatu na bazi tromjesečnog LIBOR za EUR uvećanog za 3,25 postotna poena godišnje, promjenjiva, kamatu po dospijeću koja je zakonska zatezna kamata promjenjiva u skladu s propisima, u trenutku sklapanja sporazuma iznosi 15%, odnosno zakonskom zateznom kamatom, ukoliko ista bude viša, te ostalim troškovima i naknadama sukladno ugovoru u korist ZAGREBAČKE BANKE </w:t>
      </w:r>
      <w:r w:rsidR="00B135A2">
        <w:t>d</w:t>
      </w:r>
      <w:r>
        <w:t>.</w:t>
      </w:r>
      <w:r w:rsidR="00B135A2">
        <w:t>d</w:t>
      </w:r>
      <w:r>
        <w:t>. ZAGREB, PAROMLINSKA 2, zaprimljeno 02. studenoga 2006. pod brojem Z-1134/06;</w:t>
      </w:r>
      <w:r w:rsidR="00234753">
        <w:t xml:space="preserve"> </w:t>
      </w:r>
      <w:r w:rsidR="00BB2DBB">
        <w:t xml:space="preserve"> </w:t>
      </w:r>
    </w:p>
    <w:p w:rsidRDefault="00F375E9" w:rsidP="00197A74" w:rsidR="00F375E9">
      <w:pPr>
        <w:pStyle w:val="Odlomakpopisa"/>
        <w:ind w:left="0"/>
        <w:jc w:val="both"/>
      </w:pPr>
      <w:r>
        <w:t>-</w:t>
      </w:r>
      <w:r w:rsidR="00820324" w:rsidRPr="00820324">
        <w:t xml:space="preserve"> </w:t>
      </w:r>
      <w:r w:rsidR="00820324">
        <w:t xml:space="preserve">uknjiženog prava zaloga </w:t>
      </w:r>
      <w:r>
        <w:t>na temelju rješenja Općinskog suda u Rijeci posl.br. Ovr-694/2010 od 28. siječnja 2011.</w:t>
      </w:r>
      <w:r w:rsidR="00C01532">
        <w:t xml:space="preserve"> godine</w:t>
      </w:r>
      <w:r>
        <w:t xml:space="preserve">, radi osiguranja novčane tražbine predlagatelja osiguranja u iznosu od 727.208,96 kuna (629.229,59 kn glavnice po svim navedenim rješenjima i ukupno 30.854,17 kn zakonskih zateznih kamata koje su obračunate po rješenju Ministarstva financija-porezne uprave, Područnog ureda Rijeka, Ispostava Crikvenica, Klasa: UP/I-415-01/2010-01/10, Ur. broj: 513-07-08-01/2010-01 dana 17. veljače 2010. u visini od 15.100,73 kn, a po rješenju Ministarstva financija-porezne uprave, Područnog ureda Rijeka, Klasa: UP/I-471-02/08-01/289, ur. broj: 513-07-08-08-1 dana 24. studenog 2008. u visini od 15.753,44 kn), sa zakonskom zateznom kamatom koja teče na glavnice od dana obračuna kamata, odnosno od dana dospjelosti kako slijedi: na iznos od 271.100,85 kn od dana obračuna 17. veljače 2010. do naplate po stopi od 17%, na iznos od 352.000,00 kn od dana obračuna 24. studenog 2008. do naplate po stopi od 17%, na iznos od 5.328,74 kn od dana dospjelosti 14. travnja 2009. do naplate po stopi od 17%, na iznos od 800,00 kn od dana dospjelosti 27. kolovoza 2008. do naplate po stopi od 17%, dok na iznos od ukupno 67.125,20 kn temeljem rješenja: Ministarstva financija - Porezna uprava, Područni ured Rijeka, Odjel za prekršajni postupak, Klasa UP/I-740-04/09-02/147, ur. br. 513-07-08/09-2 od 06. svibnja 2009 i klasa UP/I-740-04/09-02/943, ur. br. 513-07-08/10-2 od 03. veljače 2010, te rješenja Ministarstva financija - Porezna uprava, Područni ured Rijeka, Ispostava Crikvenica, klasa UP/I-415-04/08-01/93, ur.br. 513-07-08-01/08-2 od 08. srpnja 2008, klasa UP/I-410-12/08-01/00238, ur.br. 513-07-08-01-08-2 od 25. srpnja 2008, klasa UP/I-415-04/09-01/421, ur.br. 513-07-08-01/09-02 od 30. studenog 2009, klasa UP/I-415-04/09-01/372, ur.br. 513-07-08-01/09-02 od 27. studenog 2009, klasa UP/I-415-04/09-01/373, ur.br. 513-07-08-01/09-02 od 27. studenog 2009, klasa UP/I-415-04/09-01/324, ur.br. 513-07-08-01/09-02 od 03. studenog 2009, klasa UP/I-415-04/09-01/183, ur.br. 513-07-08-01/09-02 od 16. listopada 2009, klasa UP/I-415-04/08-01/280, ur.br. 513-07-08-01/08-02 od 29. prosinca 2008, klasa UP/I-415-04/08-01/115, ur.br. 513-07-08-01/08-02 od 10. srpnja 2008, ne teku zakonske kamate, te troška ovog ovršnog postupka u visini od 7.280,000 kuna, zajedno sa zakonskim zateznim kamatama koje teku od dana donošenja rješenja o osiguranju do naplate po stopi od 17%, kao i eventualnih daljnjih troškova, za korist REPUBLIKE HRVATSKE, MINISTARSTVA </w:t>
      </w:r>
      <w:r>
        <w:lastRenderedPageBreak/>
        <w:t>FINANCIJA – POREZNE UPRAVE, PODRUČNI URED RIJEKA, zaprimljeno 05. studenoga 2010. pod brojem Z-1351/10;</w:t>
      </w:r>
    </w:p>
    <w:p w:rsidRDefault="00820324" w:rsidP="007B3096" w:rsidR="00B135A2">
      <w:pPr>
        <w:pStyle w:val="Odlomakpopisa"/>
        <w:ind w:left="0"/>
        <w:jc w:val="both"/>
      </w:pPr>
      <w:r>
        <w:t>-</w:t>
      </w:r>
      <w:r w:rsidR="00FD04F3">
        <w:t xml:space="preserve"> </w:t>
      </w:r>
      <w:r w:rsidR="00F375E9">
        <w:t>zabilježb</w:t>
      </w:r>
      <w:r>
        <w:t>e</w:t>
      </w:r>
      <w:r w:rsidR="00F375E9">
        <w:t xml:space="preserve"> ovršivosti tražbine radi čijeg je osiguranja uknjižba dopuštena </w:t>
      </w:r>
      <w:r>
        <w:t>(čl.259. st.2 OZ</w:t>
      </w:r>
      <w:r w:rsidR="00F375E9">
        <w:t>);</w:t>
      </w:r>
    </w:p>
    <w:p w:rsidRDefault="00F375E9" w:rsidP="00F375E9" w:rsidR="00531FA5">
      <w:pPr>
        <w:pStyle w:val="Odlomakpopisa"/>
        <w:ind w:left="0"/>
        <w:jc w:val="both"/>
      </w:pPr>
      <w:r>
        <w:t>-</w:t>
      </w:r>
      <w:r w:rsidR="00197A74">
        <w:t xml:space="preserve"> </w:t>
      </w:r>
      <w:r w:rsidR="00820324">
        <w:t xml:space="preserve">zabilježbe da uknjižba založnog prava i zabilježba </w:t>
      </w:r>
      <w:r>
        <w:t>ovršivosti tražbine imaju učinak da se ovrha na tim nekretninama smije provesti i prema trećoj osobi koja je tu nekretninu kasnije stekla (čl.260. st.1. OZ);</w:t>
      </w:r>
    </w:p>
    <w:p w:rsidRDefault="00837C41" w:rsidP="00BB2DBB" w:rsidR="00B3109D">
      <w:pPr>
        <w:pStyle w:val="Odlomakpopisa"/>
        <w:ind w:left="0"/>
        <w:jc w:val="both"/>
      </w:pPr>
      <w:r>
        <w:t xml:space="preserve"> </w:t>
      </w:r>
    </w:p>
    <w:p w:rsidRDefault="001468EB" w:rsidP="001468EB" w:rsidR="001468EB" w:rsidRPr="00880B73">
      <w:pPr>
        <w:jc w:val="both"/>
      </w:pPr>
      <w:r w:rsidRPr="00880B73">
        <w:t xml:space="preserve">V. </w:t>
      </w:r>
      <w:r w:rsidRPr="00880B73">
        <w:tab/>
        <w:t xml:space="preserve">Nalaže se zemljišnoknjižnom odjelu Općinskog suda u </w:t>
      </w:r>
      <w:r w:rsidR="00F03521">
        <w:t xml:space="preserve">Rijeci, zemljišnoknjižni odjel u Novom Vinodolskom </w:t>
      </w:r>
      <w:r w:rsidRPr="00880B73">
        <w:t>izvršiti uknjižbu prava vlasništva te brisanje zabilježbi i tereta na temelju pravomoćnog rješenja o dosudi i potvrde ovog suda da je kupac položio kupovninu.</w:t>
      </w:r>
    </w:p>
    <w:p w:rsidRDefault="001468EB" w:rsidP="001468EB" w:rsidR="001468EB" w:rsidRPr="00880B73">
      <w:pPr>
        <w:jc w:val="both"/>
      </w:pPr>
    </w:p>
    <w:p w:rsidRDefault="001468EB" w:rsidP="001468EB" w:rsidR="001468EB" w:rsidRPr="00880B73">
      <w:pPr>
        <w:jc w:val="both"/>
      </w:pPr>
      <w:r w:rsidRPr="00880B73">
        <w:t>V</w:t>
      </w:r>
      <w:r w:rsidR="00517C82">
        <w:t>I</w:t>
      </w:r>
      <w:r w:rsidRPr="00880B73">
        <w:t xml:space="preserve">. </w:t>
      </w:r>
      <w:r w:rsidRPr="00880B73">
        <w:tab/>
        <w:t>Nekretnina iz točke I. ovog rješenja predat će se kupc</w:t>
      </w:r>
      <w:r w:rsidR="00B3109D">
        <w:t>u</w:t>
      </w:r>
      <w:r w:rsidRPr="00880B73">
        <w:t xml:space="preserve"> zaključkom o predaji nekretnine nakon što ovo rješenje postane pravomoćno i nakon što uplat</w:t>
      </w:r>
      <w:r w:rsidR="00B3109D">
        <w:t>i</w:t>
      </w:r>
      <w:r w:rsidRPr="00880B73">
        <w:t xml:space="preserve"> kupovninu u cijelosti.</w:t>
      </w:r>
    </w:p>
    <w:p w:rsidRDefault="001468EB" w:rsidP="001468EB" w:rsidR="001468EB" w:rsidRPr="00880B73">
      <w:pPr>
        <w:jc w:val="both"/>
      </w:pPr>
    </w:p>
    <w:p w:rsidRDefault="001468EB" w:rsidP="001468EB" w:rsidR="001468EB" w:rsidRPr="00880B73">
      <w:pPr>
        <w:jc w:val="both"/>
      </w:pPr>
      <w:r w:rsidRPr="00880B73">
        <w:t>VI</w:t>
      </w:r>
      <w:r w:rsidR="00517C82">
        <w:t>I</w:t>
      </w:r>
      <w:r w:rsidRPr="00880B73">
        <w:t xml:space="preserve">. </w:t>
      </w:r>
      <w:r w:rsidRPr="00880B73">
        <w:tab/>
        <w:t xml:space="preserve">Ako kupac ne uplati kupovninu u roku koji mu je određen, sud će rješenjem prodaju oglasiti nevažećom i odrediti novu prodaju uz uvjete određene za prodaju koja je oglašena nevažećom. U tom slučaju iz položenog osiguranja namirit će se troškovi nove prodaje i naknaditi razlika između kupovnine postignute na prijašnjoj i novoj prodaji. Nekretnina će se dosuditi i kupcima koji su ponudili nižu cijenu, redom prema veličini  cijene koju su ponudili, ako kupci koji su ponudili veću cijenu ne polože kupovninu u roku koji im je određen. U tom slučaju sud će donijeti posebno rješenje o dosudi svakom narednom kupcu koji je ispunio uvjete da mu se nekretnina dosudi u kojem će odrediti rok za polaganje kupovnine. Sud će u tom rješenju najprije oglasiti nevažećom dosudu kupcu koji je ponudio višu cijenu. </w:t>
      </w:r>
    </w:p>
    <w:p w:rsidRDefault="001468EB" w:rsidP="001468EB" w:rsidR="001468EB" w:rsidRPr="00880B73">
      <w:pPr>
        <w:jc w:val="both"/>
      </w:pPr>
      <w:r w:rsidRPr="00880B73">
        <w:t xml:space="preserve">  </w:t>
      </w:r>
    </w:p>
    <w:p w:rsidRDefault="00FA5425" w:rsidP="001468EB" w:rsidR="001468EB" w:rsidRPr="00880B73">
      <w:pPr>
        <w:jc w:val="both"/>
      </w:pPr>
      <w:r>
        <w:t>VII</w:t>
      </w:r>
      <w:r w:rsidR="00517C82">
        <w:t>I</w:t>
      </w:r>
      <w:r w:rsidR="001468EB" w:rsidRPr="00880B73">
        <w:t>.</w:t>
      </w:r>
      <w:r w:rsidR="001468EB" w:rsidRPr="00880B73">
        <w:tab/>
        <w:t xml:space="preserve">Ovo će se rješenje objaviti na </w:t>
      </w:r>
      <w:r w:rsidR="004546E8">
        <w:t>e-</w:t>
      </w:r>
      <w:r w:rsidR="001468EB" w:rsidRPr="00880B73">
        <w:t xml:space="preserve">oglasnoj ploči te se smatra da je dostavljeno svim osobama kojima se dostavlja zaključak o prodaji te svim sudionicima u dražbi istekom trećega dana od dana njegova isticanja na </w:t>
      </w:r>
      <w:r w:rsidR="007436ED">
        <w:t>e-</w:t>
      </w:r>
      <w:r w:rsidR="007D40D6">
        <w:t>O</w:t>
      </w:r>
      <w:r w:rsidR="001468EB" w:rsidRPr="00880B73">
        <w:t>glasnoj ploči. Te osobe imaju pravo tražiti da im se u sudskoj pisarnici neposredno preda otpravak rješenja.</w:t>
      </w:r>
    </w:p>
    <w:p w:rsidRDefault="001468EB" w:rsidP="001468EB" w:rsidR="001468EB">
      <w:pPr>
        <w:jc w:val="both"/>
      </w:pPr>
    </w:p>
    <w:p w:rsidRDefault="00FA5425" w:rsidP="001468EB" w:rsidR="001468EB" w:rsidRPr="00880B73">
      <w:pPr>
        <w:jc w:val="both"/>
      </w:pPr>
      <w:r>
        <w:t>I</w:t>
      </w:r>
      <w:r w:rsidR="001468EB" w:rsidRPr="00880B73">
        <w:t xml:space="preserve">X. </w:t>
      </w:r>
      <w:r w:rsidR="001468EB" w:rsidRPr="00880B73">
        <w:tab/>
        <w:t xml:space="preserve">Nalaže se zemljišnoknjižnom odjelu Općinskog suda </w:t>
      </w:r>
      <w:r w:rsidR="00057F59">
        <w:t>u</w:t>
      </w:r>
      <w:r w:rsidR="00057F59" w:rsidRPr="00880B73">
        <w:t xml:space="preserve"> </w:t>
      </w:r>
      <w:r w:rsidR="00057F59">
        <w:t>Rijeci, zemljišnoknjižni odjel u Novom Vinodolskom</w:t>
      </w:r>
      <w:r w:rsidR="001468EB" w:rsidRPr="00880B73">
        <w:t xml:space="preserve"> da u zemljišnim knjigama</w:t>
      </w:r>
      <w:r w:rsidR="00517C82">
        <w:t xml:space="preserve"> z.k.ul. </w:t>
      </w:r>
      <w:r w:rsidR="00281970">
        <w:t>5676</w:t>
      </w:r>
      <w:r w:rsidR="00E66745">
        <w:t xml:space="preserve">, podulošku </w:t>
      </w:r>
      <w:r w:rsidR="00281970">
        <w:t>23</w:t>
      </w:r>
      <w:r w:rsidR="006C337F">
        <w:t>.</w:t>
      </w:r>
      <w:r w:rsidR="00E66745">
        <w:t xml:space="preserve"> k.o. Novi, </w:t>
      </w:r>
      <w:r w:rsidR="001468EB" w:rsidRPr="00880B73">
        <w:t>izvrši zabilježbu dosude nekretnine opisane u točki I. izreke ovog rješenja (čl.89. st.1. Zakona o zemljišnim knjigama).</w:t>
      </w:r>
    </w:p>
    <w:p w:rsidRDefault="001468EB" w:rsidP="007B3096" w:rsidR="000C48AE">
      <w:pPr>
        <w:jc w:val="both"/>
        <w:rPr>
          <w:b/>
        </w:rPr>
      </w:pPr>
      <w:r w:rsidRPr="00880B73">
        <w:tab/>
        <w:t xml:space="preserve"> </w:t>
      </w:r>
    </w:p>
    <w:p w:rsidRDefault="001468EB" w:rsidP="00517C82" w:rsidR="001468EB" w:rsidRPr="001468EB">
      <w:pPr>
        <w:jc w:val="center"/>
        <w:rPr>
          <w:b/>
        </w:rPr>
      </w:pPr>
      <w:r w:rsidRPr="001468EB">
        <w:rPr>
          <w:b/>
        </w:rPr>
        <w:t>Obrazloženje</w:t>
      </w:r>
    </w:p>
    <w:p w:rsidRDefault="001468EB" w:rsidP="001468EB" w:rsidR="001468EB" w:rsidRPr="00517C82">
      <w:pPr>
        <w:jc w:val="both"/>
      </w:pPr>
    </w:p>
    <w:p w:rsidRDefault="001468EB" w:rsidP="00281970" w:rsidR="001468EB" w:rsidRPr="00517C82">
      <w:pPr>
        <w:jc w:val="both"/>
      </w:pPr>
      <w:r w:rsidRPr="00517C82">
        <w:tab/>
        <w:t xml:space="preserve">Rješenjem od </w:t>
      </w:r>
      <w:r w:rsidR="00057F59">
        <w:t>20. svibnja</w:t>
      </w:r>
      <w:r w:rsidR="004546E8">
        <w:t xml:space="preserve"> 2015</w:t>
      </w:r>
      <w:r w:rsidRPr="00517C82">
        <w:t>.</w:t>
      </w:r>
      <w:r w:rsidR="004546E8">
        <w:t xml:space="preserve"> </w:t>
      </w:r>
      <w:r w:rsidRPr="00517C82">
        <w:t>g</w:t>
      </w:r>
      <w:r w:rsidR="004546E8">
        <w:t>odine</w:t>
      </w:r>
      <w:r w:rsidRPr="00517C82">
        <w:t xml:space="preserve"> određena je prodaja nekretnin</w:t>
      </w:r>
      <w:r w:rsidR="00D5289A">
        <w:t>e</w:t>
      </w:r>
      <w:r w:rsidRPr="00517C82">
        <w:t xml:space="preserve"> stečajnog dužnika upisan</w:t>
      </w:r>
      <w:r w:rsidR="0081693F">
        <w:t>e</w:t>
      </w:r>
      <w:r w:rsidRPr="00517C82">
        <w:t xml:space="preserve"> u zemljišnim knjigama </w:t>
      </w:r>
      <w:r w:rsidR="00F03521" w:rsidRPr="00F03521">
        <w:t xml:space="preserve">Općinskog suda u  Rijeci, </w:t>
      </w:r>
      <w:r w:rsidR="00281970">
        <w:t>zemljišnoknjižni odjel u Novom Vinodolskom, k.č.br. 16521/14 stambeno - poslovna zgrada, površine 130 čhv, 468 m2, upisana u zk. ul. 5676, k.o. Novi, u naravi objekt "Filip" i to: 23. etaža: 4107/134420, 1. posebni dio zgrade sagrađene na k.č.br. 16521/14, potkrovlje, stan br.22, koji se sastoji od kuhinje + ulaza, kupaone, dnevnog boravka + blagovaone, dvije sobe, lođe, ukupne površine 41,07 m2 u nacrtu označeno zelenom bojom</w:t>
      </w:r>
      <w:r w:rsidR="0099690D">
        <w:t xml:space="preserve">, </w:t>
      </w:r>
      <w:r w:rsidRPr="00517C82">
        <w:t>na prijedlog stečajnog upravitelja temeljem čl.164. Stečajnog zakona (NN 44/96, 29/99, 129/00, 123/03, 197/03, 187/04, 82/06, 116/10</w:t>
      </w:r>
      <w:r w:rsidR="00D5289A">
        <w:t xml:space="preserve"> i</w:t>
      </w:r>
      <w:r w:rsidRPr="00517C82">
        <w:t xml:space="preserve"> 25/12</w:t>
      </w:r>
      <w:r w:rsidR="00D5289A">
        <w:t>,</w:t>
      </w:r>
      <w:r w:rsidRPr="00517C82">
        <w:t xml:space="preserve"> dalje: SZ), uz odgovarajuću primjenu propisa o ovrsi kojima je uređena ovrha na nekretnini.  </w:t>
      </w:r>
    </w:p>
    <w:p w:rsidRDefault="001468EB" w:rsidP="001468EB" w:rsidR="001468EB">
      <w:pPr>
        <w:jc w:val="both"/>
      </w:pPr>
      <w:r w:rsidRPr="00517C82">
        <w:lastRenderedPageBreak/>
        <w:tab/>
        <w:t xml:space="preserve">Zaključkom o prodaji od </w:t>
      </w:r>
      <w:r w:rsidR="00281970">
        <w:t>14</w:t>
      </w:r>
      <w:r w:rsidR="007D40D6">
        <w:t>. prosinca</w:t>
      </w:r>
      <w:r w:rsidRPr="00517C82">
        <w:t xml:space="preserve"> 201</w:t>
      </w:r>
      <w:r w:rsidR="00517C82">
        <w:t>5</w:t>
      </w:r>
      <w:r w:rsidRPr="00517C82">
        <w:t>.</w:t>
      </w:r>
      <w:r w:rsidR="007436ED">
        <w:t xml:space="preserve"> </w:t>
      </w:r>
      <w:r w:rsidRPr="00517C82">
        <w:t>g</w:t>
      </w:r>
      <w:r w:rsidR="007436ED">
        <w:t>odine</w:t>
      </w:r>
      <w:r w:rsidRPr="00517C82">
        <w:t xml:space="preserve"> određeni su način i uvjeti prodaje nekretnine stečajnog dužnika. </w:t>
      </w:r>
    </w:p>
    <w:p w:rsidRDefault="00517C82" w:rsidP="001468EB" w:rsidR="001468EB" w:rsidRPr="00517C82">
      <w:pPr>
        <w:jc w:val="both"/>
      </w:pPr>
      <w:r>
        <w:tab/>
      </w:r>
      <w:r w:rsidR="001468EB" w:rsidRPr="00517C82">
        <w:t xml:space="preserve">Zaključak o prodaji objavljen je na </w:t>
      </w:r>
      <w:r w:rsidR="004546E8">
        <w:t>e-</w:t>
      </w:r>
      <w:r w:rsidR="007D40D6">
        <w:t>O</w:t>
      </w:r>
      <w:r w:rsidR="001468EB" w:rsidRPr="00517C82">
        <w:t xml:space="preserve">glasnoj ploči suda dana </w:t>
      </w:r>
      <w:r w:rsidR="00281970">
        <w:t>15</w:t>
      </w:r>
      <w:r w:rsidR="007D40D6">
        <w:t>. prosinca</w:t>
      </w:r>
      <w:r w:rsidR="001468EB" w:rsidRPr="00517C82">
        <w:t xml:space="preserve"> 201</w:t>
      </w:r>
      <w:r>
        <w:t>5</w:t>
      </w:r>
      <w:r w:rsidR="001468EB" w:rsidRPr="00517C82">
        <w:t>.</w:t>
      </w:r>
      <w:r w:rsidR="007436ED">
        <w:t xml:space="preserve"> </w:t>
      </w:r>
      <w:r w:rsidR="001468EB" w:rsidRPr="00517C82">
        <w:t>g</w:t>
      </w:r>
      <w:r w:rsidR="007436ED">
        <w:t>odine</w:t>
      </w:r>
      <w:r w:rsidR="001468EB" w:rsidRPr="00517C82">
        <w:t xml:space="preserve"> na stranicama Visokog trgovačkog suda RH web – stečaj i Očevidniku nekretnina koje se prodaju u stečajnom postupku kojeg v</w:t>
      </w:r>
      <w:r w:rsidR="0081693F">
        <w:t>odi Hrvatska gospodarska komora</w:t>
      </w:r>
      <w:r w:rsidR="00FD04F3">
        <w:t xml:space="preserve"> i</w:t>
      </w:r>
      <w:r w:rsidR="00B135A2">
        <w:t xml:space="preserve"> tjedniku</w:t>
      </w:r>
      <w:r w:rsidR="00E66745">
        <w:t xml:space="preserve"> Burza</w:t>
      </w:r>
      <w:r>
        <w:t>. Zaključak je dostavljen</w:t>
      </w:r>
      <w:r w:rsidRPr="00517C82">
        <w:t xml:space="preserve"> </w:t>
      </w:r>
      <w:r w:rsidR="001468EB" w:rsidRPr="00517C82">
        <w:t>svim osobama iz čl.95. st.7. Ovršnog zakona.</w:t>
      </w:r>
      <w:r>
        <w:t xml:space="preserve"> </w:t>
      </w:r>
    </w:p>
    <w:p w:rsidRDefault="00517C82" w:rsidP="001468EB" w:rsidR="00197A74">
      <w:pPr>
        <w:jc w:val="both"/>
      </w:pPr>
      <w:r>
        <w:tab/>
      </w:r>
      <w:r w:rsidR="001468EB" w:rsidRPr="00517C82">
        <w:t xml:space="preserve">Na usmenoj javnoj dražbi održanoj </w:t>
      </w:r>
      <w:r w:rsidR="00281970">
        <w:t>16</w:t>
      </w:r>
      <w:r w:rsidR="007D40D6">
        <w:t>. veljače</w:t>
      </w:r>
      <w:r w:rsidR="001468EB" w:rsidRPr="00517C82">
        <w:t xml:space="preserve"> 201</w:t>
      </w:r>
      <w:r w:rsidR="007D40D6">
        <w:t>6</w:t>
      </w:r>
      <w:r w:rsidR="007436ED">
        <w:t>. godine</w:t>
      </w:r>
      <w:r w:rsidR="001468EB" w:rsidRPr="00517C82">
        <w:t>, ponuditelj</w:t>
      </w:r>
      <w:r w:rsidR="00281970" w:rsidRPr="00281970">
        <w:t xml:space="preserve"> Michael Flek </w:t>
      </w:r>
      <w:r w:rsidR="00B3109D">
        <w:t>da</w:t>
      </w:r>
      <w:r w:rsidR="00DF371D">
        <w:t>o</w:t>
      </w:r>
      <w:r w:rsidR="00B3109D">
        <w:t xml:space="preserve"> je</w:t>
      </w:r>
      <w:r w:rsidR="00197A74">
        <w:t xml:space="preserve"> </w:t>
      </w:r>
      <w:r w:rsidR="004F64AA">
        <w:t>najpovoljniju</w:t>
      </w:r>
      <w:r w:rsidR="007B3096">
        <w:t xml:space="preserve"> </w:t>
      </w:r>
      <w:r w:rsidR="001468EB" w:rsidRPr="00517C82">
        <w:t>ponudu za kupnju nekretnin</w:t>
      </w:r>
      <w:r w:rsidR="0081693F">
        <w:t>e</w:t>
      </w:r>
      <w:r w:rsidR="001468EB" w:rsidRPr="00517C82">
        <w:t xml:space="preserve"> stečajnog dužnika opisan</w:t>
      </w:r>
      <w:r w:rsidR="0081693F">
        <w:t>e</w:t>
      </w:r>
      <w:r w:rsidR="001468EB" w:rsidRPr="00517C82">
        <w:t xml:space="preserve"> u točki I. izreke u visini od </w:t>
      </w:r>
      <w:r w:rsidR="00281970">
        <w:t>311</w:t>
      </w:r>
      <w:r w:rsidR="00197A74">
        <w:t>.000</w:t>
      </w:r>
      <w:r w:rsidR="001468EB" w:rsidRPr="00517C82">
        <w:t>,00 kn.</w:t>
      </w:r>
      <w:r w:rsidR="00056AFE" w:rsidRPr="00056AFE">
        <w:t xml:space="preserve"> </w:t>
      </w:r>
    </w:p>
    <w:p w:rsidRDefault="00517C82" w:rsidP="001468EB" w:rsidR="001468EB" w:rsidRPr="00517C82">
      <w:pPr>
        <w:jc w:val="both"/>
      </w:pPr>
      <w:r>
        <w:tab/>
      </w:r>
      <w:r w:rsidR="001468EB" w:rsidRPr="00517C82">
        <w:t xml:space="preserve">Slijedom navedenog, a temeljem čl.103. – 109. Ovršnog zakona (NN 112/12) odlučeno je kao u točkama I. do </w:t>
      </w:r>
      <w:r>
        <w:t>IX</w:t>
      </w:r>
      <w:r w:rsidR="001468EB" w:rsidRPr="00517C82">
        <w:t>. izreke ovog rješenja, a temeljem čl.89. st.1. Zakona o zemljišnim knjigama kao u točki X. izreke rješenja.</w:t>
      </w:r>
    </w:p>
    <w:p w:rsidRDefault="004546E8" w:rsidP="001468EB" w:rsidR="004546E8" w:rsidRPr="00517C82">
      <w:pPr>
        <w:jc w:val="both"/>
      </w:pPr>
    </w:p>
    <w:p w:rsidRDefault="001468EB" w:rsidP="00517C82" w:rsidR="001468EB" w:rsidRPr="001468EB">
      <w:pPr>
        <w:jc w:val="center"/>
        <w:rPr>
          <w:b/>
        </w:rPr>
      </w:pPr>
      <w:r w:rsidRPr="001468EB">
        <w:rPr>
          <w:b/>
        </w:rPr>
        <w:t xml:space="preserve">U Rijeci, </w:t>
      </w:r>
      <w:r w:rsidR="00C06AB7">
        <w:rPr>
          <w:b/>
        </w:rPr>
        <w:t>23</w:t>
      </w:r>
      <w:r w:rsidR="007D40D6">
        <w:rPr>
          <w:b/>
        </w:rPr>
        <w:t>. veljače</w:t>
      </w:r>
      <w:r w:rsidRPr="001468EB">
        <w:rPr>
          <w:b/>
        </w:rPr>
        <w:t xml:space="preserve"> 201</w:t>
      </w:r>
      <w:r w:rsidR="007D40D6">
        <w:rPr>
          <w:b/>
        </w:rPr>
        <w:t>6</w:t>
      </w:r>
      <w:r w:rsidRPr="001468EB">
        <w:rPr>
          <w:b/>
        </w:rPr>
        <w:t>. godine</w:t>
      </w:r>
    </w:p>
    <w:p w:rsidRDefault="001468EB" w:rsidP="001468EB" w:rsidR="001468EB" w:rsidRPr="001468EB">
      <w:pPr>
        <w:jc w:val="both"/>
        <w:rPr>
          <w:b/>
        </w:rPr>
      </w:pPr>
    </w:p>
    <w:p w:rsidRDefault="001468EB" w:rsidP="00517C82" w:rsidR="001468EB" w:rsidRPr="001468EB">
      <w:pPr>
        <w:jc w:val="right"/>
        <w:rPr>
          <w:b/>
        </w:rPr>
      </w:pPr>
      <w:r w:rsidRPr="001468EB">
        <w:rPr>
          <w:b/>
        </w:rPr>
        <w:t>Stečajni sudac</w:t>
      </w:r>
    </w:p>
    <w:p w:rsidRDefault="001468EB" w:rsidP="00E52905" w:rsidR="00C716A6">
      <w:pPr>
        <w:jc w:val="right"/>
        <w:rPr>
          <w:b/>
        </w:rPr>
      </w:pPr>
      <w:r w:rsidRPr="001468EB">
        <w:rPr>
          <w:b/>
        </w:rPr>
        <w:t>Daniela Korlević</w:t>
      </w:r>
      <w:r w:rsidR="00C716A6">
        <w:rPr>
          <w:b/>
        </w:rPr>
        <w:t xml:space="preserve"> </w:t>
      </w:r>
      <w:r w:rsidR="00E52905">
        <w:rPr>
          <w:b/>
        </w:rPr>
        <w:t xml:space="preserve"> </w:t>
      </w:r>
    </w:p>
    <w:p w:rsidRDefault="004546E8" w:rsidP="00517C82" w:rsidR="004546E8" w:rsidRPr="001468EB">
      <w:pPr>
        <w:jc w:val="right"/>
        <w:rPr>
          <w:b/>
        </w:rPr>
      </w:pPr>
    </w:p>
    <w:p w:rsidRDefault="001468EB" w:rsidP="001468EB" w:rsidR="001468EB" w:rsidRPr="001468EB">
      <w:pPr>
        <w:jc w:val="both"/>
        <w:rPr>
          <w:b/>
        </w:rPr>
      </w:pPr>
    </w:p>
    <w:p w:rsidRDefault="001468EB" w:rsidP="001468EB" w:rsidR="001468EB" w:rsidRPr="001468EB">
      <w:pPr>
        <w:jc w:val="both"/>
        <w:rPr>
          <w:b/>
        </w:rPr>
      </w:pPr>
      <w:r w:rsidRPr="001468EB">
        <w:rPr>
          <w:b/>
        </w:rPr>
        <w:t>UPUTA O PRAVNOM LIJEKU:</w:t>
      </w:r>
    </w:p>
    <w:p w:rsidRDefault="001468EB" w:rsidP="001468EB" w:rsidR="001468EB" w:rsidRPr="00517C82">
      <w:pPr>
        <w:jc w:val="both"/>
      </w:pPr>
      <w:r w:rsidRPr="00517C82">
        <w:t xml:space="preserve">Protiv rješenja nezadovoljna stranka može podnijeti žalbu u roku od </w:t>
      </w:r>
      <w:r w:rsidR="004546E8">
        <w:t>osam</w:t>
      </w:r>
      <w:r w:rsidRPr="00517C82">
        <w:t xml:space="preserve"> dana od primitka iste. Pravo na žalbu imaju i osobe koje su sudjelovale na dražbi kao ponuditelji. Žalba se podnosi putem ovog suda u tri istovjetna primjerka, a o žalbi odlučuje Visoki trgovački sud u Zagrebu.</w:t>
      </w:r>
    </w:p>
    <w:p w:rsidRDefault="001468EB" w:rsidP="001468EB" w:rsidR="001468EB">
      <w:pPr>
        <w:jc w:val="both"/>
        <w:rPr>
          <w:b/>
        </w:rPr>
      </w:pPr>
    </w:p>
    <w:p w:rsidRDefault="00BB2DBB" w:rsidP="001468EB" w:rsidR="00BB2DBB" w:rsidRPr="001468EB">
      <w:pPr>
        <w:jc w:val="both"/>
        <w:rPr>
          <w:b/>
        </w:rPr>
      </w:pPr>
    </w:p>
    <w:p w:rsidRDefault="001468EB" w:rsidP="00517C82" w:rsidR="00517C82">
      <w:pPr>
        <w:jc w:val="both"/>
        <w:rPr>
          <w:b/>
          <w:sz w:val="20"/>
          <w:szCs w:val="20"/>
        </w:rPr>
      </w:pPr>
      <w:r w:rsidRPr="00517C82">
        <w:rPr>
          <w:b/>
          <w:sz w:val="20"/>
          <w:szCs w:val="20"/>
        </w:rPr>
        <w:t>DNA:</w:t>
      </w:r>
    </w:p>
    <w:p w:rsidRDefault="00517C82" w:rsidP="001468EB" w:rsidR="001468EB" w:rsidRPr="00517C82">
      <w:pPr>
        <w:jc w:val="both"/>
        <w:rPr>
          <w:sz w:val="20"/>
          <w:szCs w:val="20"/>
        </w:rPr>
      </w:pPr>
      <w:r>
        <w:rPr>
          <w:sz w:val="20"/>
          <w:szCs w:val="20"/>
        </w:rPr>
        <w:t xml:space="preserve">- </w:t>
      </w:r>
      <w:r w:rsidR="0081693F">
        <w:rPr>
          <w:sz w:val="20"/>
          <w:szCs w:val="20"/>
        </w:rPr>
        <w:t>e-</w:t>
      </w:r>
      <w:r w:rsidR="007D40D6">
        <w:rPr>
          <w:sz w:val="20"/>
          <w:szCs w:val="20"/>
        </w:rPr>
        <w:t>O</w:t>
      </w:r>
      <w:r w:rsidR="001468EB" w:rsidRPr="00517C82">
        <w:rPr>
          <w:sz w:val="20"/>
          <w:szCs w:val="20"/>
        </w:rPr>
        <w:t>glasna ploča</w:t>
      </w:r>
    </w:p>
    <w:p w:rsidRDefault="00517C82" w:rsidP="001468EB" w:rsidR="001468EB" w:rsidRPr="00517C82">
      <w:pPr>
        <w:jc w:val="both"/>
        <w:rPr>
          <w:sz w:val="20"/>
          <w:szCs w:val="20"/>
        </w:rPr>
      </w:pPr>
      <w:r>
        <w:rPr>
          <w:sz w:val="20"/>
          <w:szCs w:val="20"/>
        </w:rPr>
        <w:t xml:space="preserve">- </w:t>
      </w:r>
      <w:r w:rsidR="001468EB" w:rsidRPr="00517C82">
        <w:rPr>
          <w:sz w:val="20"/>
          <w:szCs w:val="20"/>
        </w:rPr>
        <w:t>Općinsko</w:t>
      </w:r>
      <w:r w:rsidR="00E66745">
        <w:rPr>
          <w:sz w:val="20"/>
          <w:szCs w:val="20"/>
        </w:rPr>
        <w:t>m</w:t>
      </w:r>
      <w:r w:rsidR="001468EB" w:rsidRPr="00517C82">
        <w:rPr>
          <w:sz w:val="20"/>
          <w:szCs w:val="20"/>
        </w:rPr>
        <w:t xml:space="preserve"> suda u  </w:t>
      </w:r>
      <w:r w:rsidR="00E66745">
        <w:rPr>
          <w:sz w:val="20"/>
          <w:szCs w:val="20"/>
        </w:rPr>
        <w:t xml:space="preserve">Rijeci, ZKO u Novom Vinodolskom </w:t>
      </w:r>
      <w:r w:rsidR="001468EB" w:rsidRPr="00517C82">
        <w:rPr>
          <w:sz w:val="20"/>
          <w:szCs w:val="20"/>
        </w:rPr>
        <w:t>radi zabilježbe dosude nekretnine</w:t>
      </w:r>
    </w:p>
    <w:p w:rsidRDefault="00517C82" w:rsidP="001468EB" w:rsidR="0099690D">
      <w:pPr>
        <w:jc w:val="both"/>
        <w:rPr>
          <w:sz w:val="20"/>
        </w:rPr>
      </w:pPr>
      <w:r>
        <w:rPr>
          <w:sz w:val="20"/>
          <w:szCs w:val="20"/>
        </w:rPr>
        <w:t xml:space="preserve">- </w:t>
      </w:r>
      <w:r w:rsidR="00FD04F3">
        <w:rPr>
          <w:sz w:val="20"/>
          <w:szCs w:val="20"/>
        </w:rPr>
        <w:t>kupc</w:t>
      </w:r>
      <w:r w:rsidR="00641412">
        <w:rPr>
          <w:sz w:val="20"/>
          <w:szCs w:val="20"/>
        </w:rPr>
        <w:t>u</w:t>
      </w:r>
      <w:r w:rsidR="00056AFE" w:rsidRPr="00056AFE">
        <w:t xml:space="preserve"> </w:t>
      </w:r>
      <w:r w:rsidR="00281970">
        <w:rPr>
          <w:sz w:val="20"/>
        </w:rPr>
        <w:t xml:space="preserve">po pun. OD Vukić i partneri </w:t>
      </w:r>
    </w:p>
    <w:p w:rsidRDefault="00281970" w:rsidP="001468EB" w:rsidR="00281970">
      <w:pPr>
        <w:jc w:val="both"/>
        <w:rPr>
          <w:sz w:val="20"/>
        </w:rPr>
      </w:pPr>
    </w:p>
    <w:p w:rsidRDefault="001468EB" w:rsidP="001468EB" w:rsidR="001468EB" w:rsidRPr="00517C82">
      <w:pPr>
        <w:jc w:val="both"/>
        <w:rPr>
          <w:sz w:val="20"/>
          <w:szCs w:val="20"/>
        </w:rPr>
      </w:pPr>
      <w:r w:rsidRPr="00517C82">
        <w:rPr>
          <w:sz w:val="20"/>
          <w:szCs w:val="20"/>
        </w:rPr>
        <w:t xml:space="preserve">U Rijeci, </w:t>
      </w:r>
      <w:r w:rsidR="00281970">
        <w:rPr>
          <w:sz w:val="20"/>
          <w:szCs w:val="20"/>
        </w:rPr>
        <w:t>23</w:t>
      </w:r>
      <w:r w:rsidR="00262070">
        <w:rPr>
          <w:sz w:val="20"/>
          <w:szCs w:val="20"/>
        </w:rPr>
        <w:t>.02.2016</w:t>
      </w:r>
      <w:r w:rsidRPr="00517C82">
        <w:rPr>
          <w:sz w:val="20"/>
          <w:szCs w:val="20"/>
        </w:rPr>
        <w:t>.g.</w:t>
      </w:r>
    </w:p>
    <w:p w:rsidRDefault="001468EB" w:rsidP="001468EB" w:rsidR="001468EB" w:rsidRPr="00517C82">
      <w:pPr>
        <w:jc w:val="both"/>
        <w:rPr>
          <w:sz w:val="20"/>
          <w:szCs w:val="20"/>
        </w:rPr>
      </w:pPr>
      <w:r w:rsidRPr="00517C82">
        <w:rPr>
          <w:sz w:val="20"/>
          <w:szCs w:val="20"/>
        </w:rPr>
        <w:t xml:space="preserve"> </w:t>
      </w:r>
    </w:p>
    <w:p w:rsidRDefault="001468EB" w:rsidP="001468EB" w:rsidR="001468EB" w:rsidRPr="00517C82">
      <w:pPr>
        <w:jc w:val="both"/>
        <w:rPr>
          <w:sz w:val="20"/>
          <w:szCs w:val="20"/>
        </w:rPr>
      </w:pPr>
      <w:r w:rsidRPr="00517C82">
        <w:rPr>
          <w:sz w:val="20"/>
          <w:szCs w:val="20"/>
        </w:rPr>
        <w:t>Stečajni sudac</w:t>
      </w:r>
    </w:p>
    <w:p w:rsidRDefault="001468EB" w:rsidP="001468EB" w:rsidR="001468EB" w:rsidRPr="00517C82">
      <w:pPr>
        <w:jc w:val="both"/>
        <w:rPr>
          <w:sz w:val="20"/>
          <w:szCs w:val="20"/>
        </w:rPr>
      </w:pPr>
      <w:r w:rsidRPr="00517C82">
        <w:rPr>
          <w:sz w:val="20"/>
          <w:szCs w:val="20"/>
        </w:rPr>
        <w:t>Daniela Korlević</w:t>
      </w:r>
    </w:p>
    <w:p w:rsidRDefault="00A50178" w:rsidP="001468EB" w:rsidR="00A50178" w:rsidRPr="000842BA">
      <w:pPr>
        <w:jc w:val="both"/>
        <w:rPr>
          <w:sz w:val="20"/>
          <w:szCs w:val="20"/>
        </w:rPr>
      </w:pPr>
    </w:p>
    <w:sectPr w:rsidSect="00221869" w:rsidR="00A50178" w:rsidRPr="000842BA">
      <w:headerReference w:type="default" r:id="rId11"/>
      <w:footerReference w:type="even" r:id="rId12"/>
      <w:footerReference w:type="default" r:id="rId13"/>
      <w:pgSz w:h="16838" w:w="11906"/>
      <w:pgMar w:gutter="0" w:footer="708" w:header="708" w:left="1701"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410E" w:rsidR="0001410E">
      <w:r>
        <w:separator/>
      </w:r>
    </w:p>
  </w:endnote>
  <w:endnote w:id="0" w:type="continuationSeparator">
    <w:p w:rsidRDefault="0001410E" w:rsidR="0001410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34A6D" w:rsidR="00C34A6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1014B">
      <w:rPr>
        <w:rStyle w:val="Brojstranice"/>
        <w:noProof/>
      </w:rPr>
      <w:t>1</w:t>
    </w:r>
    <w:r>
      <w:rPr>
        <w:rStyle w:val="Brojstranice"/>
      </w:rPr>
      <w:fldChar w:fldCharType="end"/>
    </w:r>
  </w:p>
  <w:p w:rsidRDefault="00C34A6D" w:rsidR="00C34A6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410E" w:rsidR="0001410E">
      <w:r>
        <w:separator/>
      </w:r>
    </w:p>
  </w:footnote>
  <w:footnote w:id="0" w:type="continuationSeparator">
    <w:p w:rsidRDefault="0001410E" w:rsidR="0001410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8A3272" w:rsidR="00C34A6D" w:rsidRPr="00747C37">
    <w:pPr>
      <w:pStyle w:val="Zaglavlje"/>
      <w:jc w:val="right"/>
    </w:pPr>
    <w:r>
      <w:rPr>
        <w:rFonts w:cs="Arial" w:hAnsi="Arial" w:ascii="Arial"/>
      </w:rPr>
      <w:tab/>
    </w:r>
    <w:r>
      <w:rPr>
        <w:rFonts w:cs="Arial" w:hAnsi="Arial" w:ascii="Arial"/>
      </w:rPr>
      <w:tab/>
    </w:r>
    <w:r w:rsidRPr="00747C37">
      <w:t>Posl. br. 15 St-</w:t>
    </w:r>
    <w:r w:rsidR="00F6399D">
      <w:t>162/10-</w:t>
    </w:r>
    <w:r w:rsidR="00C06AB7">
      <w:t>787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8A37B9"/>
    <w:multiLevelType w:val="hybridMultilevel"/>
    <w:tmpl w:val="4976C946"/>
    <w:lvl w:tplc="A6B295D4"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3D83BC5"/>
    <w:multiLevelType w:val="hybridMultilevel"/>
    <w:tmpl w:val="7BB2EE5A"/>
    <w:lvl w:tplc="A332325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D816902"/>
    <w:multiLevelType w:val="hybridMultilevel"/>
    <w:tmpl w:val="BF0CB6C2"/>
    <w:lvl w:tplc="9130703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EBF777A"/>
    <w:multiLevelType w:val="hybridMultilevel"/>
    <w:tmpl w:val="1102D54A"/>
    <w:lvl w:tplc="52C499F6"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44953CED"/>
    <w:multiLevelType w:val="hybridMultilevel"/>
    <w:tmpl w:val="9642D64E"/>
    <w:lvl w:tplc="0BE47A9E"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44AE05A7"/>
    <w:multiLevelType w:val="hybridMultilevel"/>
    <w:tmpl w:val="C4CE9064"/>
    <w:lvl w:tplc="0A7202A4" w:ilvl="0">
      <w:start w:val="4"/>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5BE36B76"/>
    <w:multiLevelType w:val="hybridMultilevel"/>
    <w:tmpl w:val="14FEC054"/>
    <w:lvl w:tplc="8140FEB6" w:ilvl="0">
      <w:start w:val="2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690F26B4"/>
    <w:multiLevelType w:val="hybridMultilevel"/>
    <w:tmpl w:val="AC166228"/>
    <w:lvl w:tplc="93408DF0" w:ilvl="0">
      <w:start w:val="6"/>
      <w:numFmt w:val="bullet"/>
      <w:lvlText w:val="-"/>
      <w:lvlJc w:val="left"/>
      <w:pPr>
        <w:tabs>
          <w:tab w:pos="780" w:val="num"/>
        </w:tabs>
        <w:ind w:hanging="360" w:left="780"/>
      </w:pPr>
      <w:rPr>
        <w:rFonts w:cs="Arial" w:eastAsia="Times New Roman" w:hAnsi="Arial" w:ascii="Arial" w:hint="default"/>
      </w:rPr>
    </w:lvl>
    <w:lvl w:tentative="true" w:tplc="041A0003" w:ilvl="1">
      <w:start w:val="1"/>
      <w:numFmt w:val="bullet"/>
      <w:lvlText w:val="o"/>
      <w:lvlJc w:val="left"/>
      <w:pPr>
        <w:tabs>
          <w:tab w:pos="1500" w:val="num"/>
        </w:tabs>
        <w:ind w:hanging="360" w:left="1500"/>
      </w:pPr>
      <w:rPr>
        <w:rFonts w:cs="Courier New" w:hAnsi="Courier New" w:ascii="Courier New" w:hint="default"/>
      </w:rPr>
    </w:lvl>
    <w:lvl w:tentative="true" w:tplc="041A0005" w:ilvl="2">
      <w:start w:val="1"/>
      <w:numFmt w:val="bullet"/>
      <w:lvlText w:val=""/>
      <w:lvlJc w:val="left"/>
      <w:pPr>
        <w:tabs>
          <w:tab w:pos="2220" w:val="num"/>
        </w:tabs>
        <w:ind w:hanging="360" w:left="2220"/>
      </w:pPr>
      <w:rPr>
        <w:rFonts w:hAnsi="Wingdings" w:ascii="Wingdings" w:hint="default"/>
      </w:rPr>
    </w:lvl>
    <w:lvl w:tentative="true" w:tplc="041A0001" w:ilvl="3">
      <w:start w:val="1"/>
      <w:numFmt w:val="bullet"/>
      <w:lvlText w:val=""/>
      <w:lvlJc w:val="left"/>
      <w:pPr>
        <w:tabs>
          <w:tab w:pos="2940" w:val="num"/>
        </w:tabs>
        <w:ind w:hanging="360" w:left="2940"/>
      </w:pPr>
      <w:rPr>
        <w:rFonts w:hAnsi="Symbol" w:ascii="Symbol" w:hint="default"/>
      </w:rPr>
    </w:lvl>
    <w:lvl w:tentative="true" w:tplc="041A0003" w:ilvl="4">
      <w:start w:val="1"/>
      <w:numFmt w:val="bullet"/>
      <w:lvlText w:val="o"/>
      <w:lvlJc w:val="left"/>
      <w:pPr>
        <w:tabs>
          <w:tab w:pos="3660" w:val="num"/>
        </w:tabs>
        <w:ind w:hanging="360" w:left="3660"/>
      </w:pPr>
      <w:rPr>
        <w:rFonts w:cs="Courier New" w:hAnsi="Courier New" w:ascii="Courier New" w:hint="default"/>
      </w:rPr>
    </w:lvl>
    <w:lvl w:tentative="true" w:tplc="041A0005" w:ilvl="5">
      <w:start w:val="1"/>
      <w:numFmt w:val="bullet"/>
      <w:lvlText w:val=""/>
      <w:lvlJc w:val="left"/>
      <w:pPr>
        <w:tabs>
          <w:tab w:pos="4380" w:val="num"/>
        </w:tabs>
        <w:ind w:hanging="360" w:left="4380"/>
      </w:pPr>
      <w:rPr>
        <w:rFonts w:hAnsi="Wingdings" w:ascii="Wingdings" w:hint="default"/>
      </w:rPr>
    </w:lvl>
    <w:lvl w:tentative="true" w:tplc="041A0001" w:ilvl="6">
      <w:start w:val="1"/>
      <w:numFmt w:val="bullet"/>
      <w:lvlText w:val=""/>
      <w:lvlJc w:val="left"/>
      <w:pPr>
        <w:tabs>
          <w:tab w:pos="5100" w:val="num"/>
        </w:tabs>
        <w:ind w:hanging="360" w:left="5100"/>
      </w:pPr>
      <w:rPr>
        <w:rFonts w:hAnsi="Symbol" w:ascii="Symbol" w:hint="default"/>
      </w:rPr>
    </w:lvl>
    <w:lvl w:tentative="true" w:tplc="041A0003" w:ilvl="7">
      <w:start w:val="1"/>
      <w:numFmt w:val="bullet"/>
      <w:lvlText w:val="o"/>
      <w:lvlJc w:val="left"/>
      <w:pPr>
        <w:tabs>
          <w:tab w:pos="5820" w:val="num"/>
        </w:tabs>
        <w:ind w:hanging="360" w:left="5820"/>
      </w:pPr>
      <w:rPr>
        <w:rFonts w:cs="Courier New" w:hAnsi="Courier New" w:ascii="Courier New" w:hint="default"/>
      </w:rPr>
    </w:lvl>
    <w:lvl w:tentative="true" w:tplc="041A0005" w:ilvl="8">
      <w:start w:val="1"/>
      <w:numFmt w:val="bullet"/>
      <w:lvlText w:val=""/>
      <w:lvlJc w:val="left"/>
      <w:pPr>
        <w:tabs>
          <w:tab w:pos="6540" w:val="num"/>
        </w:tabs>
        <w:ind w:hanging="360" w:left="6540"/>
      </w:pPr>
      <w:rPr>
        <w:rFonts w:hAnsi="Wingdings" w:ascii="Wingdings" w:hint="default"/>
      </w:rPr>
    </w:lvl>
  </w:abstractNum>
  <w:abstractNum w:abstractNumId="8">
    <w:nsid w:val="70762897"/>
    <w:multiLevelType w:val="hybridMultilevel"/>
    <w:tmpl w:val="FB662EBE"/>
    <w:lvl w:tplc="1C369F8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5E23D77"/>
    <w:multiLevelType w:val="hybridMultilevel"/>
    <w:tmpl w:val="2B8AD1B6"/>
    <w:lvl w:tplc="E3C81FB0"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B46738E"/>
    <w:multiLevelType w:val="hybridMultilevel"/>
    <w:tmpl w:val="90FEE9D0"/>
    <w:lvl w:tplc="77D6AF9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3"/>
  </w:num>
  <w:num w:numId="2">
    <w:abstractNumId w:val="7"/>
  </w:num>
  <w:num w:numId="3">
    <w:abstractNumId w:val="5"/>
  </w:num>
  <w:num w:numId="4">
    <w:abstractNumId w:val="9"/>
  </w:num>
  <w:num w:numId="5">
    <w:abstractNumId w:val="1"/>
  </w:num>
  <w:num w:numId="6">
    <w:abstractNumId w:val="8"/>
  </w:num>
  <w:num w:numId="7">
    <w:abstractNumId w:val="6"/>
  </w:num>
  <w:num w:numId="8">
    <w:abstractNumId w:val="2"/>
  </w:num>
  <w:num w:numId="9">
    <w:abstractNumId w:val="10"/>
  </w:num>
  <w:num w:numId="10">
    <w:abstractNumId w:val="4"/>
  </w:num>
  <w:num w:numId="1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E27D1"/>
    <w:rsid w:val="0001410E"/>
    <w:rsid w:val="00015F33"/>
    <w:rsid w:val="0003126F"/>
    <w:rsid w:val="000368EA"/>
    <w:rsid w:val="00051F71"/>
    <w:rsid w:val="00054F95"/>
    <w:rsid w:val="00055D22"/>
    <w:rsid w:val="00056AFE"/>
    <w:rsid w:val="00057F59"/>
    <w:rsid w:val="00070C00"/>
    <w:rsid w:val="00070F76"/>
    <w:rsid w:val="000842BA"/>
    <w:rsid w:val="00095829"/>
    <w:rsid w:val="00095C35"/>
    <w:rsid w:val="0009793C"/>
    <w:rsid w:val="000A208F"/>
    <w:rsid w:val="000A4F69"/>
    <w:rsid w:val="000C04FC"/>
    <w:rsid w:val="000C44C1"/>
    <w:rsid w:val="000C48AE"/>
    <w:rsid w:val="000E03DC"/>
    <w:rsid w:val="000E244A"/>
    <w:rsid w:val="000E2EC1"/>
    <w:rsid w:val="000E3482"/>
    <w:rsid w:val="000F60DD"/>
    <w:rsid w:val="001070A8"/>
    <w:rsid w:val="001425B7"/>
    <w:rsid w:val="001468EB"/>
    <w:rsid w:val="001553F3"/>
    <w:rsid w:val="00166F2A"/>
    <w:rsid w:val="00173291"/>
    <w:rsid w:val="00197372"/>
    <w:rsid w:val="00197A74"/>
    <w:rsid w:val="001A62CB"/>
    <w:rsid w:val="001A7F1C"/>
    <w:rsid w:val="001B0074"/>
    <w:rsid w:val="001B42DE"/>
    <w:rsid w:val="001C0CB2"/>
    <w:rsid w:val="001C4B53"/>
    <w:rsid w:val="001D153D"/>
    <w:rsid w:val="001D5425"/>
    <w:rsid w:val="001E2C89"/>
    <w:rsid w:val="001E6CE8"/>
    <w:rsid w:val="00221869"/>
    <w:rsid w:val="002225B4"/>
    <w:rsid w:val="002227D3"/>
    <w:rsid w:val="00231CEC"/>
    <w:rsid w:val="00234753"/>
    <w:rsid w:val="00236BE6"/>
    <w:rsid w:val="0024382E"/>
    <w:rsid w:val="00255A36"/>
    <w:rsid w:val="00262070"/>
    <w:rsid w:val="0028107A"/>
    <w:rsid w:val="0028181A"/>
    <w:rsid w:val="00281970"/>
    <w:rsid w:val="002B0EBE"/>
    <w:rsid w:val="002C0922"/>
    <w:rsid w:val="002E3CB0"/>
    <w:rsid w:val="002E483F"/>
    <w:rsid w:val="003027B5"/>
    <w:rsid w:val="00310BD1"/>
    <w:rsid w:val="00345E61"/>
    <w:rsid w:val="00361459"/>
    <w:rsid w:val="00364C85"/>
    <w:rsid w:val="0037075D"/>
    <w:rsid w:val="00381585"/>
    <w:rsid w:val="003A043E"/>
    <w:rsid w:val="003A2F6F"/>
    <w:rsid w:val="003A4D2B"/>
    <w:rsid w:val="003A5012"/>
    <w:rsid w:val="003B0121"/>
    <w:rsid w:val="003B483C"/>
    <w:rsid w:val="003B62AC"/>
    <w:rsid w:val="003C3B12"/>
    <w:rsid w:val="003D5C71"/>
    <w:rsid w:val="003D7E9E"/>
    <w:rsid w:val="003E4B84"/>
    <w:rsid w:val="003F068A"/>
    <w:rsid w:val="0041253B"/>
    <w:rsid w:val="00435973"/>
    <w:rsid w:val="00440519"/>
    <w:rsid w:val="004546E8"/>
    <w:rsid w:val="0045574E"/>
    <w:rsid w:val="00461223"/>
    <w:rsid w:val="00464896"/>
    <w:rsid w:val="00474DB5"/>
    <w:rsid w:val="00480EC2"/>
    <w:rsid w:val="004823BA"/>
    <w:rsid w:val="00482EF4"/>
    <w:rsid w:val="00483FFC"/>
    <w:rsid w:val="004B3F1F"/>
    <w:rsid w:val="004C168C"/>
    <w:rsid w:val="004D5AF8"/>
    <w:rsid w:val="004D7CD0"/>
    <w:rsid w:val="004E204C"/>
    <w:rsid w:val="004E3D4A"/>
    <w:rsid w:val="004E60D5"/>
    <w:rsid w:val="004F0FC0"/>
    <w:rsid w:val="004F310C"/>
    <w:rsid w:val="004F64AA"/>
    <w:rsid w:val="005020AB"/>
    <w:rsid w:val="0050519C"/>
    <w:rsid w:val="00517C82"/>
    <w:rsid w:val="00531FA5"/>
    <w:rsid w:val="00532279"/>
    <w:rsid w:val="00534BB4"/>
    <w:rsid w:val="005454FD"/>
    <w:rsid w:val="00561B52"/>
    <w:rsid w:val="00565127"/>
    <w:rsid w:val="00570463"/>
    <w:rsid w:val="005730BE"/>
    <w:rsid w:val="00593536"/>
    <w:rsid w:val="00596A6D"/>
    <w:rsid w:val="005A14B1"/>
    <w:rsid w:val="005A4F20"/>
    <w:rsid w:val="005A64D1"/>
    <w:rsid w:val="005C198F"/>
    <w:rsid w:val="005C7B5E"/>
    <w:rsid w:val="0060117D"/>
    <w:rsid w:val="006070B2"/>
    <w:rsid w:val="006223C9"/>
    <w:rsid w:val="0062420D"/>
    <w:rsid w:val="0062443D"/>
    <w:rsid w:val="00641412"/>
    <w:rsid w:val="00651302"/>
    <w:rsid w:val="006526C3"/>
    <w:rsid w:val="00667B91"/>
    <w:rsid w:val="0068769A"/>
    <w:rsid w:val="00693437"/>
    <w:rsid w:val="006A24CE"/>
    <w:rsid w:val="006C337F"/>
    <w:rsid w:val="006D7F07"/>
    <w:rsid w:val="00720C8D"/>
    <w:rsid w:val="00730180"/>
    <w:rsid w:val="007436ED"/>
    <w:rsid w:val="007437C5"/>
    <w:rsid w:val="00745688"/>
    <w:rsid w:val="00747C37"/>
    <w:rsid w:val="00753D8D"/>
    <w:rsid w:val="00764BF4"/>
    <w:rsid w:val="00766529"/>
    <w:rsid w:val="007705CE"/>
    <w:rsid w:val="00776BB3"/>
    <w:rsid w:val="00782FBB"/>
    <w:rsid w:val="0079648A"/>
    <w:rsid w:val="007B3096"/>
    <w:rsid w:val="007B6823"/>
    <w:rsid w:val="007B6DF5"/>
    <w:rsid w:val="007C7F09"/>
    <w:rsid w:val="007D40D6"/>
    <w:rsid w:val="007F208B"/>
    <w:rsid w:val="007F422B"/>
    <w:rsid w:val="0080199C"/>
    <w:rsid w:val="00807637"/>
    <w:rsid w:val="00811F07"/>
    <w:rsid w:val="008132EC"/>
    <w:rsid w:val="0081693F"/>
    <w:rsid w:val="008175CE"/>
    <w:rsid w:val="00820324"/>
    <w:rsid w:val="00822E73"/>
    <w:rsid w:val="00824882"/>
    <w:rsid w:val="00830775"/>
    <w:rsid w:val="008356D4"/>
    <w:rsid w:val="00837C41"/>
    <w:rsid w:val="00847795"/>
    <w:rsid w:val="008600A2"/>
    <w:rsid w:val="00877E17"/>
    <w:rsid w:val="00880B73"/>
    <w:rsid w:val="00886313"/>
    <w:rsid w:val="008A0867"/>
    <w:rsid w:val="008A3272"/>
    <w:rsid w:val="008A7C7D"/>
    <w:rsid w:val="008B56DF"/>
    <w:rsid w:val="008C28F7"/>
    <w:rsid w:val="008C7DF4"/>
    <w:rsid w:val="008D4852"/>
    <w:rsid w:val="008D688C"/>
    <w:rsid w:val="008E4B10"/>
    <w:rsid w:val="008F7131"/>
    <w:rsid w:val="0091014B"/>
    <w:rsid w:val="00931F91"/>
    <w:rsid w:val="00932DA1"/>
    <w:rsid w:val="0093333F"/>
    <w:rsid w:val="00933FAF"/>
    <w:rsid w:val="00937467"/>
    <w:rsid w:val="00937672"/>
    <w:rsid w:val="0096205D"/>
    <w:rsid w:val="009635E6"/>
    <w:rsid w:val="009678FB"/>
    <w:rsid w:val="00975E9A"/>
    <w:rsid w:val="00976445"/>
    <w:rsid w:val="00990987"/>
    <w:rsid w:val="0099670C"/>
    <w:rsid w:val="0099690D"/>
    <w:rsid w:val="00997B50"/>
    <w:rsid w:val="009A7449"/>
    <w:rsid w:val="009A7EB7"/>
    <w:rsid w:val="009B00AB"/>
    <w:rsid w:val="009B4EB8"/>
    <w:rsid w:val="009B4EC2"/>
    <w:rsid w:val="009D4B5D"/>
    <w:rsid w:val="009D77A7"/>
    <w:rsid w:val="009E3242"/>
    <w:rsid w:val="009E6676"/>
    <w:rsid w:val="009F370C"/>
    <w:rsid w:val="009F78A9"/>
    <w:rsid w:val="009F7ABA"/>
    <w:rsid w:val="00A001FC"/>
    <w:rsid w:val="00A04FAF"/>
    <w:rsid w:val="00A27864"/>
    <w:rsid w:val="00A313C6"/>
    <w:rsid w:val="00A34836"/>
    <w:rsid w:val="00A432C0"/>
    <w:rsid w:val="00A47192"/>
    <w:rsid w:val="00A47593"/>
    <w:rsid w:val="00A50178"/>
    <w:rsid w:val="00A52721"/>
    <w:rsid w:val="00A546DB"/>
    <w:rsid w:val="00A7070D"/>
    <w:rsid w:val="00A9064A"/>
    <w:rsid w:val="00A95FDA"/>
    <w:rsid w:val="00AC2714"/>
    <w:rsid w:val="00AC6892"/>
    <w:rsid w:val="00AD44B9"/>
    <w:rsid w:val="00AD4D68"/>
    <w:rsid w:val="00AE4162"/>
    <w:rsid w:val="00AE4863"/>
    <w:rsid w:val="00AF79E9"/>
    <w:rsid w:val="00B01AF5"/>
    <w:rsid w:val="00B135A2"/>
    <w:rsid w:val="00B159A4"/>
    <w:rsid w:val="00B22812"/>
    <w:rsid w:val="00B22CB8"/>
    <w:rsid w:val="00B3109D"/>
    <w:rsid w:val="00B31E0E"/>
    <w:rsid w:val="00B32CD7"/>
    <w:rsid w:val="00B412CB"/>
    <w:rsid w:val="00B45E93"/>
    <w:rsid w:val="00B51871"/>
    <w:rsid w:val="00B56F38"/>
    <w:rsid w:val="00B71370"/>
    <w:rsid w:val="00B72CAC"/>
    <w:rsid w:val="00B7675D"/>
    <w:rsid w:val="00BA0FB9"/>
    <w:rsid w:val="00BB2DBB"/>
    <w:rsid w:val="00BC256A"/>
    <w:rsid w:val="00BC6AC6"/>
    <w:rsid w:val="00BE1D53"/>
    <w:rsid w:val="00BF5418"/>
    <w:rsid w:val="00BF5EC1"/>
    <w:rsid w:val="00C01532"/>
    <w:rsid w:val="00C01753"/>
    <w:rsid w:val="00C06AB7"/>
    <w:rsid w:val="00C24D35"/>
    <w:rsid w:val="00C34A6D"/>
    <w:rsid w:val="00C459F9"/>
    <w:rsid w:val="00C45DA0"/>
    <w:rsid w:val="00C6318F"/>
    <w:rsid w:val="00C632B4"/>
    <w:rsid w:val="00C63530"/>
    <w:rsid w:val="00C674B3"/>
    <w:rsid w:val="00C716A6"/>
    <w:rsid w:val="00C71724"/>
    <w:rsid w:val="00C71831"/>
    <w:rsid w:val="00C75A0A"/>
    <w:rsid w:val="00C80D88"/>
    <w:rsid w:val="00C83E11"/>
    <w:rsid w:val="00C909C7"/>
    <w:rsid w:val="00C93DF7"/>
    <w:rsid w:val="00C940E6"/>
    <w:rsid w:val="00C943CD"/>
    <w:rsid w:val="00C9751D"/>
    <w:rsid w:val="00CB5ADE"/>
    <w:rsid w:val="00CC25EE"/>
    <w:rsid w:val="00CD1BC1"/>
    <w:rsid w:val="00CD492A"/>
    <w:rsid w:val="00CD56F7"/>
    <w:rsid w:val="00CE2A70"/>
    <w:rsid w:val="00CE7A2C"/>
    <w:rsid w:val="00CF3B53"/>
    <w:rsid w:val="00D15AC4"/>
    <w:rsid w:val="00D303F0"/>
    <w:rsid w:val="00D33083"/>
    <w:rsid w:val="00D37EA0"/>
    <w:rsid w:val="00D5289A"/>
    <w:rsid w:val="00D56BDB"/>
    <w:rsid w:val="00D62839"/>
    <w:rsid w:val="00D70A9C"/>
    <w:rsid w:val="00D715B9"/>
    <w:rsid w:val="00D823AA"/>
    <w:rsid w:val="00D8312F"/>
    <w:rsid w:val="00D866DF"/>
    <w:rsid w:val="00D954C5"/>
    <w:rsid w:val="00DB6980"/>
    <w:rsid w:val="00DC0F2D"/>
    <w:rsid w:val="00DD1A1A"/>
    <w:rsid w:val="00DD72CC"/>
    <w:rsid w:val="00DD73DB"/>
    <w:rsid w:val="00DE3346"/>
    <w:rsid w:val="00DE4617"/>
    <w:rsid w:val="00DF282B"/>
    <w:rsid w:val="00DF371D"/>
    <w:rsid w:val="00DF4286"/>
    <w:rsid w:val="00E2185A"/>
    <w:rsid w:val="00E255CB"/>
    <w:rsid w:val="00E32C87"/>
    <w:rsid w:val="00E42062"/>
    <w:rsid w:val="00E4501F"/>
    <w:rsid w:val="00E52905"/>
    <w:rsid w:val="00E562A5"/>
    <w:rsid w:val="00E66745"/>
    <w:rsid w:val="00E67D81"/>
    <w:rsid w:val="00E86B8F"/>
    <w:rsid w:val="00E97BC5"/>
    <w:rsid w:val="00EB666F"/>
    <w:rsid w:val="00EC3CB9"/>
    <w:rsid w:val="00EC6D70"/>
    <w:rsid w:val="00ED4EF0"/>
    <w:rsid w:val="00EE27D1"/>
    <w:rsid w:val="00EE5977"/>
    <w:rsid w:val="00F03521"/>
    <w:rsid w:val="00F17289"/>
    <w:rsid w:val="00F21C7A"/>
    <w:rsid w:val="00F31042"/>
    <w:rsid w:val="00F31997"/>
    <w:rsid w:val="00F375E9"/>
    <w:rsid w:val="00F4014A"/>
    <w:rsid w:val="00F6124C"/>
    <w:rsid w:val="00F6399D"/>
    <w:rsid w:val="00F6726C"/>
    <w:rsid w:val="00F731C0"/>
    <w:rsid w:val="00F861A3"/>
    <w:rsid w:val="00F974D9"/>
    <w:rsid w:val="00FA5425"/>
    <w:rsid w:val="00FD04F3"/>
    <w:rsid w:val="00FE1D2B"/>
    <w:rsid w:val="00FF20CB"/>
    <w:rsid w:val="00FF22E1"/>
    <w:rsid w:val="00FF76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80B73"/>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Tekstbalonia" w:type="paragraph">
    <w:name w:val="Balloon Text"/>
    <w:basedOn w:val="Normal"/>
    <w:link w:val="TekstbaloniaChar"/>
    <w:rsid w:val="00747C37"/>
    <w:rPr>
      <w:rFonts w:cs="Tahoma" w:hAnsi="Tahoma" w:ascii="Tahoma"/>
      <w:sz w:val="16"/>
      <w:szCs w:val="16"/>
    </w:rPr>
  </w:style>
  <w:style w:customStyle="true" w:styleId="TekstbaloniaChar" w:type="character">
    <w:name w:val="Tekst balončića Char"/>
    <w:link w:val="Tekstbalonia"/>
    <w:rsid w:val="00747C37"/>
    <w:rPr>
      <w:rFonts w:cs="Tahoma" w:hAnsi="Tahoma" w:ascii="Tahoma"/>
      <w:sz w:val="16"/>
      <w:szCs w:val="16"/>
    </w:rPr>
  </w:style>
  <w:style w:styleId="Odlomakpopisa" w:type="paragraph">
    <w:name w:val="List Paragraph"/>
    <w:basedOn w:val="Normal"/>
    <w:uiPriority w:val="34"/>
    <w:qFormat/>
    <w:rsid w:val="00A95FDA"/>
    <w:pPr>
      <w:ind w:left="720"/>
      <w:contextualSpacing/>
    </w:pPr>
  </w:style>
  <w:style w:styleId="Tekstrezerviranogmjesta" w:type="character">
    <w:name w:val="Placeholder Text"/>
    <w:basedOn w:val="Zadanifontodlomka"/>
    <w:uiPriority w:val="99"/>
    <w:semiHidden/>
    <w:rsid w:val="0091014B"/>
    <w:rPr>
      <w:color w:val="808080"/>
      <w:bdr w:space="0" w:sz="0" w:color="auto" w:val="none"/>
      <w:shd w:fill="auto" w:color="auto" w:val="clear"/>
    </w:rPr>
  </w:style>
  <w:style w:customStyle="true" w:styleId="eSPISCCParagraphDefaultFont" w:type="character">
    <w:name w:val="eSPIS_CC_Paragraph Default Font"/>
    <w:basedOn w:val="Zadanifontodlomka"/>
    <w:rsid w:val="0091014B"/>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91014B"/>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91014B"/>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91014B"/>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80B73"/>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Tekstbalonia" w:type="paragraph">
    <w:name w:val="Balloon Text"/>
    <w:basedOn w:val="Normal"/>
    <w:link w:val="TekstbaloniaChar"/>
    <w:rsid w:val="00747C37"/>
    <w:rPr>
      <w:rFonts w:ascii="Tahoma" w:cs="Tahoma" w:hAnsi="Tahoma"/>
      <w:sz w:val="16"/>
      <w:szCs w:val="16"/>
    </w:rPr>
  </w:style>
  <w:style w:customStyle="1" w:styleId="TekstbaloniaChar" w:type="character">
    <w:name w:val="Tekst balončića Char"/>
    <w:link w:val="Tekstbalonia"/>
    <w:rsid w:val="00747C37"/>
    <w:rPr>
      <w:rFonts w:ascii="Tahoma" w:cs="Tahoma" w:hAnsi="Tahoma"/>
      <w:sz w:val="16"/>
      <w:szCs w:val="16"/>
    </w:rPr>
  </w:style>
  <w:style w:styleId="Odlomakpopisa" w:type="paragraph">
    <w:name w:val="List Paragraph"/>
    <w:basedOn w:val="Normal"/>
    <w:uiPriority w:val="34"/>
    <w:qFormat/>
    <w:rsid w:val="00A95FDA"/>
    <w:pPr>
      <w:ind w:left="720"/>
      <w:contextualSpacing/>
    </w:pPr>
  </w:style>
  <w:style w:styleId="Tekstrezerviranogmjesta" w:type="character">
    <w:name w:val="Placeholder Text"/>
    <w:basedOn w:val="Zadanifontodlomka"/>
    <w:uiPriority w:val="99"/>
    <w:semiHidden/>
    <w:rsid w:val="0091014B"/>
    <w:rPr>
      <w:color w:val="808080"/>
      <w:bdr w:color="auto" w:space="0" w:sz="0" w:val="none"/>
      <w:shd w:color="auto" w:fill="auto" w:val="clear"/>
    </w:rPr>
  </w:style>
  <w:style w:customStyle="1" w:styleId="eSPISCCParagraphDefaultFont" w:type="character">
    <w:name w:val="eSPIS_CC_Paragraph Default Font"/>
    <w:basedOn w:val="Zadanifontodlomka"/>
    <w:rsid w:val="0091014B"/>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91014B"/>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91014B"/>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91014B"/>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veljače 2016.</izvorni_sadrzaj>
    <derivirana_varijabla naziv="DomainObject.DatumDonosenjaOdluke_1">23.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162</izvorni_sadrzaj>
    <derivirana_varijabla naziv="DomainObject.Predmet.Broj_1">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2010.</izvorni_sadrzaj>
    <derivirana_varijabla naziv="DomainObject.Predmet.DatumOsnivanja_1">15. prosinca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St-162/2010</izvorni_sadrzaj>
    <derivirana_varijabla naziv="DomainObject.Predmet.OznakaBroj_1">St-162/2010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HIT-MARINA d.o.o. NOVI VINODOLSKI</izvorni_sadrzaj>
    <derivirana_varijabla naziv="DomainObject.Predmet.ProtustrankaFormated_1">  HIT-MARINA d.o.o. NOVI VINODOLSKI</derivirana_varijabla>
  </DomainObject.Predmet.ProtustrankaFormated>
  <DomainObject.Predmet.ProtustrankaFormatedOIB>
    <izvorni_sadrzaj>  HIT-MARINA d.o.o. NOVI VINODOLSKI, OIB 61270847868</izvorni_sadrzaj>
    <derivirana_varijabla naziv="DomainObject.Predmet.ProtustrankaFormatedOIB_1">  HIT-MARINA d.o.o. NOVI VINODOLSKI, OIB 61270847868</derivirana_varijabla>
  </DomainObject.Predmet.ProtustrankaFormatedOIB>
  <DomainObject.Predmet.ProtustrankaFormatedWithAdress>
    <izvorni_sadrzaj> HIT-MARINA d.o.o. NOVI VINODOLSKI, MEL BB, 51250 Novi Vinodolski</izvorni_sadrzaj>
    <derivirana_varijabla naziv="DomainObject.Predmet.ProtustrankaFormatedWithAdress_1"> HIT-MARINA d.o.o. NOVI VINODOLSKI, MEL BB, 51250 Novi Vinodolski</derivirana_varijabla>
  </DomainObject.Predmet.ProtustrankaFormatedWithAdress>
  <DomainObject.Predmet.ProtustrankaFormatedWithAdressOIB>
    <izvorni_sadrzaj> HIT-MARINA d.o.o. NOVI VINODOLSKI, OIB 61270847868, MEL BB, 51250 Novi Vinodolski</izvorni_sadrzaj>
    <derivirana_varijabla naziv="DomainObject.Predmet.ProtustrankaFormatedWithAdressOIB_1"> HIT-MARINA d.o.o. NOVI VINODOLSKI, OIB 61270847868, MEL BB, 51250 Novi Vinodolski</derivirana_varijabla>
  </DomainObject.Predmet.ProtustrankaFormatedWithAdressOIB>
  <DomainObject.Predmet.ProtustrankaWithAdress>
    <izvorni_sadrzaj>HIT-MARINA d.o.o. NOVI VINODOLSKI MEL BB, 51250 Novi Vinodolski</izvorni_sadrzaj>
    <derivirana_varijabla naziv="DomainObject.Predmet.ProtustrankaWithAdress_1">HIT-MARINA d.o.o. NOVI VINODOLSKI MEL BB, 51250 Novi Vinodolski</derivirana_varijabla>
  </DomainObject.Predmet.ProtustrankaWithAdress>
  <DomainObject.Predmet.ProtustrankaWithAdressOIB>
    <izvorni_sadrzaj>HIT-MARINA d.o.o. NOVI VINODOLSKI, OIB 61270847868, MEL BB, 51250 Novi Vinodolski</izvorni_sadrzaj>
    <derivirana_varijabla naziv="DomainObject.Predmet.ProtustrankaWithAdressOIB_1">HIT-MARINA d.o.o. NOVI VINODOLSKI, OIB 61270847868, MEL BB, 51250 Novi Vinodolski</derivirana_varijabla>
  </DomainObject.Predmet.ProtustrankaWithAdressOIB>
  <DomainObject.Predmet.ProtustrankaNazivFormated>
    <izvorni_sadrzaj>HIT-MARINA d.o.o. NOVI VINODOLSKI</izvorni_sadrzaj>
    <derivirana_varijabla naziv="DomainObject.Predmet.ProtustrankaNazivFormated_1">HIT-MARINA d.o.o. NOVI VINODOLSKI</derivirana_varijabla>
  </DomainObject.Predmet.ProtustrankaNazivFormated>
  <DomainObject.Predmet.ProtustrankaNazivFormatedOIB>
    <izvorni_sadrzaj>HIT-MARINA d.o.o. NOVI VINODOLSKI, OIB 61270847868</izvorni_sadrzaj>
    <derivirana_varijabla naziv="DomainObject.Predmet.ProtustrankaNazivFormatedOIB_1">HIT-MARINA d.o.o. NOVI VINODOLSKI, OIB 61270847868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PRIMORSKO-GORANSKA ŽUPANIJA GRAD NOVI VINODOLSKI</izvorni_sadrzaj>
    <derivirana_varijabla naziv="DomainObject.Predmet.StrankaFormated_1">  PRIMORSKO-GORANSKA ŽUPANIJA GRAD NOVI VINODOLSKI</derivirana_varijabla>
  </DomainObject.Predmet.StrankaFormated>
  <DomainObject.Predmet.StrankaFormatedOIB>
    <izvorni_sadrzaj>  PRIMORSKO-GORANSKA ŽUPANIJA GRAD NOVI VINODOLSKI</izvorni_sadrzaj>
    <derivirana_varijabla naziv="DomainObject.Predmet.StrankaFormatedOIB_1">  PRIMORSKO-GORANSKA ŽUPANIJA GRAD NOVI VINODOLSKI</derivirana_varijabla>
  </DomainObject.Predmet.StrankaFormatedOIB>
  <DomainObject.Predmet.StrankaFormatedWithAdress>
    <izvorni_sadrzaj> PRIMORSKO-GORANSKA ŽUPANIJA GRAD NOVI VINODOLSKI, P.P. 5, 51250 Novi Vinodolski</izvorni_sadrzaj>
    <derivirana_varijabla naziv="DomainObject.Predmet.StrankaFormatedWithAdress_1"> PRIMORSKO-GORANSKA ŽUPANIJA GRAD NOVI VINODOLSKI, P.P. 5, 51250 Novi Vinodolski</derivirana_varijabla>
  </DomainObject.Predmet.StrankaFormatedWithAdress>
  <DomainObject.Predmet.StrankaFormatedWithAdressOIB>
    <izvorni_sadrzaj> PRIMORSKO-GORANSKA ŽUPANIJA GRAD NOVI VINODOLSKI, P.P. 5, 51250 Novi Vinodolski</izvorni_sadrzaj>
    <derivirana_varijabla naziv="DomainObject.Predmet.StrankaFormatedWithAdressOIB_1"> PRIMORSKO-GORANSKA ŽUPANIJA GRAD NOVI VINODOLSKI, P.P. 5, 51250 Novi Vinodolski</derivirana_varijabla>
  </DomainObject.Predmet.StrankaFormatedWithAdressOIB>
  <DomainObject.Predmet.StrankaWithAdress>
    <izvorni_sadrzaj>PRIMORSKO-GORANSKA ŽUPANIJA GRAD NOVI VINODOLSKI P.P. 5,51250 Novi Vinodolski</izvorni_sadrzaj>
    <derivirana_varijabla naziv="DomainObject.Predmet.StrankaWithAdress_1">PRIMORSKO-GORANSKA ŽUPANIJA GRAD NOVI VINODOLSKI P.P. 5,51250 Novi Vinodolski</derivirana_varijabla>
  </DomainObject.Predmet.StrankaWithAdress>
  <DomainObject.Predmet.StrankaWithAdressOIB>
    <izvorni_sadrzaj>PRIMORSKO-GORANSKA ŽUPANIJA GRAD NOVI VINODOLSKI, P.P. 5,51250 Novi Vinodolski</izvorni_sadrzaj>
    <derivirana_varijabla naziv="DomainObject.Predmet.StrankaWithAdressOIB_1">PRIMORSKO-GORANSKA ŽUPANIJA GRAD NOVI VINODOLSKI, P.P. 5,51250 Novi Vinodolski</derivirana_varijabla>
  </DomainObject.Predmet.StrankaWithAdressOIB>
  <DomainObject.Predmet.StrankaNazivFormated>
    <izvorni_sadrzaj>PRIMORSKO-GORANSKA ŽUPANIJA GRAD NOVI VINODOLSKI</izvorni_sadrzaj>
    <derivirana_varijabla naziv="DomainObject.Predmet.StrankaNazivFormated_1">PRIMORSKO-GORANSKA ŽUPANIJA GRAD NOVI VINODOLSKI</derivirana_varijabla>
  </DomainObject.Predmet.StrankaNazivFormated>
  <DomainObject.Predmet.StrankaNazivFormatedOIB>
    <izvorni_sadrzaj>PRIMORSKO-GORANSKA ŽUPANIJA GRAD NOVI VINODOLSKI</izvorni_sadrzaj>
    <derivirana_varijabla naziv="DomainObject.Predmet.StrankaNazivFormatedOIB_1">PRIMORSKO-GORANSKA ŽUPANIJA GRAD NOVI VINODOLSKI</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PRIMORSKO-GORANSKA ŽUPANIJA GRAD NOVI VINODOLSKI</item>
    </izvorni_sadrzaj>
    <derivirana_varijabla naziv="DomainObject.Predmet.StrankaListFormated_1">
      <item>PRIMORSKO-GORANSKA ŽUPANIJA GRAD NOVI VINODOLSKI</item>
    </derivirana_varijabla>
  </DomainObject.Predmet.StrankaListFormated>
  <DomainObject.Predmet.StrankaListFormatedOIB>
    <izvorni_sadrzaj>
      <item>PRIMORSKO-GORANSKA ŽUPANIJA GRAD NOVI VINODOLSKI</item>
    </izvorni_sadrzaj>
    <derivirana_varijabla naziv="DomainObject.Predmet.StrankaListFormatedOIB_1">
      <item>PRIMORSKO-GORANSKA ŽUPANIJA GRAD NOVI VINODOLSKI</item>
    </derivirana_varijabla>
  </DomainObject.Predmet.StrankaListFormatedOIB>
  <DomainObject.Predmet.StrankaListFormatedWithAdress>
    <izvorni_sadrzaj>
      <item>PRIMORSKO-GORANSKA ŽUPANIJA GRAD NOVI VINODOLSKI, P.P. 5, 51250 Novi Vinodolski</item>
    </izvorni_sadrzaj>
    <derivirana_varijabla naziv="DomainObject.Predmet.StrankaListFormatedWithAdress_1">
      <item>PRIMORSKO-GORANSKA ŽUPANIJA GRAD NOVI VINODOLSKI, P.P. 5, 51250 Novi Vinodolski</item>
    </derivirana_varijabla>
  </DomainObject.Predmet.StrankaListFormatedWithAdress>
  <DomainObject.Predmet.StrankaListFormatedWithAdressOIB>
    <izvorni_sadrzaj>
      <item>PRIMORSKO-GORANSKA ŽUPANIJA GRAD NOVI VINODOLSKI, P.P. 5, 51250 Novi Vinodolski</item>
    </izvorni_sadrzaj>
    <derivirana_varijabla naziv="DomainObject.Predmet.StrankaListFormatedWithAdressOIB_1">
      <item>PRIMORSKO-GORANSKA ŽUPANIJA GRAD NOVI VINODOLSKI, P.P. 5, 51250 Novi Vinodolski</item>
    </derivirana_varijabla>
  </DomainObject.Predmet.StrankaListFormatedWithAdressOIB>
  <DomainObject.Predmet.StrankaListNazivFormated>
    <izvorni_sadrzaj>
      <item>PRIMORSKO-GORANSKA ŽUPANIJA GRAD NOVI VINODOLSKI</item>
    </izvorni_sadrzaj>
    <derivirana_varijabla naziv="DomainObject.Predmet.StrankaListNazivFormated_1">
      <item>PRIMORSKO-GORANSKA ŽUPANIJA GRAD NOVI VINODOLSKI</item>
    </derivirana_varijabla>
  </DomainObject.Predmet.StrankaListNazivFormated>
  <DomainObject.Predmet.StrankaListNazivFormatedOIB>
    <izvorni_sadrzaj>
      <item>PRIMORSKO-GORANSKA ŽUPANIJA GRAD NOVI VINODOLSKI</item>
    </izvorni_sadrzaj>
    <derivirana_varijabla naziv="DomainObject.Predmet.StrankaListNazivFormatedOIB_1">
      <item>PRIMORSKO-GORANSKA ŽUPANIJA GRAD NOVI VINODOLSKI</item>
    </derivirana_varijabla>
  </DomainObject.Predmet.StrankaListNazivFormatedOIB>
  <DomainObject.Predmet.ProtuStrankaListFormated>
    <izvorni_sadrzaj>
      <item>HIT-MARINA d.o.o. NOVI VINODOLSKI</item>
    </izvorni_sadrzaj>
    <derivirana_varijabla naziv="DomainObject.Predmet.ProtuStrankaListFormated_1">
      <item>HIT-MARINA d.o.o. NOVI VINODOLSKI</item>
    </derivirana_varijabla>
  </DomainObject.Predmet.ProtuStrankaListFormated>
  <DomainObject.Predmet.ProtuStrankaListFormatedOIB>
    <izvorni_sadrzaj>
      <item>HIT-MARINA d.o.o. NOVI VINODOLSKI, OIB 61270847868</item>
    </izvorni_sadrzaj>
    <derivirana_varijabla naziv="DomainObject.Predmet.ProtuStrankaListFormatedOIB_1">
      <item>HIT-MARINA d.o.o. NOVI VINODOLSKI, OIB 61270847868</item>
    </derivirana_varijabla>
  </DomainObject.Predmet.ProtuStrankaListFormatedOIB>
  <DomainObject.Predmet.ProtuStrankaListFormatedWithAdress>
    <izvorni_sadrzaj>
      <item>HIT-MARINA d.o.o. NOVI VINODOLSKI, MEL BB, 51250 Novi Vinodolski</item>
    </izvorni_sadrzaj>
    <derivirana_varijabla naziv="DomainObject.Predmet.ProtuStrankaListFormatedWithAdress_1">
      <item>HIT-MARINA d.o.o. NOVI VINODOLSKI, MEL BB, 51250 Novi Vinodolski</item>
    </derivirana_varijabla>
  </DomainObject.Predmet.ProtuStrankaListFormatedWithAdress>
  <DomainObject.Predmet.ProtuStrankaListFormatedWithAdressOIB>
    <izvorni_sadrzaj>
      <item>HIT-MARINA d.o.o. NOVI VINODOLSKI, OIB 61270847868, MEL BB, 51250 Novi Vinodolski</item>
    </izvorni_sadrzaj>
    <derivirana_varijabla naziv="DomainObject.Predmet.ProtuStrankaListFormatedWithAdressOIB_1">
      <item>HIT-MARINA d.o.o. NOVI VINODOLSKI, OIB 61270847868, MEL BB, 51250 Novi Vinodolski</item>
    </derivirana_varijabla>
  </DomainObject.Predmet.ProtuStrankaListFormatedWithAdressOIB>
  <DomainObject.Predmet.ProtuStrankaListNazivFormated>
    <izvorni_sadrzaj>
      <item>HIT-MARINA d.o.o. NOVI VINODOLSKI</item>
    </izvorni_sadrzaj>
    <derivirana_varijabla naziv="DomainObject.Predmet.ProtuStrankaListNazivFormated_1">
      <item>HIT-MARINA d.o.o. NOVI VINODOLSKI</item>
    </derivirana_varijabla>
  </DomainObject.Predmet.ProtuStrankaListNazivFormated>
  <DomainObject.Predmet.ProtuStrankaListNazivFormatedOIB>
    <izvorni_sadrzaj>
      <item>HIT-MARINA d.o.o. NOVI VINODOLSKI, OIB 61270847868</item>
    </izvorni_sadrzaj>
    <derivirana_varijabla naziv="DomainObject.Predmet.ProtuStrankaListNazivFormatedOIB_1">
      <item>HIT-MARINA d.o.o. NOVI VINODOLSKI, OIB 61270847868</item>
    </derivirana_varijabla>
  </DomainObject.Predmet.ProtuStrankaListNazivFormatedOIB>
  <DomainObject.Predmet.OstaliList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zvorni_sadrzaj>
    <derivirana_varijabla naziv="DomainObject.Predmet.OstaliList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derivirana_varijabla>
  </DomainObject.Predmet.OstaliListFormated>
  <DomainObject.Predmet.OstaliList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VLADIMIR CIRKVENČIĆ</item>
      <item>Nenad Molc, OIB 13090594476</item>
      <item>ANTE MILAT</item>
      <item>Bojan Perhoč, OIB 02020487786</item>
      <item>MITJA TEMENT</item>
      <item>IRENA TEMENT</item>
      <item>BEATA LAKATOSNE LASZLO</item>
      <item>SONJA JELEN</item>
      <item>Milan Došen, OIB 28408384400</item>
      <item>BORISLAV TOMIĆ</item>
      <item>SANDO d.o.o.</item>
      <item>Mario Starčević, OIB 56539746731</item>
      <item>IVAN PUHALO</item>
      <item>JOSIP BOSILJ</item>
      <item>Đurđa Dragović Grahek</item>
      <item>LEON GERDEN</item>
      <item>VALENTINA KRANJEC</item>
      <item>TRGOMAR društvo s ograničenom odgovornošću za trgovinu, poljoprivredu i usluge, OIB 48630703347</item>
      <item>MARIJA KNEZOVIĆ</item>
      <item>ŽELJKO MILIČIĆ</item>
      <item>HERMINA TROŠELJ</item>
      <item>IVICA MATIĆ</item>
      <item>BOŽIDAR ŠĆRBEC</item>
    </izvorni_sadrzaj>
    <derivirana_varijabla naziv="DomainObject.Predmet.OstaliList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VLADIMIR CIRKVENČIĆ</item>
      <item>Nenad Molc, OIB 13090594476</item>
      <item>ANTE MILAT</item>
      <item>Bojan Perhoč, OIB 02020487786</item>
      <item>MITJA TEMENT</item>
      <item>IRENA TEMENT</item>
      <item>BEATA LAKATOSNE LASZLO</item>
      <item>SONJA JELEN</item>
      <item>Milan Došen, OIB 28408384400</item>
      <item>BORISLAV TOMIĆ</item>
      <item>SANDO d.o.o.</item>
      <item>Mario Starčević, OIB 56539746731</item>
      <item>IVAN PUHALO</item>
      <item>JOSIP BOSILJ</item>
      <item>Đurđa Dragović Grahek</item>
      <item>LEON GERDEN</item>
      <item>VALENTINA KRANJEC</item>
      <item>TRGOMAR društvo s ograničenom odgovornošću za trgovinu, poljoprivredu i usluge, OIB 48630703347</item>
      <item>MARIJA KNEZOVIĆ</item>
      <item>ŽELJKO MILIČIĆ</item>
      <item>HERMINA TROŠELJ</item>
      <item>IVICA MATIĆ</item>
      <item>BOŽIDAR ŠĆRBEC</item>
    </derivirana_varijabla>
  </DomainObject.Predmet.OstaliListFormatedOIB>
  <DomainObject.Predmet.OstaliListFormatedWithAdress>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tem>Danica Galetić, Srednjaci 20, 10000 Zagreb</item>
      <item>Dragoljub Pranjić, Volaričeva Ulica 22, Postojna</item>
      <item>Nada Juras, Nova 23, 40000 Palovec</item>
      <item>Slavica Milat, Panos 4, 51250 Novi Vinodolski</item>
      <item>Marina Telišman Vugrinec, Hrvatske Bratske Zajednice 17, 10430 Samobor</item>
      <item>Klaudija Žvorc, Turčišće 177, 40000 Turčišće</item>
      <item>Nikola Juras, Nova 23, 40000 Palovec</item>
      <item>Sanja Gelić</item>
      <item>Dezso Kovacs</item>
      <item>Tibor Szalkai</item>
      <item>Boris Tomak, Borlin 25, 47000 Karlovac</item>
      <item>EVA HORVATH-ŽAJA, Lanište 12c, 10000 Zagreb</item>
      <item>Dragoljub Vujasin, Palanjek 15, 44000 Palanjek</item>
      <item>GABOR KALMAR</item>
      <item>Ana Turina, Mel 7, 51250 Novi Vinodolski</item>
      <item>Jelena Polić, Cerovnik 6b, 47303 Cerovnik</item>
      <item>Marin Cvitković, Ribarska Obala 22, 51252 Klenovica</item>
      <item>Svjetlana Andrić, Nova Krasa 8a, 51250 Novi Vinodolski</item>
      <item>Mladen Štefančić, Dobrodolska Cesta 31a, 10360 Dobrodol</item>
      <item>MAKI d.o.o. za trgovinu, popravak i održavanje motornih vozila i usluge, Ulica Pavla Radića 110, 33000 Virovitica</item>
      <item>JANKO SIMEUNOVIĆ, A. Jakšića 3, 10000 Zagreb</item>
      <item>Ivica Vodopijak, Tišinska ulica III. odvojak 4, 10000 Zagreb</item>
      <item>VLADIMIR CIRKVENČIĆ, Jevnica 16, Kresnice</item>
      <item>Nenad Molc, Novačka 267, 10000 Zagreb</item>
      <item>ANTE MILAT</item>
      <item>Bojan Perhoč, Augusta Šenoe 2a, 40000 Čakovec</item>
      <item>MITJA TEMENT</item>
      <item>IRENA TEMENT</item>
      <item>BEATA LAKATOSNE LASZLO</item>
      <item>SONJA JELEN</item>
      <item>Milan Došen, Svetog Križa 120, 33000 Milanovac</item>
      <item>BORISLAV TOMIĆ</item>
      <item>SANDO d.o.o.</item>
      <item>Mario Starčević, Povilska 42, 51250 Novi Vinodolski</item>
      <item>IVAN PUHALO</item>
      <item>JOSIP BOSILJ</item>
      <item>Đurđa Dragović Grahek, Kneza Trpimira 4, 44320 Kutina</item>
      <item>LEON GERDEN</item>
      <item>VALENTINA KRANJEC</item>
      <item>TRGOMAR društvo s ograničenom odgovornošću za trgovinu, poljoprivredu i usluge, Ilovac 1/A, 47280 Ozalj</item>
      <item>MARIJA KNEZOVIĆ</item>
      <item>ŽELJKO MILIČIĆ</item>
      <item>HERMINA TROŠELJ</item>
      <item>IVICA MATIĆ</item>
      <item>BOŽIDAR ŠĆRBEC</item>
    </izvorni_sadrzaj>
    <derivirana_varijabla naziv="DomainObject.Predmet.OstaliListFormatedWithAdress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tem>Danica Galetić, Srednjaci 20, 10000 Zagreb</item>
      <item>Dragoljub Pranjić, Volaričeva Ulica 22, Postojna</item>
      <item>Nada Juras, Nova 23, 40000 Palovec</item>
      <item>Slavica Milat, Panos 4, 51250 Novi Vinodolski</item>
      <item>Marina Telišman Vugrinec, Hrvatske Bratske Zajednice 17, 10430 Samobor</item>
      <item>Klaudija Žvorc, Turčišće 177, 40000 Turčišće</item>
      <item>Nikola Juras, Nova 23, 40000 Palovec</item>
      <item>Sanja Gelić</item>
      <item>Dezso Kovacs</item>
      <item>Tibor Szalkai</item>
      <item>Boris Tomak, Borlin 25, 47000 Karlovac</item>
      <item>EVA HORVATH-ŽAJA, Lanište 12c, 10000 Zagreb</item>
      <item>Dragoljub Vujasin, Palanjek 15, 44000 Palanjek</item>
      <item>GABOR KALMAR</item>
      <item>Ana Turina, Mel 7, 51250 Novi Vinodolski</item>
      <item>Jelena Polić, Cerovnik 6b, 47303 Cerovnik</item>
      <item>Marin Cvitković, Ribarska Obala 22, 51252 Klenovica</item>
      <item>Svjetlana Andrić, Nova Krasa 8a, 51250 Novi Vinodolski</item>
      <item>Mladen Štefančić, Dobrodolska Cesta 31a, 10360 Dobrodol</item>
      <item>MAKI d.o.o. za trgovinu, popravak i održavanje motornih vozila i usluge, Ulica Pavla Radića 110, 33000 Virovitica</item>
      <item>JANKO SIMEUNOVIĆ, A. Jakšića 3, 10000 Zagreb</item>
      <item>Ivica Vodopijak, Tišinska ulica III. odvojak 4, 10000 Zagreb</item>
      <item>VLADIMIR CIRKVENČIĆ, Jevnica 16, Kresnice</item>
      <item>Nenad Molc, Novačka 267, 10000 Zagreb</item>
      <item>ANTE MILAT</item>
      <item>Bojan Perhoč, Augusta Šenoe 2a, 40000 Čakovec</item>
      <item>MITJA TEMENT</item>
      <item>IRENA TEMENT</item>
      <item>BEATA LAKATOSNE LASZLO</item>
      <item>SONJA JELEN</item>
      <item>Milan Došen, Svetog Križa 120, 33000 Milanovac</item>
      <item>BORISLAV TOMIĆ</item>
      <item>SANDO d.o.o.</item>
      <item>Mario Starčević, Povilska 42, 51250 Novi Vinodolski</item>
      <item>IVAN PUHALO</item>
      <item>JOSIP BOSILJ</item>
      <item>Đurđa Dragović Grahek, Kneza Trpimira 4, 44320 Kutina</item>
      <item>LEON GERDEN</item>
      <item>VALENTINA KRANJEC</item>
      <item>TRGOMAR društvo s ograničenom odgovornošću za trgovinu, poljoprivredu i usluge, Ilovac 1/A, 47280 Ozalj</item>
      <item>MARIJA KNEZOVIĆ</item>
      <item>ŽELJKO MILIČIĆ</item>
      <item>HERMINA TROŠELJ</item>
      <item>IVICA MATIĆ</item>
      <item>BOŽIDAR ŠĆRBEC</item>
    </derivirana_varijabla>
  </DomainObject.Predmet.OstaliListFormatedWithAdress>
  <DomainObject.Predmet.OstaliListFormatedWithAdressOIB>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tem>Danica Galetić, OIB 05206564110, Srednjaci 20, 10000 Zagreb</item>
      <item>Dragoljub Pranjić, OIB 54696569762, Volaričeva Ulica 22, Postojna</item>
      <item>Nada Juras, OIB 30198333880, Nova 23, 40000 Palovec</item>
      <item>Slavica Milat, OIB 12888531946, Panos 4, 51250 Novi Vinodolski</item>
      <item>Marina Telišman Vugrinec, OIB 62898294202, Hrvatske Bratske Zajednice 17, 10430 Samobor</item>
      <item>Klaudija Žvorc, OIB 53478732671, Turčišće 177, 40000 Turčišće</item>
      <item>Nikola Juras, OIB 72380368643, Nova 23, 40000 Palovec</item>
      <item>Sanja Gelić</item>
      <item>Dezso Kovacs</item>
      <item>Tibor Szalkai</item>
      <item>Boris Tomak, OIB 63989066908, Borlin 25, 47000 Karlovac</item>
      <item>EVA HORVATH-ŽAJA, Lanište 12c, 10000 Zagreb</item>
      <item>Dragoljub Vujasin, OIB 98732671121, Palanjek 15, 44000 Palanjek</item>
      <item>GABOR KALMAR</item>
      <item>Ana Turina, OIB 18509990261, Mel 7, 51250 Novi Vinodolski</item>
      <item>Jelena Polić, OIB 95695690874, Cerovnik 6b, 47303 Cerovnik</item>
      <item>Marin Cvitković, OIB 80832888180, Ribarska Obala 22, 51252 Klenovica</item>
      <item>Svjetlana Andrić, OIB 61523170829, Nova Krasa 8a, 51250 Novi Vinodolski</item>
      <item>Mladen Štefančić, OIB 77574947580, Dobrodolska Cesta 31a, 10360 Dobrodol</item>
      <item>MAKI d.o.o. za trgovinu, popravak i održavanje motornih vozila i usluge, OIB 38541508228, Ulica Pavla Radića 110, 33000 Virovitica</item>
      <item>JANKO SIMEUNOVIĆ, A. Jakšića 3, 10000 Zagreb</item>
      <item>Ivica Vodopijak, Tišinska ulica III. odvojak 4, 10000 Zagreb</item>
      <item>VLADIMIR CIRKVENČIĆ, Jevnica 16, Kresnice</item>
      <item>Nenad Molc, OIB 13090594476, Novačka 267, 10000 Zagreb</item>
      <item>ANTE MILAT</item>
      <item>Bojan Perhoč, OIB 02020487786, Augusta Šenoe 2a, 40000 Čakovec</item>
      <item>MITJA TEMENT</item>
      <item>IRENA TEMENT</item>
      <item>BEATA LAKATOSNE LASZLO</item>
      <item>SONJA JELEN</item>
      <item>Milan Došen, OIB 28408384400, Svetog Križa 120, 33000 Milanovac</item>
      <item>BORISLAV TOMIĆ</item>
      <item>SANDO d.o.o.</item>
      <item>Mario Starčević, OIB 56539746731, Povilska 42, 51250 Novi Vinodolski</item>
      <item>IVAN PUHALO</item>
      <item>JOSIP BOSILJ</item>
      <item>Đurđa Dragović Grahek, Kneza Trpimira 4, 44320 Kutina</item>
      <item>LEON GERDEN</item>
      <item>VALENTINA KRANJEC</item>
      <item>TRGOMAR društvo s ograničenom odgovornošću za trgovinu, poljoprivredu i usluge, OIB 48630703347, Ilovac 1/A, 47280 Ozalj</item>
      <item>MARIJA KNEZOVIĆ</item>
      <item>ŽELJKO MILIČIĆ</item>
      <item>HERMINA TROŠELJ</item>
      <item>IVICA MATIĆ</item>
      <item>BOŽIDAR ŠĆRBEC</item>
    </izvorni_sadrzaj>
    <derivirana_varijabla naziv="DomainObject.Predmet.OstaliListFormatedWithAdressOIB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tem>Danica Galetić, OIB 05206564110, Srednjaci 20, 10000 Zagreb</item>
      <item>Dragoljub Pranjić, OIB 54696569762, Volaričeva Ulica 22, Postojna</item>
      <item>Nada Juras, OIB 30198333880, Nova 23, 40000 Palovec</item>
      <item>Slavica Milat, OIB 12888531946, Panos 4, 51250 Novi Vinodolski</item>
      <item>Marina Telišman Vugrinec, OIB 62898294202, Hrvatske Bratske Zajednice 17, 10430 Samobor</item>
      <item>Klaudija Žvorc, OIB 53478732671, Turčišće 177, 40000 Turčišće</item>
      <item>Nikola Juras, OIB 72380368643, Nova 23, 40000 Palovec</item>
      <item>Sanja Gelić</item>
      <item>Dezso Kovacs</item>
      <item>Tibor Szalkai</item>
      <item>Boris Tomak, OIB 63989066908, Borlin 25, 47000 Karlovac</item>
      <item>EVA HORVATH-ŽAJA, Lanište 12c, 10000 Zagreb</item>
      <item>Dragoljub Vujasin, OIB 98732671121, Palanjek 15, 44000 Palanjek</item>
      <item>GABOR KALMAR</item>
      <item>Ana Turina, OIB 18509990261, Mel 7, 51250 Novi Vinodolski</item>
      <item>Jelena Polić, OIB 95695690874, Cerovnik 6b, 47303 Cerovnik</item>
      <item>Marin Cvitković, OIB 80832888180, Ribarska Obala 22, 51252 Klenovica</item>
      <item>Svjetlana Andrić, OIB 61523170829, Nova Krasa 8a, 51250 Novi Vinodolski</item>
      <item>Mladen Štefančić, OIB 77574947580, Dobrodolska Cesta 31a, 10360 Dobrodol</item>
      <item>MAKI d.o.o. za trgovinu, popravak i održavanje motornih vozila i usluge, OIB 38541508228, Ulica Pavla Radića 110, 33000 Virovitica</item>
      <item>JANKO SIMEUNOVIĆ, A. Jakšića 3, 10000 Zagreb</item>
      <item>Ivica Vodopijak, Tišinska ulica III. odvojak 4, 10000 Zagreb</item>
      <item>VLADIMIR CIRKVENČIĆ, Jevnica 16, Kresnice</item>
      <item>Nenad Molc, OIB 13090594476, Novačka 267, 10000 Zagreb</item>
      <item>ANTE MILAT</item>
      <item>Bojan Perhoč, OIB 02020487786, Augusta Šenoe 2a, 40000 Čakovec</item>
      <item>MITJA TEMENT</item>
      <item>IRENA TEMENT</item>
      <item>BEATA LAKATOSNE LASZLO</item>
      <item>SONJA JELEN</item>
      <item>Milan Došen, OIB 28408384400, Svetog Križa 120, 33000 Milanovac</item>
      <item>BORISLAV TOMIĆ</item>
      <item>SANDO d.o.o.</item>
      <item>Mario Starčević, OIB 56539746731, Povilska 42, 51250 Novi Vinodolski</item>
      <item>IVAN PUHALO</item>
      <item>JOSIP BOSILJ</item>
      <item>Đurđa Dragović Grahek, Kneza Trpimira 4, 44320 Kutina</item>
      <item>LEON GERDEN</item>
      <item>VALENTINA KRANJEC</item>
      <item>TRGOMAR društvo s ograničenom odgovornošću za trgovinu, poljoprivredu i usluge, OIB 48630703347, Ilovac 1/A, 47280 Ozalj</item>
      <item>MARIJA KNEZOVIĆ</item>
      <item>ŽELJKO MILIČIĆ</item>
      <item>HERMINA TROŠELJ</item>
      <item>IVICA MATIĆ</item>
      <item>BOŽIDAR ŠĆRBEC</item>
    </derivirana_varijabla>
  </DomainObject.Predmet.OstaliListFormatedWithAdressOIB>
  <DomainObject.Predmet.OstaliListNaziv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zvorni_sadrzaj>
    <derivirana_varijabla naziv="DomainObject.Predmet.OstaliListNaziv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derivirana_varijabla>
  </DomainObject.Predmet.OstaliListNazivFormated>
  <DomainObject.Predmet.OstaliListNaziv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VLADIMIR CIRKVENČIĆ</item>
      <item>Nenad Molc, OIB 13090594476</item>
      <item>ANTE MILAT</item>
      <item>Bojan Perhoč, OIB 02020487786</item>
      <item>MITJA TEMENT</item>
      <item>IRENA TEMENT</item>
      <item>BEATA LAKATOSNE LASZLO</item>
      <item>SONJA JELEN</item>
      <item>Milan Došen, OIB 28408384400</item>
      <item>BORISLAV TOMIĆ</item>
      <item>SANDO d.o.o.</item>
      <item>Mario Starčević, OIB 56539746731</item>
      <item>IVAN PUHALO</item>
      <item>JOSIP BOSILJ</item>
      <item>Đurđa Dragović Grahek</item>
      <item>LEON GERDEN</item>
      <item>VALENTINA KRANJEC</item>
      <item>TRGOMAR društvo s ograničenom odgovornošću za trgovinu, poljoprivredu i usluge, OIB 48630703347</item>
      <item>MARIJA KNEZOVIĆ</item>
      <item>ŽELJKO MILIČIĆ</item>
      <item>HERMINA TROŠELJ</item>
      <item>IVICA MATIĆ</item>
      <item>BOŽIDAR ŠĆRBEC</item>
    </izvorni_sadrzaj>
    <derivirana_varijabla naziv="DomainObject.Predmet.OstaliListNaziv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VLADIMIR CIRKVENČIĆ</item>
      <item>Nenad Molc, OIB 13090594476</item>
      <item>ANTE MILAT</item>
      <item>Bojan Perhoč, OIB 02020487786</item>
      <item>MITJA TEMENT</item>
      <item>IRENA TEMENT</item>
      <item>BEATA LAKATOSNE LASZLO</item>
      <item>SONJA JELEN</item>
      <item>Milan Došen, OIB 28408384400</item>
      <item>BORISLAV TOMIĆ</item>
      <item>SANDO d.o.o.</item>
      <item>Mario Starčević, OIB 56539746731</item>
      <item>IVAN PUHALO</item>
      <item>JOSIP BOSILJ</item>
      <item>Đurđa Dragović Grahek</item>
      <item>LEON GERDEN</item>
      <item>VALENTINA KRANJEC</item>
      <item>TRGOMAR društvo s ograničenom odgovornošću za trgovinu, poljoprivredu i usluge, OIB 48630703347</item>
      <item>MARIJA KNEZOVIĆ</item>
      <item>ŽELJKO MILIČIĆ</item>
      <item>HERMINA TROŠELJ</item>
      <item>IVICA MATIĆ</item>
      <item>BOŽIDAR ŠĆRBEC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2016.</izvorni_sadrzaj>
    <derivirana_varijabla naziv="DomainObject.Datum_1">23. veljače 2016.</derivirana_varijabla>
  </DomainObject.Datum>
  <DomainObject.PoslovniBrojDokumenta>
    <izvorni_sadrzaj/>
    <derivirana_varijabla naziv="DomainObject.PoslovniBrojDokumenta_1"/>
  </DomainObject.PoslovniBrojDokumenta>
  <DomainObject.Predmet.StrankaIDrugi>
    <izvorni_sadrzaj>PRIMORSKO-GORANSKA ŽUPANIJA GRAD NOVI VINODOLSKI</izvorni_sadrzaj>
    <derivirana_varijabla naziv="DomainObject.Predmet.StrankaIDrugi_1">PRIMORSKO-GORANSKA ŽUPANIJA GRAD NOVI VINODOLSKI</derivirana_varijabla>
  </DomainObject.Predmet.StrankaIDrugi>
  <DomainObject.Predmet.ProtustrankaIDrugi>
    <izvorni_sadrzaj>HIT-MARINA d.o.o. NOVI VINODOLSKI</izvorni_sadrzaj>
    <derivirana_varijabla naziv="DomainObject.Predmet.ProtustrankaIDrugi_1">HIT-MARINA d.o.o. NOVI VINODOLSKI</derivirana_varijabla>
  </DomainObject.Predmet.ProtustrankaIDrugi>
  <DomainObject.Predmet.StrankaIDrugiAdressOIB>
    <izvorni_sadrzaj>PRIMORSKO-GORANSKA ŽUPANIJA GRAD NOVI VINODOLSKI, P.P. 5, 51250 Novi Vinodolski</izvorni_sadrzaj>
    <derivirana_varijabla naziv="DomainObject.Predmet.StrankaIDrugiAdressOIB_1">PRIMORSKO-GORANSKA ŽUPANIJA GRAD NOVI VINODOLSKI, P.P. 5, 51250 Novi Vinodolski</derivirana_varijabla>
  </DomainObject.Predmet.StrankaIDrugiAdressOIB>
  <DomainObject.Predmet.ProtustrankaIDrugiAdressOIB>
    <izvorni_sadrzaj>HIT-MARINA d.o.o. NOVI VINODOLSKI, OIB 61270847868, MEL BB, 51250 Novi Vinodolski</izvorni_sadrzaj>
    <derivirana_varijabla naziv="DomainObject.Predmet.ProtustrankaIDrugiAdressOIB_1">HIT-MARINA d.o.o. NOVI VINODOLSKI, OIB 61270847868, MEL BB, 51250 Novi Vinodolski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zvorni_sadrzaj>
    <derivirana_varijabla naziv="DomainObject.Predmet.SudioniciListNaziv_1">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derivirana_varijabla>
  </DomainObject.Predmet.SudioniciListNaziv>
  <DomainObject.Predmet.SudioniciListAdressOIB>
    <izvorni_sadrzaj>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05206564110, Srednjaci 20,10000 Zagreb</item>
      <item>Dragoljub Pranjić, OIB 54696569762, Volaričeva Ulica 22,Postojna</item>
      <item>Nada Juras, OIB 30198333880, Nova 23,40000 Palovec</item>
      <item>Slavica Milat, OIB 12888531946, Panos 4,51250 Novi Vinodolski</item>
      <item>Marina Telišman Vugrinec, OIB 62898294202, Hrvatske Bratske Zajednice 17,10430 Samobor</item>
      <item>Klaudija Žvorc, OIB 53478732671, Turčišće 177,40000 Turčišće</item>
      <item>Nikola Juras, OIB 72380368643, Nova 23,40000 Palovec</item>
      <item>Sanja Gelić</item>
      <item>Dezso Kovacs</item>
      <item>Tibor Szalkai</item>
      <item>Boris Tomak, OIB 63989066908, Borlin 25,47000 Karlovac</item>
      <item>EVA HORVATH-ŽAJA, Lanište 12c,10000 Zagreb</item>
      <item>Dragoljub Vujasin, OIB 98732671121, Palanjek 15,44000 Palanjek</item>
      <item>GABOR KALMAR</item>
      <item>Ana Turina, OIB 18509990261, Mel 7,51250 Novi Vinodolski</item>
      <item>Jelena Polić, OIB 95695690874, Cerovnik 6b,47303 Cerovnik</item>
      <item>Marin Cvitković, OIB 80832888180, Ribarska Obala 22,51252 Klenovica</item>
      <item>Svjetlana Andrić, OIB 61523170829, Nova Krasa 8a,51250 Novi Vinodolski</item>
      <item>Mladen Štefančić, OIB 77574947580, Dobrodolska Cesta 31a,10360 Dobrodol</item>
      <item>MAKI d.o.o. za trgovinu, popravak i održavanje motornih vozila i usluge, OIB 38541508228, Ulica Pavla Radića 110,33000 Virovitica</item>
      <item>JANKO SIMEUNOVIĆ, A. Jakšića 3,10000 Zagreb</item>
      <item>Ivica Vodopijak, Tišinska ulica III. odvojak 4,10000 Zagreb</item>
      <item>VLADIMIR CIRKVENČIĆ, Jevnica 16,Kresnice</item>
      <item>Nenad Molc, OIB 13090594476, Novačka 267,10000 Zagreb</item>
      <item>ANTE MILAT</item>
      <item>Bojan Perhoč, OIB 02020487786, Augusta Šenoe 2a,40000 Čakovec</item>
      <item>MITJA TEMENT</item>
      <item>IRENA TEMENT</item>
      <item>BEATA LAKATOSNE LASZLO</item>
      <item>SONJA JELEN</item>
      <item>Milan Došen, OIB 28408384400, Svetog Križa 120,33000 Milanovac</item>
      <item>BORISLAV TOMIĆ</item>
      <item>SANDO d.o.o.</item>
      <item>Mario Starčević, OIB 56539746731, Povilska 42,51250 Novi Vinodolski</item>
      <item>IVAN PUHALO</item>
      <item>JOSIP BOSILJ</item>
      <item>Đurđa Dragović Grahek, Kneza Trpimira 4,44320 Kutina</item>
      <item>LEON GERDEN</item>
      <item>VALENTINA KRANJEC</item>
      <item>TRGOMAR društvo s ograničenom odgovornošću za trgovinu, poljoprivredu i usluge, OIB 48630703347, Ilovac 1/A,47280 Ozalj</item>
      <item>MARIJA KNEZOVIĆ</item>
      <item>ŽELJKO MILIČIĆ</item>
      <item>HERMINA TROŠELJ</item>
      <item>IVICA MATIĆ</item>
      <item>BOŽIDAR ŠĆRBEC</item>
    </izvorni_sadrzaj>
    <derivirana_varijabla naziv="DomainObject.Predmet.SudioniciListAdressOIB_1">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05206564110, Srednjaci 20,10000 Zagreb</item>
      <item>Dragoljub Pranjić, OIB 54696569762, Volaričeva Ulica 22,Postojna</item>
      <item>Nada Juras, OIB 30198333880, Nova 23,40000 Palovec</item>
      <item>Slavica Milat, OIB 12888531946, Panos 4,51250 Novi Vinodolski</item>
      <item>Marina Telišman Vugrinec, OIB 62898294202, Hrvatske Bratske Zajednice 17,10430 Samobor</item>
      <item>Klaudija Žvorc, OIB 53478732671, Turčišće 177,40000 Turčišće</item>
      <item>Nikola Juras, OIB 72380368643, Nova 23,40000 Palovec</item>
      <item>Sanja Gelić</item>
      <item>Dezso Kovacs</item>
      <item>Tibor Szalkai</item>
      <item>Boris Tomak, OIB 63989066908, Borlin 25,47000 Karlovac</item>
      <item>EVA HORVATH-ŽAJA, Lanište 12c,10000 Zagreb</item>
      <item>Dragoljub Vujasin, OIB 98732671121, Palanjek 15,44000 Palanjek</item>
      <item>GABOR KALMAR</item>
      <item>Ana Turina, OIB 18509990261, Mel 7,51250 Novi Vinodolski</item>
      <item>Jelena Polić, OIB 95695690874, Cerovnik 6b,47303 Cerovnik</item>
      <item>Marin Cvitković, OIB 80832888180, Ribarska Obala 22,51252 Klenovica</item>
      <item>Svjetlana Andrić, OIB 61523170829, Nova Krasa 8a,51250 Novi Vinodolski</item>
      <item>Mladen Štefančić, OIB 77574947580, Dobrodolska Cesta 31a,10360 Dobrodol</item>
      <item>MAKI d.o.o. za trgovinu, popravak i održavanje motornih vozila i usluge, OIB 38541508228, Ulica Pavla Radića 110,33000 Virovitica</item>
      <item>JANKO SIMEUNOVIĆ, A. Jakšića 3,10000 Zagreb</item>
      <item>Ivica Vodopijak, Tišinska ulica III. odvojak 4,10000 Zagreb</item>
      <item>VLADIMIR CIRKVENČIĆ, Jevnica 16,Kresnice</item>
      <item>Nenad Molc, OIB 13090594476, Novačka 267,10000 Zagreb</item>
      <item>ANTE MILAT</item>
      <item>Bojan Perhoč, OIB 02020487786, Augusta Šenoe 2a,40000 Čakovec</item>
      <item>MITJA TEMENT</item>
      <item>IRENA TEMENT</item>
      <item>BEATA LAKATOSNE LASZLO</item>
      <item>SONJA JELEN</item>
      <item>Milan Došen, OIB 28408384400, Svetog Križa 120,33000 Milanovac</item>
      <item>BORISLAV TOMIĆ</item>
      <item>SANDO d.o.o.</item>
      <item>Mario Starčević, OIB 56539746731, Povilska 42,51250 Novi Vinodolski</item>
      <item>IVAN PUHALO</item>
      <item>JOSIP BOSILJ</item>
      <item>Đurđa Dragović Grahek, Kneza Trpimira 4,44320 Kutina</item>
      <item>LEON GERDEN</item>
      <item>VALENTINA KRANJEC</item>
      <item>TRGOMAR društvo s ograničenom odgovornošću za trgovinu, poljoprivredu i usluge, OIB 48630703347, Ilovac 1/A,47280 Ozalj</item>
      <item>MARIJA KNEZOVIĆ</item>
      <item>ŽELJKO MILIČIĆ</item>
      <item>HERMINA TROŠELJ</item>
      <item>IVICA MATIĆ</item>
      <item>BOŽIDAR ŠĆRBEC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05206564110</item>
      <item>, OIB 54696569762</item>
      <item>, OIB 30198333880</item>
      <item>, OIB 12888531946</item>
      <item>, OIB 62898294202</item>
      <item>, OIB 53478732671</item>
      <item>, OIB 72380368643</item>
      <item>, OIB null</item>
      <item>, OIB null</item>
      <item>, OIB null</item>
      <item>, OIB 63989066908</item>
      <item>, OIB null</item>
      <item>, OIB 98732671121</item>
      <item>, OIB null</item>
      <item>, OIB 18509990261</item>
      <item>, OIB 95695690874</item>
      <item>, OIB 80832888180</item>
      <item>, OIB 61523170829</item>
      <item>, OIB 77574947580</item>
      <item>, OIB 38541508228</item>
      <item>, OIB null</item>
      <item>, OIB null</item>
      <item>, OIB null</item>
      <item>, OIB 13090594476</item>
      <item>, OIB null</item>
      <item>, OIB 02020487786</item>
      <item>, OIB null</item>
      <item>, OIB null</item>
      <item>, OIB null</item>
      <item>, OIB null</item>
      <item>, OIB 28408384400</item>
      <item>, OIB null</item>
      <item>, OIB null</item>
      <item>, OIB 56539746731</item>
      <item>, OIB null</item>
      <item>, OIB null</item>
      <item>, OIB null</item>
      <item>, OIB null</item>
      <item>, OIB null</item>
      <item>, OIB 48630703347</item>
      <item>, OIB null</item>
      <item>, OIB null</item>
      <item>, OIB null</item>
      <item>, OIB null</item>
      <item>, OIB null</item>
    </izvorni_sadrzaj>
    <derivirana_varijabla naziv="DomainObject.Predmet.SudioniciListNazivOIB_1">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05206564110</item>
      <item>, OIB 54696569762</item>
      <item>, OIB 30198333880</item>
      <item>, OIB 12888531946</item>
      <item>, OIB 62898294202</item>
      <item>, OIB 53478732671</item>
      <item>, OIB 72380368643</item>
      <item>, OIB null</item>
      <item>, OIB null</item>
      <item>, OIB null</item>
      <item>, OIB 63989066908</item>
      <item>, OIB null</item>
      <item>, OIB 98732671121</item>
      <item>, OIB null</item>
      <item>, OIB 18509990261</item>
      <item>, OIB 95695690874</item>
      <item>, OIB 80832888180</item>
      <item>, OIB 61523170829</item>
      <item>, OIB 77574947580</item>
      <item>, OIB 38541508228</item>
      <item>, OIB null</item>
      <item>, OIB null</item>
      <item>, OIB null</item>
      <item>, OIB 13090594476</item>
      <item>, OIB null</item>
      <item>, OIB 02020487786</item>
      <item>, OIB null</item>
      <item>, OIB null</item>
      <item>, OIB null</item>
      <item>, OIB null</item>
      <item>, OIB 28408384400</item>
      <item>, OIB null</item>
      <item>, OIB null</item>
      <item>, OIB 56539746731</item>
      <item>, OIB null</item>
      <item>, OIB null</item>
      <item>, OIB null</item>
      <item>, OIB null</item>
      <item>, OIB null</item>
      <item>, OIB 48630703347</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Dušan Crljenko, OIB 03602703658, Brca 8c Rijeka</item>
    </izvorni_sadrzaj>
    <derivirana_varijabla naziv="DomainObject.Predmet.StecajniUpraviteljiListAddressOIB_1">
      <item>Dušan Crljenko, OIB 03602703658, Brca 8c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A11531A-371A-47DA-9E09-92E746DBADC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1647</properties:Words>
  <properties:Characters>9446</properties:Characters>
  <properties:Lines>181</properties:Lines>
  <properties:Paragraphs>42</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11102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2016-02-23T10:24:00Z</dcterms:created>
  <dc:creator>dcmelik</dc:creator>
  <cp:lastModifiedBy>Jasna Radulović</cp:lastModifiedBy>
  <cp:lastPrinted>2016-02-19T13:56:00Z</cp:lastPrinted>
  <dcterms:modified xmlns:xsi="http://www.w3.org/2001/XMLSchema-instance" xsi:type="dcterms:W3CDTF">2016-02-23T10:28:00Z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