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3261" w14:paraId="2173261" w:rsidRDefault="00592661" w:rsidP="00910611" w:rsidR="0059266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661" w:rsidP="00910611" w:rsidR="00592661">
      <w:r>
        <w:rPr>
          <w:rFonts w:eastAsia="MS Mincho"/>
        </w:rPr>
        <w:t xml:space="preserve">   REPUBLIKA HRVATSKA</w:t>
      </w:r>
    </w:p>
    <w:p w:rsidRDefault="00592661" w:rsidP="00910611" w:rsidR="00592661">
      <w:r>
        <w:rPr>
          <w:rFonts w:eastAsia="MS Mincho"/>
        </w:rPr>
        <w:t>TRGOVAČKI SUD U RIJECI</w:t>
      </w:r>
    </w:p>
    <w:p w:rsidRDefault="00592661" w:rsidP="00592661" w:rsidR="00FB25BD" w:rsidRPr="0059266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41098" w:rsidP="001D4B71" w:rsidR="00E41098">
      <w:pPr>
        <w:rPr>
          <w:noProof/>
        </w:rPr>
      </w:pP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 w:rsidR="00DD1195">
        <w:t>671/2016-79</w:t>
      </w:r>
    </w:p>
    <w:p w:rsidRDefault="00297CB3" w:rsidP="001D4B71" w:rsidR="00297CB3" w:rsidRPr="00FF34F0"/>
    <w:p w:rsidRDefault="00707696" w:rsidP="00707696" w:rsidR="00707696" w:rsidRPr="00753D3F">
      <w:pPr>
        <w:jc w:val="center"/>
      </w:pPr>
      <w:r w:rsidRPr="00753D3F">
        <w:t>R E P U B L I K A   H R V AT S K A</w:t>
      </w:r>
    </w:p>
    <w:p w:rsidRDefault="00707696" w:rsidP="00707696" w:rsidR="00707696" w:rsidRPr="00753D3F"/>
    <w:p w:rsidRDefault="00707696" w:rsidP="00707696" w:rsidR="00707696" w:rsidRPr="00753D3F">
      <w:pPr>
        <w:jc w:val="center"/>
      </w:pPr>
      <w:r w:rsidRPr="00753D3F">
        <w:t>Z A K L J U Č A K</w:t>
      </w:r>
    </w:p>
    <w:p w:rsidRDefault="00707696" w:rsidP="00D1223D" w:rsidR="00707696">
      <w:pPr>
        <w:jc w:val="both"/>
      </w:pPr>
    </w:p>
    <w:p w:rsidRDefault="00707696" w:rsidP="00D1223D" w:rsidR="00707696" w:rsidRPr="00D1223D">
      <w:pPr>
        <w:jc w:val="both"/>
        <w:rPr>
          <w:b/>
        </w:rPr>
      </w:pPr>
      <w:r>
        <w:tab/>
      </w:r>
      <w:r w:rsidR="00DD1195" w:rsidRPr="002B2EBC">
        <w:t xml:space="preserve">Trgovački sud u Rijeci, OIB 88785964957, po sucu </w:t>
      </w:r>
      <w:r w:rsidR="00DD1195">
        <w:t xml:space="preserve">pojedincu </w:t>
      </w:r>
      <w:r w:rsidR="00DD1195" w:rsidRPr="002B2EBC">
        <w:t xml:space="preserve">Danieli Korlević, u stečajnom postupku nad dužnikom </w:t>
      </w:r>
      <w:r w:rsidR="00DD1195">
        <w:rPr>
          <w:b/>
        </w:rPr>
        <w:t>PIROS</w:t>
      </w:r>
      <w:r w:rsidR="00DD1195" w:rsidRPr="0045201C">
        <w:rPr>
          <w:b/>
        </w:rPr>
        <w:t xml:space="preserve"> d.o.o. </w:t>
      </w:r>
      <w:r w:rsidR="00DD1195">
        <w:rPr>
          <w:b/>
        </w:rPr>
        <w:t>Omišalj,</w:t>
      </w:r>
      <w:r w:rsidR="00DD1195" w:rsidRPr="0045201C">
        <w:rPr>
          <w:b/>
        </w:rPr>
        <w:t xml:space="preserve"> </w:t>
      </w:r>
      <w:r w:rsidR="00DD1195">
        <w:rPr>
          <w:b/>
        </w:rPr>
        <w:t>Poje 1</w:t>
      </w:r>
      <w:r w:rsidR="00DD1195" w:rsidRPr="0045201C">
        <w:rPr>
          <w:b/>
        </w:rPr>
        <w:t xml:space="preserve">, OIB </w:t>
      </w:r>
      <w:r w:rsidR="00DD1195">
        <w:rPr>
          <w:b/>
        </w:rPr>
        <w:t>24400306860</w:t>
      </w:r>
      <w:r w:rsidR="00DD1195" w:rsidRPr="00291BFA">
        <w:rPr>
          <w:b/>
        </w:rPr>
        <w:t>,</w:t>
      </w:r>
      <w:r w:rsidR="00DD1195">
        <w:t xml:space="preserve"> </w:t>
      </w:r>
      <w:r>
        <w:rPr>
          <w:b/>
        </w:rPr>
        <w:t xml:space="preserve"> </w:t>
      </w:r>
      <w:r>
        <w:t xml:space="preserve">temeljem čl.111. Ovršnog zakona (Narodne novine  25/12, 112/12, 93/14, 55/16 i 73/17), dana </w:t>
      </w:r>
      <w:r w:rsidR="00DD1195">
        <w:t>16</w:t>
      </w:r>
      <w:r w:rsidR="00D1223D">
        <w:t>. travnja</w:t>
      </w:r>
      <w:r>
        <w:t xml:space="preserve"> 2018.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DD1195" w:rsidR="00DD1195">
      <w:pPr>
        <w:pStyle w:val="Odlomakpopisa"/>
        <w:ind w:left="0"/>
        <w:jc w:val="both"/>
      </w:pPr>
      <w:r>
        <w:t xml:space="preserve">Određuje se ročište za diobu kupovnine ostvarene prodajom nekretnine stečajnog dužnika </w:t>
      </w:r>
      <w:r w:rsidR="00DD1195">
        <w:t xml:space="preserve">upisane u zemljišnim knjigama </w:t>
      </w:r>
      <w:r w:rsidR="00DD1195" w:rsidRPr="004252E7">
        <w:t xml:space="preserve">Općinskog suda u </w:t>
      </w:r>
      <w:r w:rsidR="00DD1195">
        <w:t>Rijeci, Z</w:t>
      </w:r>
      <w:r w:rsidR="00DD1195" w:rsidRPr="004252E7">
        <w:t>emljišnoknjižni odjel</w:t>
      </w:r>
      <w:r w:rsidR="00DD1195">
        <w:t xml:space="preserve"> Krk,  </w:t>
      </w:r>
    </w:p>
    <w:p w:rsidRDefault="00DD1195" w:rsidP="00DD1195" w:rsidR="00DD1195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 xml:space="preserve">1. k.č.br.14070 DINA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240 m2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NADSTREŠNICA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73 m2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55910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480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943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429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192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TRAFOSTANICA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8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943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172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246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2. k.č.br.14071 DINA  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CESTE I PUTEVI PUT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16547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3. k.č.br.14072 DINA   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15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26 m2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60 m2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19887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4. k.č.br.14073 DINA   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9163 m2 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DD1195" w:rsidP="00DD1195" w:rsidR="00DD119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PAŠNJAK PAŠNJAK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60533 m2 </w:t>
      </w: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 490 m2 </w:t>
      </w: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ZEMLJIŠTA POD ZGRADAMA OTVORANA HALA   86  </w:t>
      </w: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5. k.č.br.14074 DINA   </w:t>
      </w:r>
    </w:p>
    <w:p w:rsidRDefault="00DD1195" w:rsidP="00DD1195" w:rsid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98894 m2 </w:t>
      </w:r>
    </w:p>
    <w:p w:rsidRDefault="00DD1195" w:rsidP="00DD1195" w:rsidR="00707696" w:rsidRPr="00DD1195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upisana u zk.ul. 4203, k.o. Omišalj</w:t>
      </w:r>
      <w:r w:rsidR="00D1223D" w:rsidRPr="00DD1195">
        <w:rPr>
          <w:rFonts w:cs="Times New Roman" w:hAnsi="Times New Roman" w:ascii="Times New Roman"/>
          <w:sz w:val="24"/>
          <w:szCs w:val="24"/>
        </w:rPr>
        <w:t xml:space="preserve">, </w:t>
      </w:r>
      <w:r w:rsidR="00707696" w:rsidRPr="00DD1195">
        <w:rPr>
          <w:rFonts w:cs="Times New Roman" w:hAnsi="Times New Roman" w:ascii="Times New Roman"/>
          <w:sz w:val="24"/>
          <w:szCs w:val="24"/>
        </w:rPr>
        <w:t>za dan</w:t>
      </w:r>
    </w:p>
    <w:p w:rsidRDefault="001A7255" w:rsidP="001A7255" w:rsidR="001A7255">
      <w:pPr>
        <w:pStyle w:val="Odlomakpopisa"/>
        <w:ind w:left="1080"/>
        <w:jc w:val="both"/>
      </w:pPr>
    </w:p>
    <w:p w:rsidRDefault="00DD1195" w:rsidP="00707696" w:rsidR="00707696">
      <w:pPr>
        <w:jc w:val="center"/>
        <w:rPr>
          <w:b/>
        </w:rPr>
      </w:pPr>
      <w:r>
        <w:rPr>
          <w:b/>
        </w:rPr>
        <w:t>7. lipanj</w:t>
      </w:r>
      <w:r w:rsidR="00D1223D">
        <w:rPr>
          <w:b/>
        </w:rPr>
        <w:t xml:space="preserve"> 2018. u 10,0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D1223D" w:rsidP="00707696" w:rsidR="00D1223D">
      <w:pPr>
        <w:jc w:val="center"/>
        <w:rPr>
          <w:b/>
        </w:rPr>
      </w:pPr>
    </w:p>
    <w:p w:rsidRDefault="00707696" w:rsidP="00707696" w:rsidR="00707696">
      <w:pPr>
        <w:pStyle w:val="Odlomakpopisa"/>
        <w:ind w:left="426"/>
        <w:jc w:val="both"/>
      </w:pPr>
      <w:r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D1223D" w:rsidP="00707696" w:rsidR="00707696">
      <w:pPr>
        <w:pStyle w:val="Odlomakpopisa"/>
        <w:numPr>
          <w:ilvl w:val="0"/>
          <w:numId w:val="8"/>
        </w:numPr>
        <w:jc w:val="both"/>
      </w:pPr>
      <w:r>
        <w:t>razlučni vjerovnici</w:t>
      </w:r>
      <w:r w:rsidR="00707696">
        <w:t>:</w:t>
      </w:r>
    </w:p>
    <w:p w:rsidRDefault="00DD1195" w:rsidP="00707696" w:rsidR="00D1223D">
      <w:pPr>
        <w:pStyle w:val="Odlomakpopisa"/>
        <w:ind w:left="1776"/>
        <w:jc w:val="both"/>
      </w:pPr>
      <w:r>
        <w:t>ADRIA POLYMERS d.o.o. Rijeka, Venuccieve stube 5</w:t>
      </w:r>
    </w:p>
    <w:p w:rsidRDefault="00DD1195" w:rsidP="00707696" w:rsidR="00DD1195">
      <w:pPr>
        <w:pStyle w:val="Odlomakpopisa"/>
        <w:ind w:left="1776"/>
        <w:jc w:val="both"/>
      </w:pPr>
      <w:r>
        <w:t>Hrvatska banka za obnovu i razvitak, Zagreb, Strossmayerov trg 9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 xml:space="preserve">U Rijeci, </w:t>
      </w:r>
      <w:r w:rsidR="00DD1195">
        <w:t>16</w:t>
      </w:r>
      <w:r w:rsidR="00D1223D">
        <w:t>. travnja</w:t>
      </w:r>
      <w:r>
        <w:t xml:space="preserve"> 2018.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DD1195" w:rsidR="004A7246" w:rsidRPr="006309FA">
      <w:pPr>
        <w:ind w:firstLine="708" w:left="1416"/>
      </w:pPr>
      <w:r>
        <w:t xml:space="preserve">                                                                           Daniela Korlević</w:t>
      </w:r>
      <w:r w:rsidR="006309FA">
        <w:t xml:space="preserve"> </w:t>
      </w:r>
    </w:p>
    <w:p w:rsidRDefault="006309FA" w:rsidP="00707696" w:rsidR="006309FA">
      <w:pPr>
        <w:jc w:val="both"/>
        <w:rPr>
          <w:b/>
          <w:szCs w:val="20"/>
        </w:rPr>
      </w:pPr>
    </w:p>
    <w:p w:rsidRDefault="00DD1195" w:rsidP="00707696" w:rsidR="00DD1195">
      <w:pPr>
        <w:jc w:val="both"/>
        <w:rPr>
          <w:szCs w:val="20"/>
        </w:rPr>
      </w:pPr>
    </w:p>
    <w:p w:rsidRDefault="00DD1195" w:rsidP="00707696" w:rsidR="00DD1195">
      <w:pPr>
        <w:jc w:val="both"/>
        <w:rPr>
          <w:szCs w:val="20"/>
        </w:rPr>
      </w:pPr>
    </w:p>
    <w:p w:rsidRDefault="00635FAE" w:rsidP="00707696" w:rsidR="00707696" w:rsidRPr="00D1223D">
      <w:pPr>
        <w:jc w:val="both"/>
        <w:rPr>
          <w:szCs w:val="20"/>
        </w:rPr>
      </w:pPr>
      <w:r w:rsidRPr="00D1223D">
        <w:rPr>
          <w:szCs w:val="20"/>
        </w:rPr>
        <w:t>UPUTA O</w:t>
      </w:r>
      <w:r w:rsidR="00707696" w:rsidRPr="00D1223D">
        <w:rPr>
          <w:szCs w:val="20"/>
        </w:rPr>
        <w:t xml:space="preserve"> PRAVNOM LIJEKU:</w:t>
      </w:r>
    </w:p>
    <w:p w:rsidRDefault="00707696" w:rsidP="00D1223D" w:rsidR="007664ED" w:rsidRPr="00D1223D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sectPr w:rsidSect="004A7246" w:rsidR="007664ED" w:rsidRPr="00D1223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1195">
      <w:t>671</w:t>
    </w:r>
    <w:r w:rsidR="00707696">
      <w:t>/2016</w:t>
    </w:r>
    <w:r w:rsidR="00DD0977">
      <w:t>-</w:t>
    </w:r>
    <w:r w:rsidR="00DD1195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A725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92661"/>
    <w:rsid w:val="005A200F"/>
    <w:rsid w:val="005C6151"/>
    <w:rsid w:val="005D456D"/>
    <w:rsid w:val="00601409"/>
    <w:rsid w:val="00607373"/>
    <w:rsid w:val="006309FA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3D3F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47F89"/>
    <w:rsid w:val="00A50178"/>
    <w:rsid w:val="00A50D98"/>
    <w:rsid w:val="00A61158"/>
    <w:rsid w:val="00A66867"/>
    <w:rsid w:val="00A745B8"/>
    <w:rsid w:val="00A7553F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03D7"/>
    <w:rsid w:val="00CE78C5"/>
    <w:rsid w:val="00CF02E4"/>
    <w:rsid w:val="00CF689B"/>
    <w:rsid w:val="00D00D03"/>
    <w:rsid w:val="00D038D2"/>
    <w:rsid w:val="00D11025"/>
    <w:rsid w:val="00D1223D"/>
    <w:rsid w:val="00D402F8"/>
    <w:rsid w:val="00D802B6"/>
    <w:rsid w:val="00D815C3"/>
    <w:rsid w:val="00DA2F85"/>
    <w:rsid w:val="00DD0977"/>
    <w:rsid w:val="00DD1195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2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C58DF-520D-47DD-B21F-20BF0056A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2095</properties:Characters>
  <properties:Lines>79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2018-04-16T08:52:00Z</dcterms:created>
  <dc:creator>dcmelik</dc:creator>
  <cp:lastModifiedBy>Jasna Radulović</cp:lastModifiedBy>
  <cp:lastPrinted>2018-04-05T09:21:00Z</cp:lastPrinted>
  <dcterms:modified xmlns:xsi="http://www.w3.org/2001/XMLSchema-instance" xsi:type="dcterms:W3CDTF">2018-04-16T11:14:00Z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(671-16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