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19f7e" w14:paraId="ce19f7e" w:rsidRDefault="00447F28" w:rsidP="00447F28" w:rsidR="00447F28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47F28" w:rsidP="00447F28" w:rsidR="00447F28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447F28" w:rsidP="00447F28" w:rsidR="00447F2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447F28" w:rsidP="00447F28" w:rsidR="00447F2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447F28" w:rsidP="00447F28" w:rsidR="00447F28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447F28" w:rsidP="00447F28" w:rsidR="00447F28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447F28" w:rsidP="00447F28" w:rsidR="00447F28" w:rsidRPr="005D578C">
      <w:pPr>
        <w:jc w:val="center"/>
        <w:rPr>
          <w:rFonts w:cs="Times New Roman" w:eastAsia="Times New Roman"/>
          <w:szCs w:val="24"/>
        </w:rPr>
      </w:pPr>
    </w:p>
    <w:p w:rsidRDefault="00447F28" w:rsidP="00447F28" w:rsidR="00447F2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447F28" w:rsidP="00447F28" w:rsidR="00447F28" w:rsidRPr="005D578C">
      <w:pPr>
        <w:rPr>
          <w:rFonts w:cs="Times New Roman" w:eastAsia="Times New Roman"/>
          <w:szCs w:val="24"/>
        </w:rPr>
      </w:pPr>
    </w:p>
    <w:p w:rsidRDefault="00447F28" w:rsidP="00447F28" w:rsidR="00447F28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Damiru Rabaru</w:t>
      </w:r>
      <w:r w:rsidRPr="005D578C">
        <w:rPr>
          <w:rFonts w:cs="Times New Roman" w:eastAsia="Times New Roman"/>
          <w:szCs w:val="24"/>
        </w:rPr>
        <w:t>,</w:t>
      </w:r>
      <w:r w:rsidR="00A2485D" w:rsidRPr="00A2485D">
        <w:rPr>
          <w:i/>
          <w:iCs/>
        </w:rPr>
        <w:t xml:space="preserve"> </w:t>
      </w:r>
      <w:r w:rsidR="00A2485D" w:rsidRPr="00A2485D">
        <w:rPr>
          <w:iCs/>
        </w:rPr>
        <w:t>na temelju prijedloga sudske savjetnice Mihaele Kaligari,</w:t>
      </w:r>
      <w:r w:rsidRPr="00A2485D">
        <w:t xml:space="preserve"> </w:t>
      </w:r>
      <w:r w:rsidRPr="00A2485D">
        <w:rPr>
          <w:rFonts w:cs="Times New Roman" w:eastAsia="Times New Roman"/>
          <w:szCs w:val="24"/>
        </w:rPr>
        <w:t>u postupku provedbe skraćenog stečajnog postupka nad pravnom</w:t>
      </w:r>
      <w:r w:rsidRPr="005D578C">
        <w:rPr>
          <w:rFonts w:cs="Times New Roman" w:eastAsia="Times New Roman"/>
          <w:szCs w:val="24"/>
        </w:rPr>
        <w:t xml:space="preserve"> osobom (dužnikom)</w:t>
      </w:r>
      <w:r>
        <w:rPr>
          <w:rFonts w:cs="Times New Roman" w:eastAsia="Times New Roman"/>
          <w:szCs w:val="24"/>
        </w:rPr>
        <w:t xml:space="preserve"> RADI – NET d. o. o. Buje, Istarska ulica 4, OIB </w:t>
      </w:r>
      <w:r w:rsidRPr="00447F28">
        <w:rPr>
          <w:rFonts w:cs="Times New Roman" w:eastAsia="Times New Roman"/>
          <w:szCs w:val="24"/>
        </w:rPr>
        <w:t>92731603126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447F28">
        <w:rPr>
          <w:rFonts w:cs="Times New Roman" w:eastAsia="Times New Roman"/>
          <w:szCs w:val="24"/>
        </w:rPr>
        <w:t>040303834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A2485D">
        <w:rPr>
          <w:rFonts w:cs="Times New Roman" w:eastAsia="Times New Roman"/>
          <w:szCs w:val="24"/>
        </w:rPr>
        <w:t>05</w:t>
      </w:r>
      <w:r>
        <w:rPr>
          <w:rFonts w:cs="Times New Roman" w:eastAsia="Times New Roman"/>
          <w:szCs w:val="24"/>
        </w:rPr>
        <w:t>.</w:t>
      </w:r>
      <w:r w:rsidR="00A2485D">
        <w:rPr>
          <w:rFonts w:cs="Times New Roman" w:eastAsia="Times New Roman"/>
          <w:szCs w:val="24"/>
        </w:rPr>
        <w:t xml:space="preserve"> travnja</w:t>
      </w:r>
      <w:r>
        <w:rPr>
          <w:rFonts w:cs="Times New Roman" w:eastAsia="Times New Roman"/>
          <w:szCs w:val="24"/>
        </w:rPr>
        <w:t xml:space="preserve"> 2016.</w:t>
      </w:r>
    </w:p>
    <w:p w:rsidRDefault="00447F28" w:rsidP="00447F28" w:rsidR="00447F28" w:rsidRPr="005D578C">
      <w:pPr>
        <w:rPr>
          <w:rFonts w:cs="Times New Roman" w:eastAsia="Times New Roman"/>
          <w:szCs w:val="24"/>
        </w:rPr>
      </w:pPr>
    </w:p>
    <w:p w:rsidRDefault="00447F28" w:rsidP="00447F28" w:rsidR="00447F2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447F28" w:rsidP="00447F28" w:rsidR="00447F28" w:rsidRPr="005D578C">
      <w:pPr>
        <w:rPr>
          <w:rFonts w:cs="Times New Roman" w:eastAsia="Times New Roman"/>
          <w:szCs w:val="24"/>
        </w:rPr>
      </w:pPr>
    </w:p>
    <w:p w:rsidRDefault="00447F28" w:rsidP="00447F28" w:rsidR="00447F28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RADI – NET d. o. o. Buje, Istarska ulica 4, OIB </w:t>
      </w:r>
      <w:r w:rsidRPr="00447F28">
        <w:rPr>
          <w:rFonts w:cs="Times New Roman" w:eastAsia="Times New Roman"/>
          <w:szCs w:val="24"/>
        </w:rPr>
        <w:t>92731603126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447F28">
        <w:rPr>
          <w:rFonts w:cs="Times New Roman" w:eastAsia="Times New Roman"/>
          <w:szCs w:val="24"/>
        </w:rPr>
        <w:t>040303834</w:t>
      </w:r>
      <w:r w:rsidR="00A2485D">
        <w:rPr>
          <w:rFonts w:cs="Times New Roman" w:eastAsia="Times New Roman"/>
          <w:szCs w:val="24"/>
        </w:rPr>
        <w:t>.</w:t>
      </w:r>
    </w:p>
    <w:p w:rsidRDefault="00447F28" w:rsidP="00447F28" w:rsidR="00447F28" w:rsidRPr="005D578C">
      <w:pPr>
        <w:rPr>
          <w:rFonts w:cs="Times New Roman" w:eastAsia="Times New Roman"/>
          <w:szCs w:val="24"/>
        </w:rPr>
      </w:pPr>
    </w:p>
    <w:p w:rsidRDefault="00447F28" w:rsidP="00447F28" w:rsidR="00447F28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Jelenko Lehki iz Zagreba, Pavla Hatza 10, OIB 96068307857.</w:t>
      </w:r>
    </w:p>
    <w:p w:rsidRDefault="00447F28" w:rsidP="00447F28" w:rsidR="00447F28">
      <w:pPr>
        <w:rPr>
          <w:rFonts w:cs="Times New Roman" w:eastAsia="Times New Roman"/>
          <w:szCs w:val="20"/>
        </w:rPr>
      </w:pPr>
    </w:p>
    <w:p w:rsidRDefault="00447F28" w:rsidP="00447F28" w:rsidR="00447F2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RADI – NET d. o. o. Buje, Istarska ulica 4, OIB </w:t>
      </w:r>
      <w:r w:rsidRPr="00447F28">
        <w:rPr>
          <w:rFonts w:cs="Times New Roman" w:eastAsia="Times New Roman"/>
          <w:szCs w:val="24"/>
        </w:rPr>
        <w:t>92731603126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447F28">
        <w:rPr>
          <w:rFonts w:cs="Times New Roman" w:eastAsia="Times New Roman"/>
          <w:szCs w:val="24"/>
        </w:rPr>
        <w:t>040303834</w:t>
      </w:r>
      <w:r>
        <w:rPr>
          <w:rFonts w:cs="Times New Roman" w:eastAsia="Times New Roman"/>
          <w:szCs w:val="24"/>
        </w:rPr>
        <w:t>.</w:t>
      </w:r>
    </w:p>
    <w:p w:rsidRDefault="00447F28" w:rsidP="00447F28" w:rsidR="00447F28">
      <w:pPr>
        <w:ind w:firstLine="709"/>
        <w:rPr>
          <w:rFonts w:cs="Times New Roman" w:eastAsia="Times New Roman"/>
          <w:szCs w:val="24"/>
        </w:rPr>
      </w:pPr>
    </w:p>
    <w:p w:rsidRDefault="00447F28" w:rsidP="00447F28" w:rsidR="00447F2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RADI – NET d. o. o. Buje, Istarska ulica 4, OIB </w:t>
      </w:r>
      <w:r w:rsidRPr="00447F28">
        <w:rPr>
          <w:rFonts w:cs="Times New Roman" w:eastAsia="Times New Roman"/>
          <w:szCs w:val="24"/>
        </w:rPr>
        <w:t>92731603126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447F28">
        <w:rPr>
          <w:rFonts w:cs="Times New Roman" w:eastAsia="Times New Roman"/>
          <w:szCs w:val="24"/>
        </w:rPr>
        <w:t>040303834</w:t>
      </w:r>
      <w:r>
        <w:rPr>
          <w:rFonts w:cs="Times New Roman" w:eastAsia="Times New Roman"/>
          <w:szCs w:val="24"/>
        </w:rPr>
        <w:t>.</w:t>
      </w:r>
    </w:p>
    <w:p w:rsidRDefault="00447F28" w:rsidP="00447F28" w:rsidR="00447F28">
      <w:pPr>
        <w:rPr>
          <w:rFonts w:cs="Times New Roman" w:eastAsia="Times New Roman"/>
          <w:szCs w:val="24"/>
        </w:rPr>
      </w:pPr>
    </w:p>
    <w:p w:rsidRDefault="00447F28" w:rsidP="00447F28" w:rsidR="00447F28" w:rsidRPr="005D578C">
      <w:pPr>
        <w:rPr>
          <w:rFonts w:cs="Times New Roman" w:eastAsia="Times New Roman"/>
          <w:szCs w:val="24"/>
        </w:rPr>
      </w:pPr>
    </w:p>
    <w:p w:rsidRDefault="00447F28" w:rsidP="00447F28" w:rsidR="00447F28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447F28" w:rsidP="00447F28" w:rsidR="00447F28">
      <w:pPr>
        <w:ind w:firstLine="708"/>
        <w:rPr>
          <w:rFonts w:cs="Times New Roman" w:eastAsia="Times New Roman"/>
          <w:szCs w:val="24"/>
        </w:rPr>
      </w:pPr>
    </w:p>
    <w:p w:rsidRDefault="00447F28" w:rsidP="00447F28" w:rsidR="00447F2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RADI – NET d. o. o. Buje.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19.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St-1304/2015-3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447F28" w:rsidP="00447F28" w:rsidR="00447F28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447F28" w:rsidP="00447F28" w:rsidR="00447F28" w:rsidRPr="005D578C">
      <w:pPr>
        <w:rPr>
          <w:rFonts w:cs="Times New Roman" w:eastAsia="Times New Roman"/>
          <w:szCs w:val="24"/>
        </w:rPr>
      </w:pPr>
    </w:p>
    <w:p w:rsidRDefault="00447F28" w:rsidP="00447F28" w:rsidR="00447F2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A2485D">
        <w:rPr>
          <w:rFonts w:cs="Times New Roman" w:eastAsia="Times New Roman"/>
          <w:szCs w:val="24"/>
        </w:rPr>
        <w:t>05. travnj</w:t>
      </w:r>
      <w:r>
        <w:rPr>
          <w:rFonts w:cs="Times New Roman" w:eastAsia="Times New Roman"/>
          <w:szCs w:val="24"/>
        </w:rPr>
        <w:t>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447F28" w:rsidP="00447F28" w:rsidR="00447F28">
      <w:pPr>
        <w:rPr>
          <w:rFonts w:cs="Times New Roman" w:eastAsia="Times New Roman"/>
          <w:szCs w:val="24"/>
        </w:rPr>
      </w:pPr>
    </w:p>
    <w:p w:rsidRDefault="00447F28" w:rsidP="00447F28" w:rsidR="00447F28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447F28" w:rsidP="00447F28" w:rsidR="00447F28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</w:p>
    <w:p w:rsidRDefault="00447F28" w:rsidP="00447F28" w:rsidR="00447F28">
      <w:pPr>
        <w:jc w:val="left"/>
        <w:rPr>
          <w:rFonts w:cs="Times New Roman" w:eastAsia="Times New Roman"/>
          <w:szCs w:val="24"/>
        </w:rPr>
      </w:pPr>
    </w:p>
    <w:p w:rsidRDefault="00447F28" w:rsidP="00447F28" w:rsidR="00447F28" w:rsidRPr="005D578C">
      <w:pPr>
        <w:jc w:val="left"/>
        <w:rPr>
          <w:rFonts w:cs="Times New Roman" w:eastAsia="Times New Roman"/>
          <w:szCs w:val="24"/>
        </w:rPr>
      </w:pPr>
    </w:p>
    <w:p w:rsidRDefault="00447F28" w:rsidP="00447F28" w:rsidR="00447F28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A2485D" w:rsidP="00A2485D" w:rsidR="00A2485D" w:rsidRPr="00A2485D">
      <w:pPr>
        <w:ind w:firstLine="708"/>
        <w:rPr>
          <w:iCs/>
        </w:rPr>
      </w:pPr>
      <w:r w:rsidRPr="00A2485D">
        <w:rPr>
          <w:iCs/>
        </w:rPr>
        <w:t>Protiv rješenja sudskog savjetnika dopuštena je žalba u roku od osam dana od dostave rješenja. Žalba se podnosi ovome sudu, a o njoj odlučuje sudac pojedinac ovog suda.</w:t>
      </w:r>
    </w:p>
    <w:p w:rsidRDefault="00A2485D" w:rsidP="00A2485D" w:rsidR="00A2485D" w:rsidRPr="00A2485D">
      <w:pPr>
        <w:rPr>
          <w:iCs/>
        </w:rPr>
      </w:pPr>
      <w:r w:rsidRPr="00A2485D">
        <w:rPr>
          <w:iCs/>
        </w:rPr>
        <w:t>            Protiv t. I. rješenja pravo na žalbu ima osoba ovlaštena za zastupanje dužnika po zakonu do dana nastupanja pravnih posljedica otvaranja stečajnog postupka (čl. 128. st. 8. Stečajnog zakona).</w:t>
      </w:r>
    </w:p>
    <w:p w:rsidRDefault="00447F28" w:rsidP="00447F28" w:rsidR="00447F28">
      <w:pPr>
        <w:rPr>
          <w:rFonts w:cs="Times New Roman" w:eastAsia="Times New Roman"/>
          <w:szCs w:val="24"/>
        </w:rPr>
      </w:pPr>
    </w:p>
    <w:p w:rsidRDefault="00447F28" w:rsidP="00447F28" w:rsidR="00447F28" w:rsidRPr="005D578C">
      <w:pPr>
        <w:rPr>
          <w:rFonts w:cs="Times New Roman" w:eastAsia="Times New Roman"/>
          <w:szCs w:val="24"/>
        </w:rPr>
      </w:pPr>
    </w:p>
    <w:p w:rsidRDefault="00447F28" w:rsidP="00447F28" w:rsidR="00447F28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447F28" w:rsidP="00447F28" w:rsidR="00447F2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447F28" w:rsidP="00447F28" w:rsidR="00447F2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RADI – NET d. o. o. Buje, Istarska ulica 4,</w:t>
      </w:r>
    </w:p>
    <w:p w:rsidRDefault="00447F28" w:rsidP="00447F28" w:rsidR="00447F2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Giorgio Rubin, R. Italija, Treviso, Via Montello 83, </w:t>
      </w:r>
    </w:p>
    <w:p w:rsidRDefault="00447F28" w:rsidP="00447F28" w:rsidR="00447F28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Poreč – Parenzo, Poreč, M. Vlašića 20,</w:t>
      </w:r>
    </w:p>
    <w:p w:rsidRDefault="00447F28" w:rsidP="00447F28" w:rsidR="00447F2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447F28" w:rsidP="00447F28" w:rsidR="00447F28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Jelenko Lehki, Zagreb, Pavla Hatza 10, </w:t>
      </w:r>
    </w:p>
    <w:p w:rsidRDefault="00447F28" w:rsidP="00447F28" w:rsidR="00447F28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447F28" w:rsidP="00447F28" w:rsidR="00447F2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447F28" w:rsidP="00447F28" w:rsidR="00447F2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447F28" w:rsidP="00447F28" w:rsidR="00447F28"/>
    <w:p w:rsidRDefault="00447F28" w:rsidP="00447F28" w:rsidR="00447F28"/>
    <w:p w:rsidRDefault="00447F28" w:rsidP="00447F28" w:rsidR="00447F28"/>
    <w:p w:rsidRDefault="00447F28" w:rsidP="00447F28" w:rsidR="00447F28"/>
    <w:p w:rsidRDefault="00447F28" w:rsidP="00447F28" w:rsidR="00447F28"/>
    <w:p w:rsidRDefault="00447F28" w:rsidP="00447F28" w:rsidR="00447F28"/>
    <w:p w:rsidRDefault="003916FF" w:rsidR="00387208"/>
    <w:sectPr w:rsidSect="009B09DD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7F28" w:rsidP="00447F28" w:rsidR="00447F28">
      <w:r>
        <w:separator/>
      </w:r>
    </w:p>
  </w:endnote>
  <w:endnote w:id="0" w:type="continuationSeparator">
    <w:p w:rsidRDefault="00447F28" w:rsidP="00447F28" w:rsidR="00447F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7F28" w:rsidP="00447F28" w:rsidR="00447F28">
      <w:r>
        <w:separator/>
      </w:r>
    </w:p>
  </w:footnote>
  <w:footnote w:id="0" w:type="continuationSeparator">
    <w:p w:rsidRDefault="00447F28" w:rsidP="00447F28" w:rsidR="00447F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7F28" w:rsidP="009B09DD" w:rsidR="009B09D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3916FF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St-1304/2015-5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7F28" w:rsidP="009B09DD" w:rsidR="009B09DD" w:rsidRPr="00A074C3">
    <w:pPr>
      <w:pStyle w:val="Zaglavlje"/>
      <w:jc w:val="right"/>
      <w:rPr>
        <w:szCs w:val="24"/>
      </w:rPr>
    </w:pPr>
    <w:r>
      <w:rPr>
        <w:szCs w:val="24"/>
      </w:rPr>
      <w:t>1 St-1304/2015-5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881"/>
    <w:rsid w:val="003916FF"/>
    <w:rsid w:val="00447F28"/>
    <w:rsid w:val="0075528E"/>
    <w:rsid w:val="0079403F"/>
    <w:rsid w:val="00A2485D"/>
    <w:rsid w:val="00DA5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47F28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47F2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447F28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7F2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7F28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7F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7F28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916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16FF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916FF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916F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916F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47F28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47F2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447F28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7F2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7F28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7F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7F28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916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16FF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916FF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916F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916F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6562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1304</izvorni_sadrzaj>
    <derivirana_varijabla naziv="DomainObject.Predmet.Broj_1">1304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St-1304/2015</izvorni_sadrzaj>
    <derivirana_varijabla naziv="DomainObject.Predmet.OznakaBroj_1">St-1304/2015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RADI-NET d.o.o. BUJE</izvorni_sadrzaj>
    <derivirana_varijabla naziv="DomainObject.Predmet.ProtustrankaFormated_1">  RADI-NET d.o.o. BUJE</derivirana_varijabla>
  </DomainObject.Predmet.ProtustrankaFormated>
  <DomainObject.Predmet.ProtustrankaFormatedOIB>
    <izvorni_sadrzaj>  RADI-NET d.o.o. BUJE, OIB 92731603126</izvorni_sadrzaj>
    <derivirana_varijabla naziv="DomainObject.Predmet.ProtustrankaFormatedOIB_1">  RADI-NET d.o.o. BUJE, OIB 92731603126</derivirana_varijabla>
  </DomainObject.Predmet.ProtustrankaFormatedOIB>
  <DomainObject.Predmet.ProtustrankaFormatedWithAdress>
    <izvorni_sadrzaj> RADI-NET d.o.o. BUJE, Istarska ulica 4, 52460 Buje</izvorni_sadrzaj>
    <derivirana_varijabla naziv="DomainObject.Predmet.ProtustrankaFormatedWithAdress_1"> RADI-NET d.o.o. BUJE, Istarska ulica 4, 52460 Buje</derivirana_varijabla>
  </DomainObject.Predmet.ProtustrankaFormatedWithAdress>
  <DomainObject.Predmet.ProtustrankaFormatedWithAdressOIB>
    <izvorni_sadrzaj> RADI-NET d.o.o. BUJE, OIB 92731603126, Istarska ulica 4, 52460 Buje</izvorni_sadrzaj>
    <derivirana_varijabla naziv="DomainObject.Predmet.ProtustrankaFormatedWithAdressOIB_1"> RADI-NET d.o.o. BUJE, OIB 92731603126, Istarska ulica 4, 52460 Buje</derivirana_varijabla>
  </DomainObject.Predmet.ProtustrankaFormatedWithAdressOIB>
  <DomainObject.Predmet.ProtustrankaWithAdress>
    <izvorni_sadrzaj>RADI-NET d.o.o. BUJE Istarska ulica 4, 52460 Buje</izvorni_sadrzaj>
    <derivirana_varijabla naziv="DomainObject.Predmet.ProtustrankaWithAdress_1">RADI-NET d.o.o. BUJE Istarska ulica 4, 52460 Buje</derivirana_varijabla>
  </DomainObject.Predmet.ProtustrankaWithAdress>
  <DomainObject.Predmet.ProtustrankaWithAdressOIB>
    <izvorni_sadrzaj>RADI-NET d.o.o. BUJE, OIB 92731603126, Istarska ulica 4, 52460 Buje</izvorni_sadrzaj>
    <derivirana_varijabla naziv="DomainObject.Predmet.ProtustrankaWithAdressOIB_1">RADI-NET d.o.o. BUJE, OIB 92731603126, Istarska ulica 4, 52460 Buje</derivirana_varijabla>
  </DomainObject.Predmet.ProtustrankaWithAdressOIB>
  <DomainObject.Predmet.ProtustrankaNazivFormated>
    <izvorni_sadrzaj>RADI-NET d.o.o. BUJE</izvorni_sadrzaj>
    <derivirana_varijabla naziv="DomainObject.Predmet.ProtustrankaNazivFormated_1">RADI-NET d.o.o. BUJE</derivirana_varijabla>
  </DomainObject.Predmet.ProtustrankaNazivFormated>
  <DomainObject.Predmet.ProtustrankaNazivFormatedOIB>
    <izvorni_sadrzaj>RADI-NET d.o.o. BUJE, OIB 92731603126</izvorni_sadrzaj>
    <derivirana_varijabla naziv="DomainObject.Predmet.ProtustrankaNazivFormatedOIB_1">RADI-NET d.o.o. BUJE, OIB 92731603126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8330.92</izvorni_sadrzaj>
    <derivirana_varijabla naziv="DomainObject.Predmet.TrenutnaVrijednost_1">8330.92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RADI-NET d.o.o. BUJE</item>
    </izvorni_sadrzaj>
    <derivirana_varijabla naziv="DomainObject.Predmet.ProtuStrankaListFormated_1">
      <item>RADI-NET d.o.o. BUJE</item>
    </derivirana_varijabla>
  </DomainObject.Predmet.ProtuStrankaListFormated>
  <DomainObject.Predmet.ProtuStrankaListFormatedOIB>
    <izvorni_sadrzaj>
      <item>RADI-NET d.o.o. BUJE, OIB 92731603126</item>
    </izvorni_sadrzaj>
    <derivirana_varijabla naziv="DomainObject.Predmet.ProtuStrankaListFormatedOIB_1">
      <item>RADI-NET d.o.o. BUJE, OIB 92731603126</item>
    </derivirana_varijabla>
  </DomainObject.Predmet.ProtuStrankaListFormatedOIB>
  <DomainObject.Predmet.ProtuStrankaListFormatedWithAdress>
    <izvorni_sadrzaj>
      <item>RADI-NET d.o.o. BUJE, Istarska ulica 4, 52460 Buje</item>
    </izvorni_sadrzaj>
    <derivirana_varijabla naziv="DomainObject.Predmet.ProtuStrankaListFormatedWithAdress_1">
      <item>RADI-NET d.o.o. BUJE, Istarska ulica 4, 52460 Buje</item>
    </derivirana_varijabla>
  </DomainObject.Predmet.ProtuStrankaListFormatedWithAdress>
  <DomainObject.Predmet.ProtuStrankaListFormatedWithAdressOIB>
    <izvorni_sadrzaj>
      <item>RADI-NET d.o.o. BUJE, OIB 92731603126, Istarska ulica 4, 52460 Buje</item>
    </izvorni_sadrzaj>
    <derivirana_varijabla naziv="DomainObject.Predmet.ProtuStrankaListFormatedWithAdressOIB_1">
      <item>RADI-NET d.o.o. BUJE, OIB 92731603126, Istarska ulica 4, 52460 Buje</item>
    </derivirana_varijabla>
  </DomainObject.Predmet.ProtuStrankaListFormatedWithAdressOIB>
  <DomainObject.Predmet.ProtuStrankaListNazivFormated>
    <izvorni_sadrzaj>
      <item>RADI-NET d.o.o. BUJE</item>
    </izvorni_sadrzaj>
    <derivirana_varijabla naziv="DomainObject.Predmet.ProtuStrankaListNazivFormated_1">
      <item>RADI-NET d.o.o. BUJE</item>
    </derivirana_varijabla>
  </DomainObject.Predmet.ProtuStrankaListNazivFormated>
  <DomainObject.Predmet.ProtuStrankaListNazivFormatedOIB>
    <izvorni_sadrzaj>
      <item>RADI-NET d.o.o. BUJE, OIB 92731603126</item>
    </izvorni_sadrzaj>
    <derivirana_varijabla naziv="DomainObject.Predmet.ProtuStrankaListNazivFormatedOIB_1">
      <item>RADI-NET d.o.o. BUJE, OIB 92731603126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RADI-NET d.o.o. BUJE</izvorni_sadrzaj>
    <derivirana_varijabla naziv="DomainObject.Predmet.ProtustrankaIDrugi_1">RADI-NET d.o.o. BUJE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RADI-NET d.o.o. BUJE, OIB 92731603126, Istarska ulica 4, 52460 Buje</izvorni_sadrzaj>
    <derivirana_varijabla naziv="DomainObject.Predmet.ProtustrankaIDrugiAdressOIB_1">RADI-NET d.o.o. BUJE, OIB 92731603126, Istarska ulica 4,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RADI-NET d.o.o. BUJE</item>
    </izvorni_sadrzaj>
    <derivirana_varijabla naziv="DomainObject.Predmet.SudioniciListNaziv_1">
      <item>FINANCIJSKA AGENCIJA, RC RIJEKA, PODRUŽNICA PULA, PULA</item>
      <item>RADI-NET d.o.o. BUJE</item>
    </derivirana_varijabla>
  </DomainObject.Predmet.SudioniciListNaziv>
  <DomainObject.Predmet.SudioniciListAdressOIB>
    <izvorni_sadrzaj>
      <item>FINANCIJSKA AGENCIJA, RC RIJEKA, PODRUŽNICA PULA, PULA, OIB 85821130368, Giardini 5,52100 Pula</item>
      <item>RADI-NET d.o.o. BUJE, OIB 92731603126, Istarska ulica 4,52460 Buje</item>
    </izvorni_sadrzaj>
    <derivirana_varijabla naziv="DomainObject.Predmet.SudioniciListAdressOIB_1">
      <item>FINANCIJSKA AGENCIJA, RC RIJEKA, PODRUŽNICA PULA, PULA, OIB 85821130368, Giardini 5,52100 Pula</item>
      <item>RADI-NET d.o.o. BUJE, OIB 92731603126, Istarska ulica 4,52460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92731603126</item>
    </izvorni_sadrzaj>
    <derivirana_varijabla naziv="DomainObject.Predmet.SudioniciListNazivOIB_1">
      <item>, OIB 85821130368</item>
      <item>, OIB 92731603126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581</properties:Words>
  <properties:Characters>3064</properties:Characters>
  <properties:Lines>83</properties:Lines>
  <properties:Paragraphs>30</properties:Paragraphs>
  <properties:TotalTime>7</properties:TotalTime>
  <properties:ScaleCrop>false</properties:ScaleCrop>
  <properties:LinksUpToDate>false</properties:LinksUpToDate>
  <properties:CharactersWithSpaces>3684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2016-03-23T11:52:00Z</dcterms:created>
  <dc:creator>Mihaela Kaligari</dc:creator>
  <dc:description/>
  <cp:keywords/>
  <cp:lastModifiedBy>Lorena Paris Aničić</cp:lastModifiedBy>
  <dcterms:modified xmlns:xsi="http://www.w3.org/2001/XMLSchema-instance" xsi:type="dcterms:W3CDTF">2016-04-05T11:48:00Z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