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43f8e" w14:paraId="7143f8e" w:rsidRDefault="00064FF2" w:rsidP="004A3868" w:rsidR="004A3868">
      <w:pPr>
        <w:jc w:val="right"/>
        <w15:collapsed w:val="false"/>
      </w:pPr>
      <w:r>
        <w:t xml:space="preserve">19 </w:t>
      </w:r>
      <w:r w:rsidR="004A3868">
        <w:t>St-</w:t>
      </w:r>
      <w:r w:rsidR="009A15A2">
        <w:t>1643</w:t>
      </w:r>
      <w:r w:rsidR="00CA0AA3">
        <w:t>/17-</w:t>
      </w:r>
      <w:r w:rsidR="00CE4A24">
        <w:t>5</w:t>
      </w:r>
    </w:p>
    <w:p w:rsidRDefault="00CA0AA3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A3868" w:rsidP="00BD1AA7" w:rsidR="004A3868"/>
    <w:p w:rsidRDefault="008D21F8" w:rsidP="00BC2DD2" w:rsidR="008D21F8"/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064FF2" w:rsidR="004A3868" w:rsidRPr="00064FF2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na temelju prijedloga sudske savjetnice Marine Ljubičić Knežević, </w:t>
      </w:r>
      <w:r>
        <w:t>u stečajnom predmetu</w:t>
      </w:r>
      <w:r w:rsidR="00064FF2">
        <w:t xml:space="preserve"> povodom zahtjeva </w:t>
      </w:r>
      <w:r w:rsidR="009A15A2">
        <w:t xml:space="preserve">Financijske agencije OIB: 85821130368 RC OSIJEK, Podružnica Osijek, </w:t>
      </w:r>
      <w:proofErr w:type="spellStart"/>
      <w:r w:rsidR="009A15A2">
        <w:t>L.Jagera</w:t>
      </w:r>
      <w:proofErr w:type="spellEnd"/>
      <w:r w:rsidR="009A15A2">
        <w:t xml:space="preserve"> 3, za pokretanje skraćenog stečajnog postupka  nad dužnikom DIROV BRIJEG j.d.o.o. za ugostiteljstvo, trgovinu i usluge, Vinkovci, Duga ulica 108, MBS: 030172418, OIB: 36978675131</w:t>
      </w:r>
      <w:r w:rsidR="00250413">
        <w:t xml:space="preserve">, dana </w:t>
      </w:r>
      <w:r w:rsidR="009A15A2">
        <w:t>8. prosinca</w:t>
      </w:r>
      <w:r w:rsidR="00064FF2">
        <w:t xml:space="preserve"> 2017.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064FF2" w:rsidP="00064FF2" w:rsidR="00301A4D" w:rsidRPr="00E17C16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 xml:space="preserve">dužnikom </w:t>
      </w:r>
      <w:r w:rsidR="009A15A2">
        <w:t>DIROV BRIJEG j.d.o.o. za ugostiteljstvo, trgovinu i usluge, Vinkovci, Duga ulica 108, MBS: 030172418, OIB: 36978675131</w:t>
      </w:r>
      <w:r w:rsidR="00B75609"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>
      <w:pPr>
        <w:jc w:val="both"/>
      </w:pPr>
    </w:p>
    <w:p w:rsidRDefault="00B75497" w:rsidP="00E748BA" w:rsidR="00B75497" w:rsidRPr="00E748BA">
      <w:pPr>
        <w:pStyle w:val="Naslov1"/>
        <w:rPr>
          <w:b w:val="false"/>
          <w:lang w:val="hr-HR"/>
        </w:rPr>
      </w:pPr>
      <w:r w:rsidRPr="00E748BA">
        <w:rPr>
          <w:b w:val="false"/>
          <w:lang w:val="hr-HR"/>
        </w:rPr>
        <w:t>Obrazloženje</w:t>
      </w:r>
    </w:p>
    <w:p w:rsidRDefault="00B75497" w:rsidP="00B75497" w:rsidR="00B75497">
      <w:pPr>
        <w:jc w:val="both"/>
        <w:rPr>
          <w:b/>
          <w:bCs/>
        </w:rPr>
      </w:pPr>
    </w:p>
    <w:p w:rsidRDefault="00FA70D4" w:rsidP="00AF119A" w:rsidR="005C39A5">
      <w:pPr>
        <w:ind w:firstLine="720"/>
        <w:jc w:val="both"/>
      </w:pPr>
      <w:r>
        <w:t xml:space="preserve">Dana </w:t>
      </w:r>
      <w:r w:rsidR="009A15A2">
        <w:t>29. studenoga</w:t>
      </w:r>
      <w:r w:rsidR="00665E74">
        <w:t xml:space="preserve"> 2017. na ovome Sudu</w:t>
      </w:r>
      <w:r w:rsidR="00B75497">
        <w:t xml:space="preserve"> zaprimljen je </w:t>
      </w:r>
      <w:r w:rsidR="00665E74">
        <w:t xml:space="preserve">zahtjev </w:t>
      </w:r>
      <w:r w:rsidR="00665E74" w:rsidRPr="00665E74">
        <w:t xml:space="preserve">za pokretanje skraćenog stečajnog postupka </w:t>
      </w:r>
      <w:r w:rsidR="00665E74">
        <w:t>Financijs</w:t>
      </w:r>
      <w:r w:rsidR="00AF119A">
        <w:t xml:space="preserve">ke agencije, Regionalnog centra </w:t>
      </w:r>
      <w:r w:rsidR="00651050">
        <w:t>Osijek</w:t>
      </w:r>
      <w:r w:rsidR="00AF119A">
        <w:t xml:space="preserve">, Podružnice </w:t>
      </w:r>
      <w:r w:rsidR="00651050">
        <w:t>Osijek</w:t>
      </w:r>
      <w:r w:rsidR="00665E74">
        <w:t>, Klasa: 110-07</w:t>
      </w:r>
      <w:r w:rsidR="00401554">
        <w:t xml:space="preserve">/17-01/04, </w:t>
      </w:r>
      <w:proofErr w:type="spellStart"/>
      <w:r w:rsidR="00401554">
        <w:t>Ur.broj</w:t>
      </w:r>
      <w:proofErr w:type="spellEnd"/>
      <w:r w:rsidR="00401554">
        <w:t>: 04-06-17-</w:t>
      </w:r>
      <w:r w:rsidR="009A15A2">
        <w:t>5866</w:t>
      </w:r>
      <w:r w:rsidR="00401554">
        <w:t xml:space="preserve"> </w:t>
      </w:r>
      <w:r w:rsidR="00665E74">
        <w:t xml:space="preserve">od </w:t>
      </w:r>
      <w:r w:rsidR="009A15A2">
        <w:t xml:space="preserve">28. studenoga </w:t>
      </w:r>
      <w:r w:rsidR="00665E74">
        <w:t xml:space="preserve">2017. nad stečajnim dužnikom </w:t>
      </w:r>
      <w:r w:rsidR="009A15A2">
        <w:t>DIROV BRIJEG j.d.o.o. za ugostiteljstvo, trgovinu i usluge, Vinkovci, Duga ulica 108, MBS: 030172418, OIB: 36978675131</w:t>
      </w:r>
      <w:r w:rsidR="00AF119A" w:rsidRPr="00AF119A">
        <w:t>.</w:t>
      </w:r>
    </w:p>
    <w:p w:rsidRDefault="00AF119A" w:rsidP="00AF119A" w:rsidR="00AF119A">
      <w:pPr>
        <w:ind w:firstLine="720"/>
        <w:jc w:val="both"/>
      </w:pPr>
    </w:p>
    <w:p w:rsidRDefault="00A13EBF" w:rsidP="00A819D4" w:rsidR="00E748BA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665E74">
        <w:t xml:space="preserve">sudski registar </w:t>
      </w:r>
      <w:r>
        <w:t>Sud j</w:t>
      </w:r>
      <w:r w:rsidR="00665E74">
        <w:t xml:space="preserve">e </w:t>
      </w:r>
      <w:r w:rsidR="009A15A2">
        <w:t>1. prosinca</w:t>
      </w:r>
      <w:r w:rsidR="00AF119A">
        <w:t xml:space="preserve"> </w:t>
      </w:r>
      <w:r w:rsidR="00665E74">
        <w:t>2017. sukladno čl. 430. Stečajnog zakona (N</w:t>
      </w:r>
      <w:r w:rsidR="009B0425">
        <w:t>arodne novine, broj</w:t>
      </w:r>
      <w:r w:rsidR="00401554">
        <w:t>:</w:t>
      </w:r>
      <w:r w:rsidR="009B0425">
        <w:t xml:space="preserve"> 71/15; u daljnjem tekstu</w:t>
      </w:r>
      <w:r w:rsidR="00665E74">
        <w:t xml:space="preserve"> SZ) objavio Oglas na mrežnoj stranici e-oglasna ploča sudova kojim je utvrdio ukupni iznos evidentiranog duga stečajnog dužnika, pozvao </w:t>
      </w:r>
      <w:r>
        <w:t>os</w:t>
      </w:r>
      <w:r w:rsidR="00665E74">
        <w:t xml:space="preserve">obu ovlaštenu za zastupanje stečajnog dužnika da u roku od 15 dana od dana objave oglasa podnese sudu javnobilježnički ovjerovljeni </w:t>
      </w:r>
      <w:proofErr w:type="spellStart"/>
      <w:r w:rsidR="00665E74">
        <w:t>prokazni</w:t>
      </w:r>
      <w:proofErr w:type="spellEnd"/>
      <w:r w:rsidR="00665E74">
        <w:t xml:space="preserve"> popis imovine i obveza dužnika na propisanom obrascu</w:t>
      </w:r>
      <w:r>
        <w:t xml:space="preserve"> te također pozvao </w:t>
      </w:r>
    </w:p>
    <w:p w:rsidRDefault="00E748BA" w:rsidP="00A819D4" w:rsidR="00E748BA">
      <w:pPr>
        <w:ind w:firstLine="720"/>
        <w:jc w:val="both"/>
      </w:pPr>
    </w:p>
    <w:p w:rsidRDefault="00E748BA" w:rsidP="00A819D4" w:rsidR="00E748BA">
      <w:pPr>
        <w:ind w:firstLine="720"/>
        <w:jc w:val="both"/>
      </w:pPr>
    </w:p>
    <w:p w:rsidRDefault="00E748BA" w:rsidP="00651050" w:rsidR="00E748BA">
      <w:pPr>
        <w:jc w:val="right"/>
      </w:pPr>
      <w:r>
        <w:lastRenderedPageBreak/>
        <w:t>19 St-</w:t>
      </w:r>
      <w:r w:rsidR="009A15A2">
        <w:t>1643</w:t>
      </w:r>
      <w:r>
        <w:t>/17-5</w:t>
      </w:r>
    </w:p>
    <w:p w:rsidRDefault="00AB2EE6" w:rsidP="00651050" w:rsidR="00AB2EE6">
      <w:pPr>
        <w:jc w:val="right"/>
      </w:pPr>
    </w:p>
    <w:p w:rsidRDefault="00A13EBF" w:rsidP="00E748BA" w:rsidR="00A13EBF">
      <w:pPr>
        <w:ind w:firstLine="720"/>
        <w:jc w:val="both"/>
      </w:pPr>
      <w:r>
        <w:t xml:space="preserve">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F90F90" w:rsidP="00E748BA" w:rsidR="00F90F90">
      <w:pPr>
        <w:ind w:firstLine="720"/>
        <w:jc w:val="both"/>
      </w:pPr>
    </w:p>
    <w:p w:rsidRDefault="00A13EBF" w:rsidP="00CC0A9D" w:rsidR="00A13EBF">
      <w:pPr>
        <w:tabs>
          <w:tab w:pos="2070" w:val="left"/>
        </w:tabs>
        <w:ind w:firstLine="720"/>
        <w:jc w:val="both"/>
      </w:pPr>
      <w:r>
        <w:t xml:space="preserve">Dana </w:t>
      </w:r>
      <w:r w:rsidR="009A15A2">
        <w:t>7. prosinca</w:t>
      </w:r>
      <w:r>
        <w:t xml:space="preserve"> 2017. zaprimljen je podnesak Županijskog državnog odvjetništva u </w:t>
      </w:r>
      <w:r w:rsidR="00651050">
        <w:t>Vukovaru</w:t>
      </w:r>
      <w:r>
        <w:t>, broj: S-DO-</w:t>
      </w:r>
      <w:r w:rsidR="009A15A2">
        <w:t>39</w:t>
      </w:r>
      <w:r w:rsidR="000E198A">
        <w:t>/2017</w:t>
      </w:r>
      <w:r>
        <w:t xml:space="preserve"> od </w:t>
      </w:r>
      <w:r w:rsidR="009A15A2">
        <w:t>6. prosinca</w:t>
      </w:r>
      <w:r>
        <w:t xml:space="preserve"> 2017. kojim </w:t>
      </w:r>
      <w:r w:rsidR="00057B2D">
        <w:t>je</w:t>
      </w:r>
      <w:r>
        <w:t xml:space="preserve"> na posebnom obrascu sukladno čl. </w:t>
      </w:r>
      <w:r w:rsidR="0021261F">
        <w:t>16.</w:t>
      </w:r>
      <w:r>
        <w:t xml:space="preserve"> SZ-a dostav</w:t>
      </w:r>
      <w:r w:rsidR="00057B2D">
        <w:t>ljen</w:t>
      </w:r>
      <w:r>
        <w:t xml:space="preserve"> prijedlog vjerovnika Republike Hr</w:t>
      </w:r>
      <w:r w:rsidR="004B75E8">
        <w:t>vatske, Ministarstva financija,</w:t>
      </w:r>
      <w:r w:rsidR="00D94D0A">
        <w:t xml:space="preserve"> Porezna uprava, Područni ured Vukovar,</w:t>
      </w:r>
      <w:r w:rsidR="004B75E8">
        <w:t xml:space="preserve"> </w:t>
      </w:r>
      <w:r>
        <w:t>za otvaranje stečajnog postupka nad predmetnim stečajnim dužn</w:t>
      </w:r>
      <w:r w:rsidR="004946FB">
        <w:t>ikom iz razloga što prema istom</w:t>
      </w:r>
      <w:r w:rsidR="00B56968">
        <w:t xml:space="preserve"> ima</w:t>
      </w:r>
      <w:r>
        <w:t xml:space="preserve"> tražbinu u iznosu od </w:t>
      </w:r>
      <w:r w:rsidR="009A15A2">
        <w:t>33.498,98</w:t>
      </w:r>
      <w:r w:rsidR="004B75E8">
        <w:t xml:space="preserve"> kune</w:t>
      </w:r>
      <w:r w:rsidR="00A85FBA">
        <w:t xml:space="preserve"> </w:t>
      </w:r>
      <w:r w:rsidR="00D94D0A">
        <w:t>koja se temelji na neplaćenim</w:t>
      </w:r>
      <w:r w:rsidR="00490F0B">
        <w:t xml:space="preserve"> obveza</w:t>
      </w:r>
      <w:r w:rsidR="00D94D0A">
        <w:t>ma</w:t>
      </w:r>
      <w:r w:rsidR="00490F0B">
        <w:t xml:space="preserve"> poreza, doprinosa i drugih javnih davanja</w:t>
      </w:r>
      <w:r w:rsidR="00B75609">
        <w:t xml:space="preserve">, koju tražbinu </w:t>
      </w:r>
      <w:r w:rsidR="00B56968">
        <w:t xml:space="preserve">stečajni dužnik </w:t>
      </w:r>
      <w:r w:rsidR="00D94D0A">
        <w:t>nije namirio što je utvrđeno uvidom u Informacijski sustav Porezne uprave u stanje računa poreznog obveznika DIROV BRIJEG j.d.o.o. Vinkovci na dan 4. prosinca 2017.</w:t>
      </w:r>
      <w:r w:rsidR="00B75609">
        <w:t xml:space="preserve"> </w:t>
      </w:r>
      <w:r w:rsidR="00B56968">
        <w:t>Također</w:t>
      </w:r>
      <w:r w:rsidR="008A2342">
        <w:t>,</w:t>
      </w:r>
      <w:r w:rsidR="00B56968">
        <w:t xml:space="preserve"> </w:t>
      </w:r>
      <w:r w:rsidR="00DE571A">
        <w:t xml:space="preserve">vjerovnik </w:t>
      </w:r>
      <w:r w:rsidR="00B56968">
        <w:t xml:space="preserve">je </w:t>
      </w:r>
      <w:r w:rsidR="00DE571A">
        <w:t xml:space="preserve">naveo da </w:t>
      </w:r>
      <w:r w:rsidR="00B75609">
        <w:t xml:space="preserve">kod </w:t>
      </w:r>
      <w:r w:rsidR="00F07817">
        <w:t xml:space="preserve">stečajnog </w:t>
      </w:r>
      <w:r w:rsidR="00B75609">
        <w:t xml:space="preserve">dužnika postoji stečajni razlog </w:t>
      </w:r>
      <w:r w:rsidR="00490F0B">
        <w:t xml:space="preserve">i to nesposobnost za plaćanje, </w:t>
      </w:r>
      <w:r w:rsidR="00CB0CF0">
        <w:t>obzirom</w:t>
      </w:r>
      <w:r w:rsidR="00B75609">
        <w:t xml:space="preserve"> </w:t>
      </w:r>
      <w:r w:rsidR="00490F0B">
        <w:t xml:space="preserve">je </w:t>
      </w:r>
      <w:r w:rsidR="004A1043">
        <w:t xml:space="preserve">uvidom u Potvrdu o blokadi od 4. prosinca 2017. utvrđeno da je stečajni dužnik </w:t>
      </w:r>
      <w:r w:rsidR="00490F0B">
        <w:t xml:space="preserve">u neprekidnoj blokadi </w:t>
      </w:r>
      <w:r w:rsidR="004A1043">
        <w:t xml:space="preserve">u trajanju od </w:t>
      </w:r>
      <w:r w:rsidR="009A15A2">
        <w:t>348</w:t>
      </w:r>
      <w:r w:rsidR="004A1043">
        <w:t xml:space="preserve"> dana.</w:t>
      </w:r>
      <w:bookmarkStart w:name="_GoBack" w:id="0"/>
      <w:bookmarkEnd w:id="0"/>
    </w:p>
    <w:p w:rsidRDefault="00CC0A9D" w:rsidP="00DE571A" w:rsidR="00B176DA">
      <w:pPr>
        <w:tabs>
          <w:tab w:pos="2070" w:val="left"/>
        </w:tabs>
        <w:ind w:firstLine="720"/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sukladno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B75497" w:rsidP="00E748BA" w:rsidR="00B75497">
      <w:pPr>
        <w:jc w:val="both"/>
      </w:pPr>
    </w:p>
    <w:p w:rsidRDefault="00B75497" w:rsidP="00BF2EA1" w:rsidR="00BF2EA1" w:rsidRPr="00E748BA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, </w:t>
      </w:r>
      <w:r>
        <w:rPr>
          <w:bCs/>
        </w:rPr>
        <w:t xml:space="preserve"> </w:t>
      </w:r>
      <w:r w:rsidR="00001057">
        <w:rPr>
          <w:bCs/>
        </w:rPr>
        <w:t>8. prosinca</w:t>
      </w:r>
      <w:r w:rsidR="00CA0AA3">
        <w:rPr>
          <w:bCs/>
        </w:rPr>
        <w:t xml:space="preserve"> 2017</w:t>
      </w:r>
      <w:r w:rsidR="00DE571A">
        <w:rPr>
          <w:bCs/>
        </w:rPr>
        <w:t xml:space="preserve">. 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490F0B" w:rsidP="00B75497" w:rsidR="0099614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Žana Bem</w:t>
      </w: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  <w:t xml:space="preserve">              </w:t>
      </w:r>
      <w:r w:rsidR="006247C8">
        <w:rPr>
          <w:b w:val="false"/>
          <w:lang w:val="hr-HR"/>
        </w:rPr>
        <w:t>S</w:t>
      </w:r>
      <w:r w:rsidR="00DE571A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DE571A" w:rsidP="00E748BA" w:rsidR="00B75497" w:rsidRPr="00E748B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DE571A" w:rsidP="00B75497" w:rsidR="00DE571A">
      <w:pPr>
        <w:jc w:val="both"/>
        <w:rPr>
          <w:b/>
          <w:bCs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5497" w:rsidR="00001057" w:rsidRPr="00D94D0A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1627FB" w:rsidP="001F3B52" w:rsidR="001F3B52">
      <w:pPr>
        <w:numPr>
          <w:ilvl w:val="0"/>
          <w:numId w:val="2"/>
        </w:numPr>
        <w:jc w:val="both"/>
      </w:pPr>
      <w:r>
        <w:t xml:space="preserve">FINA, RC Osijek, Podružnica </w:t>
      </w:r>
      <w:r w:rsidR="00651050">
        <w:t>Osijek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 xml:space="preserve">ŽDO </w:t>
      </w:r>
      <w:r w:rsidR="00651050">
        <w:t>Vukovar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</w:p>
    <w:p w:rsidRDefault="00D1704E" w:rsidP="00B75497" w:rsidR="001627FB">
      <w:pPr>
        <w:numPr>
          <w:ilvl w:val="0"/>
          <w:numId w:val="2"/>
        </w:numPr>
        <w:jc w:val="both"/>
      </w:pPr>
      <w:r>
        <w:t>e-oglasna ploča suda</w:t>
      </w:r>
      <w:r w:rsidR="001F3B52">
        <w:t xml:space="preserve"> uz podnesak </w:t>
      </w:r>
      <w:r w:rsidR="00BC2DD2">
        <w:t xml:space="preserve">ŽDO </w:t>
      </w:r>
      <w:r w:rsidR="00651050">
        <w:t>Vukovar</w:t>
      </w:r>
      <w:r w:rsidR="001627FB">
        <w:t xml:space="preserve"> </w:t>
      </w:r>
    </w:p>
    <w:p w:rsidRDefault="00BC2DD2" w:rsidP="001627FB" w:rsidR="006832C3">
      <w:pPr>
        <w:ind w:left="720"/>
        <w:jc w:val="both"/>
      </w:pPr>
      <w:r>
        <w:t xml:space="preserve">od </w:t>
      </w:r>
      <w:r w:rsidR="00001057">
        <w:t>7.12.</w:t>
      </w:r>
      <w:r w:rsidR="00D1704E">
        <w:t xml:space="preserve"> 2017</w:t>
      </w:r>
      <w:r>
        <w:t xml:space="preserve">. (str. </w:t>
      </w:r>
      <w:r w:rsidR="00001057">
        <w:t>5-6</w:t>
      </w:r>
      <w:r>
        <w:t xml:space="preserve"> 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D1704E" w:rsidP="00D94D0A" w:rsidR="002E4934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001057">
        <w:t>29/12</w:t>
      </w: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7F3" w:rsidP="004A3868" w:rsidR="001847F3">
      <w:r>
        <w:separator/>
      </w:r>
    </w:p>
  </w:endnote>
  <w:endnote w:id="0" w:type="continuationSeparator">
    <w:p w:rsidRDefault="001847F3" w:rsidP="004A3868" w:rsidR="001847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7F3" w:rsidP="004A3868" w:rsidR="001847F3">
      <w:r>
        <w:separator/>
      </w:r>
    </w:p>
  </w:footnote>
  <w:footnote w:id="0" w:type="continuationSeparator">
    <w:p w:rsidRDefault="001847F3" w:rsidP="004A3868" w:rsidR="001847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404A3">
      <w:rPr>
        <w:noProof/>
      </w:rPr>
      <w:t>2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1057"/>
    <w:rsid w:val="00022E42"/>
    <w:rsid w:val="00045004"/>
    <w:rsid w:val="00057B2D"/>
    <w:rsid w:val="00064FF2"/>
    <w:rsid w:val="00072890"/>
    <w:rsid w:val="000A1E4E"/>
    <w:rsid w:val="000D55E4"/>
    <w:rsid w:val="000D5628"/>
    <w:rsid w:val="000E198A"/>
    <w:rsid w:val="000E6E82"/>
    <w:rsid w:val="00111C75"/>
    <w:rsid w:val="00127901"/>
    <w:rsid w:val="00131132"/>
    <w:rsid w:val="00137654"/>
    <w:rsid w:val="0014134B"/>
    <w:rsid w:val="0014394E"/>
    <w:rsid w:val="00154A6B"/>
    <w:rsid w:val="001627FB"/>
    <w:rsid w:val="00163169"/>
    <w:rsid w:val="001718AE"/>
    <w:rsid w:val="001847F3"/>
    <w:rsid w:val="0018583C"/>
    <w:rsid w:val="001867CA"/>
    <w:rsid w:val="00186EA7"/>
    <w:rsid w:val="001A56DB"/>
    <w:rsid w:val="001B648A"/>
    <w:rsid w:val="001C0CFA"/>
    <w:rsid w:val="001D0917"/>
    <w:rsid w:val="001D2166"/>
    <w:rsid w:val="001E7E8C"/>
    <w:rsid w:val="001F3B52"/>
    <w:rsid w:val="001F6311"/>
    <w:rsid w:val="0021261F"/>
    <w:rsid w:val="0022414E"/>
    <w:rsid w:val="00250413"/>
    <w:rsid w:val="002534B4"/>
    <w:rsid w:val="0028334A"/>
    <w:rsid w:val="00285076"/>
    <w:rsid w:val="00287EC6"/>
    <w:rsid w:val="00292D1E"/>
    <w:rsid w:val="002B7BDF"/>
    <w:rsid w:val="002C51D3"/>
    <w:rsid w:val="002E1ED5"/>
    <w:rsid w:val="002E4934"/>
    <w:rsid w:val="002E7214"/>
    <w:rsid w:val="002F7A13"/>
    <w:rsid w:val="00301A4D"/>
    <w:rsid w:val="00313597"/>
    <w:rsid w:val="003331FB"/>
    <w:rsid w:val="00365B73"/>
    <w:rsid w:val="003843C3"/>
    <w:rsid w:val="003A6C8A"/>
    <w:rsid w:val="003B06A8"/>
    <w:rsid w:val="003B51C9"/>
    <w:rsid w:val="003B7AAC"/>
    <w:rsid w:val="003D451A"/>
    <w:rsid w:val="003E6FCE"/>
    <w:rsid w:val="00401554"/>
    <w:rsid w:val="004040BC"/>
    <w:rsid w:val="00455C18"/>
    <w:rsid w:val="00456233"/>
    <w:rsid w:val="004636D6"/>
    <w:rsid w:val="00480041"/>
    <w:rsid w:val="0048779D"/>
    <w:rsid w:val="00490F0B"/>
    <w:rsid w:val="004946FB"/>
    <w:rsid w:val="004A1043"/>
    <w:rsid w:val="004A3868"/>
    <w:rsid w:val="004B75E8"/>
    <w:rsid w:val="004E3E2E"/>
    <w:rsid w:val="004E65BC"/>
    <w:rsid w:val="004F2672"/>
    <w:rsid w:val="005012E6"/>
    <w:rsid w:val="005200AB"/>
    <w:rsid w:val="005560F4"/>
    <w:rsid w:val="00571630"/>
    <w:rsid w:val="00583AE6"/>
    <w:rsid w:val="00594CA5"/>
    <w:rsid w:val="00595793"/>
    <w:rsid w:val="005A5C82"/>
    <w:rsid w:val="005A6C21"/>
    <w:rsid w:val="005B0B37"/>
    <w:rsid w:val="005B4DB5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51050"/>
    <w:rsid w:val="00665485"/>
    <w:rsid w:val="00665E74"/>
    <w:rsid w:val="00682965"/>
    <w:rsid w:val="006832C3"/>
    <w:rsid w:val="006F0A36"/>
    <w:rsid w:val="00702C71"/>
    <w:rsid w:val="00704DE2"/>
    <w:rsid w:val="00710662"/>
    <w:rsid w:val="00726845"/>
    <w:rsid w:val="00727922"/>
    <w:rsid w:val="00752B41"/>
    <w:rsid w:val="00782257"/>
    <w:rsid w:val="007A0EFB"/>
    <w:rsid w:val="007B3C96"/>
    <w:rsid w:val="007C1C95"/>
    <w:rsid w:val="007C2112"/>
    <w:rsid w:val="007F551F"/>
    <w:rsid w:val="008041DE"/>
    <w:rsid w:val="00816035"/>
    <w:rsid w:val="0085567C"/>
    <w:rsid w:val="008A2342"/>
    <w:rsid w:val="008A49DF"/>
    <w:rsid w:val="008C7588"/>
    <w:rsid w:val="008D21F8"/>
    <w:rsid w:val="008F656F"/>
    <w:rsid w:val="00911C40"/>
    <w:rsid w:val="00941AE2"/>
    <w:rsid w:val="00943812"/>
    <w:rsid w:val="00964800"/>
    <w:rsid w:val="00991CE4"/>
    <w:rsid w:val="00992F2B"/>
    <w:rsid w:val="00996147"/>
    <w:rsid w:val="00997BAF"/>
    <w:rsid w:val="009A15A2"/>
    <w:rsid w:val="009B0425"/>
    <w:rsid w:val="009B160A"/>
    <w:rsid w:val="009E2A56"/>
    <w:rsid w:val="009E3F6A"/>
    <w:rsid w:val="00A13EBF"/>
    <w:rsid w:val="00A27052"/>
    <w:rsid w:val="00A45F7B"/>
    <w:rsid w:val="00A52692"/>
    <w:rsid w:val="00A60EF3"/>
    <w:rsid w:val="00A819D4"/>
    <w:rsid w:val="00A85FBA"/>
    <w:rsid w:val="00AA0272"/>
    <w:rsid w:val="00AB2EE6"/>
    <w:rsid w:val="00AD139D"/>
    <w:rsid w:val="00AE0651"/>
    <w:rsid w:val="00AE2BB5"/>
    <w:rsid w:val="00AF119A"/>
    <w:rsid w:val="00AF266F"/>
    <w:rsid w:val="00B04AB5"/>
    <w:rsid w:val="00B176DA"/>
    <w:rsid w:val="00B440F6"/>
    <w:rsid w:val="00B526C2"/>
    <w:rsid w:val="00B52BEC"/>
    <w:rsid w:val="00B56968"/>
    <w:rsid w:val="00B6174E"/>
    <w:rsid w:val="00B7064E"/>
    <w:rsid w:val="00B75497"/>
    <w:rsid w:val="00B75609"/>
    <w:rsid w:val="00B96701"/>
    <w:rsid w:val="00B97EC7"/>
    <w:rsid w:val="00BB4147"/>
    <w:rsid w:val="00BC2DD2"/>
    <w:rsid w:val="00BD1AA7"/>
    <w:rsid w:val="00BE5BF6"/>
    <w:rsid w:val="00BF2EA1"/>
    <w:rsid w:val="00BF410B"/>
    <w:rsid w:val="00C02B4E"/>
    <w:rsid w:val="00C318C9"/>
    <w:rsid w:val="00C3779E"/>
    <w:rsid w:val="00C37A56"/>
    <w:rsid w:val="00C71FF8"/>
    <w:rsid w:val="00C82B5E"/>
    <w:rsid w:val="00C8412F"/>
    <w:rsid w:val="00C87306"/>
    <w:rsid w:val="00CA0AA3"/>
    <w:rsid w:val="00CB0CF0"/>
    <w:rsid w:val="00CC0A9D"/>
    <w:rsid w:val="00CC2E2A"/>
    <w:rsid w:val="00CC3B98"/>
    <w:rsid w:val="00CC5FC7"/>
    <w:rsid w:val="00CD1FE7"/>
    <w:rsid w:val="00CD7775"/>
    <w:rsid w:val="00CE2A4F"/>
    <w:rsid w:val="00CE4A24"/>
    <w:rsid w:val="00D03A3D"/>
    <w:rsid w:val="00D0656F"/>
    <w:rsid w:val="00D1704E"/>
    <w:rsid w:val="00D411F0"/>
    <w:rsid w:val="00D60121"/>
    <w:rsid w:val="00D658F8"/>
    <w:rsid w:val="00D71932"/>
    <w:rsid w:val="00D726D6"/>
    <w:rsid w:val="00D94D0A"/>
    <w:rsid w:val="00DB1856"/>
    <w:rsid w:val="00DB4537"/>
    <w:rsid w:val="00DE4EC1"/>
    <w:rsid w:val="00DE571A"/>
    <w:rsid w:val="00DE7EA8"/>
    <w:rsid w:val="00E17C16"/>
    <w:rsid w:val="00E36EAC"/>
    <w:rsid w:val="00E3703B"/>
    <w:rsid w:val="00E404A3"/>
    <w:rsid w:val="00E55445"/>
    <w:rsid w:val="00E63354"/>
    <w:rsid w:val="00E670CC"/>
    <w:rsid w:val="00E748BA"/>
    <w:rsid w:val="00E87FD6"/>
    <w:rsid w:val="00E962DA"/>
    <w:rsid w:val="00E97528"/>
    <w:rsid w:val="00EC000C"/>
    <w:rsid w:val="00EC7990"/>
    <w:rsid w:val="00ED07AA"/>
    <w:rsid w:val="00ED438E"/>
    <w:rsid w:val="00F03D23"/>
    <w:rsid w:val="00F04195"/>
    <w:rsid w:val="00F07817"/>
    <w:rsid w:val="00F35A98"/>
    <w:rsid w:val="00F40AC3"/>
    <w:rsid w:val="00F673A4"/>
    <w:rsid w:val="00F90F90"/>
    <w:rsid w:val="00F971B3"/>
    <w:rsid w:val="00FA70D4"/>
    <w:rsid w:val="00FB1DC3"/>
    <w:rsid w:val="00FB5D98"/>
    <w:rsid w:val="00FC068C"/>
    <w:rsid w:val="00FC45CB"/>
    <w:rsid w:val="00FC68E5"/>
    <w:rsid w:val="00FE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1C4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11C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1C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1C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1C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1C4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11C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1C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1C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1C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St-1643/2017-5</izvorni_sadrzaj>
    <derivirana_varijabla naziv="DomainObject.Oznaka_1">St-1643/2017-5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1643</izvorni_sadrzaj>
    <derivirana_varijabla naziv="DomainObject.Predmet.Broj_1">1643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St-1643/2017</izvorni_sadrzaj>
    <derivirana_varijabla naziv="DomainObject.Predmet.OznakaBroj_1">St-1643/2017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DIROV BRIJEG j.d.o.o. za ugostiteljstvo, trgovinu i usluge</izvorni_sadrzaj>
    <derivirana_varijabla naziv="DomainObject.Predmet.ProtustrankaFormated_1">  DIROV BRIJEG j.d.o.o. za ugostiteljstvo, trgovinu i usluge</derivirana_varijabla>
  </DomainObject.Predmet.ProtustrankaFormated>
  <DomainObject.Predmet.ProtustrankaFormatedOIB>
    <izvorni_sadrzaj>  DIROV BRIJEG j.d.o.o. za ugostiteljstvo, trgovinu i usluge, OIB 36978675131</izvorni_sadrzaj>
    <derivirana_varijabla naziv="DomainObject.Predmet.ProtustrankaFormatedOIB_1">  DIROV BRIJEG j.d.o.o. za ugostiteljstvo, trgovinu i usluge, OIB 36978675131</derivirana_varijabla>
  </DomainObject.Predmet.ProtustrankaFormatedOIB>
  <DomainObject.Predmet.ProtustrankaFormatedWithAdress>
    <izvorni_sadrzaj> DIROV BRIJEG j.d.o.o. za ugostiteljstvo, trgovinu i usluge, Duga ulica 108, 32100 Vinkovci</izvorni_sadrzaj>
    <derivirana_varijabla naziv="DomainObject.Predmet.ProtustrankaFormatedWithAdress_1"> DIROV BRIJEG j.d.o.o. za ugostiteljstvo, trgovinu i usluge, Duga ulica 108, 32100 Vinkovci</derivirana_varijabla>
  </DomainObject.Predmet.ProtustrankaFormatedWithAdress>
  <DomainObject.Predmet.ProtustrankaFormatedWithAdressOIB>
    <izvorni_sadrzaj> DIROV BRIJEG j.d.o.o. za ugostiteljstvo, trgovinu i usluge, OIB 36978675131, Duga ulica 108, 32100 Vinkovci</izvorni_sadrzaj>
    <derivirana_varijabla naziv="DomainObject.Predmet.ProtustrankaFormatedWithAdressOIB_1"> DIROV BRIJEG j.d.o.o. za ugostiteljstvo, trgovinu i usluge, OIB 36978675131, Duga ulica 108, 32100 Vinkovci</derivirana_varijabla>
  </DomainObject.Predmet.ProtustrankaFormatedWithAdressOIB>
  <DomainObject.Predmet.ProtustrankaWithAdress>
    <izvorni_sadrzaj>DIROV BRIJEG j.d.o.o. za ugostiteljstvo, trgovinu i usluge Duga ulica 108, 32100 Vinkovci</izvorni_sadrzaj>
    <derivirana_varijabla naziv="DomainObject.Predmet.ProtustrankaWithAdress_1">DIROV BRIJEG j.d.o.o. za ugostiteljstvo, trgovinu i usluge Duga ulica 108, 32100 Vinkovci</derivirana_varijabla>
  </DomainObject.Predmet.ProtustrankaWithAdress>
  <DomainObject.Predmet.ProtustrankaWithAdressOIB>
    <izvorni_sadrzaj>DIROV BRIJEG j.d.o.o. za ugostiteljstvo, trgovinu i usluge, OIB 36978675131, Duga ulica 108, 32100 Vinkovci</izvorni_sadrzaj>
    <derivirana_varijabla naziv="DomainObject.Predmet.ProtustrankaWithAdressOIB_1">DIROV BRIJEG j.d.o.o. za ugostiteljstvo, trgovinu i usluge, OIB 36978675131, Duga ulica 108, 32100 Vinkovci</derivirana_varijabla>
  </DomainObject.Predmet.ProtustrankaWithAdressOIB>
  <DomainObject.Predmet.ProtustrankaNazivFormated>
    <izvorni_sadrzaj>DIROV BRIJEG j.d.o.o. za ugostiteljstvo, trgovinu i usluge</izvorni_sadrzaj>
    <derivirana_varijabla naziv="DomainObject.Predmet.ProtustrankaNazivFormated_1">DIROV BRIJEG j.d.o.o. za ugostiteljstvo, trgovinu i usluge</derivirana_varijabla>
  </DomainObject.Predmet.ProtustrankaNazivFormated>
  <DomainObject.Predmet.ProtustrankaNazivFormatedOIB>
    <izvorni_sadrzaj>DIROV BRIJEG j.d.o.o. za ugostiteljstvo, trgovinu i usluge, OIB 36978675131</izvorni_sadrzaj>
    <derivirana_varijabla naziv="DomainObject.Predmet.ProtustrankaNazivFormatedOIB_1">DIROV BRIJEG j.d.o.o. za ugostiteljstvo, trgovinu i usluge, OIB 36978675131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DIROV BRIJEG j.d.o.o. za ugostiteljstvo, trgovinu i usluge</item>
    </izvorni_sadrzaj>
    <derivirana_varijabla naziv="DomainObject.Predmet.ProtuStrankaListFormated_1">
      <item>DIROV BRIJEG j.d.o.o. za ugostiteljstvo, trgovinu i usluge</item>
    </derivirana_varijabla>
  </DomainObject.Predmet.ProtuStrankaListFormated>
  <DomainObject.Predmet.ProtuStrankaListFormatedOIB>
    <izvorni_sadrzaj>
      <item>DIROV BRIJEG j.d.o.o. za ugostiteljstvo, trgovinu i usluge, OIB 36978675131</item>
    </izvorni_sadrzaj>
    <derivirana_varijabla naziv="DomainObject.Predmet.ProtuStrankaListFormatedOIB_1">
      <item>DIROV BRIJEG j.d.o.o. za ugostiteljstvo, trgovinu i usluge, OIB 36978675131</item>
    </derivirana_varijabla>
  </DomainObject.Predmet.ProtuStrankaListFormatedOIB>
  <DomainObject.Predmet.ProtuStrankaListFormatedWithAdress>
    <izvorni_sadrzaj>
      <item>DIROV BRIJEG j.d.o.o. za ugostiteljstvo, trgovinu i usluge, Duga ulica 108, 32100 Vinkovci</item>
    </izvorni_sadrzaj>
    <derivirana_varijabla naziv="DomainObject.Predmet.ProtuStrankaListFormatedWithAdress_1">
      <item>DIROV BRIJEG j.d.o.o. za ugostiteljstvo, trgovinu i usluge, Duga ulica 108, 32100 Vinkovci</item>
    </derivirana_varijabla>
  </DomainObject.Predmet.ProtuStrankaListFormatedWithAdress>
  <DomainObject.Predmet.ProtuStrankaListFormatedWithAdressOIB>
    <izvorni_sadrzaj>
      <item>DIROV BRIJEG j.d.o.o. za ugostiteljstvo, trgovinu i usluge, OIB 36978675131, Duga ulica 108, 32100 Vinkovci</item>
    </izvorni_sadrzaj>
    <derivirana_varijabla naziv="DomainObject.Predmet.ProtuStrankaListFormatedWithAdressOIB_1">
      <item>DIROV BRIJEG j.d.o.o. za ugostiteljstvo, trgovinu i usluge, OIB 36978675131, Duga ulica 108, 32100 Vinkovci</item>
    </derivirana_varijabla>
  </DomainObject.Predmet.ProtuStrankaListFormatedWithAdressOIB>
  <DomainObject.Predmet.ProtuStrankaListNazivFormated>
    <izvorni_sadrzaj>
      <item>DIROV BRIJEG j.d.o.o. za ugostiteljstvo, trgovinu i usluge</item>
    </izvorni_sadrzaj>
    <derivirana_varijabla naziv="DomainObject.Predmet.ProtuStrankaListNazivFormated_1">
      <item>DIROV BRIJEG j.d.o.o. za ugostiteljstvo, trgovinu i usluge</item>
    </derivirana_varijabla>
  </DomainObject.Predmet.ProtuStrankaListNazivFormated>
  <DomainObject.Predmet.ProtuStrankaListNazivFormatedOIB>
    <izvorni_sadrzaj>
      <item>DIROV BRIJEG j.d.o.o. za ugostiteljstvo, trgovinu i usluge, OIB 36978675131</item>
    </izvorni_sadrzaj>
    <derivirana_varijabla naziv="DomainObject.Predmet.ProtuStrankaListNazivFormatedOIB_1">
      <item>DIROV BRIJEG j.d.o.o. za ugostiteljstvo, trgovinu i usluge, OIB 36978675131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>St-1643/2017-5</izvorni_sadrzaj>
    <derivirana_varijabla naziv="DomainObject.PoslovniBrojDokumenta_1">St-1643/2017-5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DIROV BRIJEG j.d.o.o. za ugostiteljstvo, trgovinu i usluge</izvorni_sadrzaj>
    <derivirana_varijabla naziv="DomainObject.Predmet.ProtustrankaIDrugi_1">DIROV BRIJEG j.d.o.o.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DIROV BRIJEG j.d.o.o. za ugostiteljstvo, trgovinu i usluge, OIB 36978675131, Duga ulica 108, 32100 Vinkovci</izvorni_sadrzaj>
    <derivirana_varijabla naziv="DomainObject.Predmet.ProtustrankaIDrugiAdressOIB_1">DIROV BRIJEG j.d.o.o. za ugostiteljstvo, trgovinu i usluge, OIB 36978675131, Duga ulica 108,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DIROV BRIJEG j.d.o.o. za ugostiteljstvo, trgovinu i usluge</item>
    </izvorni_sadrzaj>
    <derivirana_varijabla naziv="DomainObject.Predmet.SudioniciListNaziv_1">
      <item>FINA RC OSIJEK</item>
      <item>DIROV BRIJEG j.d.o.o. za ugostiteljstvo, trgovinu i usluge</item>
    </derivirana_varijabla>
  </DomainObject.Predmet.SudioniciListNaziv>
  <DomainObject.Predmet.SudioniciListAdressOIB>
    <izvorni_sadrzaj>
      <item>FINA RC OSIJEK, OIB 85821130368</item>
      <item>DIROV BRIJEG j.d.o.o. za ugostiteljstvo, trgovinu i usluge, OIB 36978675131, Duga ulica 108,32100 Vinkovci</item>
    </izvorni_sadrzaj>
    <derivirana_varijabla naziv="DomainObject.Predmet.SudioniciListAdressOIB_1">
      <item>FINA RC OSIJEK, OIB 85821130368</item>
      <item>DIROV BRIJEG j.d.o.o. za ugostiteljstvo, trgovinu i usluge, OIB 36978675131, Duga ulica 108,32100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36978675131</item>
    </izvorni_sadrzaj>
    <derivirana_varijabla naziv="DomainObject.Predmet.SudioniciListNazivOIB_1">
      <item>, OIB 85821130368</item>
      <item>, OIB 36978675131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BA0BA8-E14A-40DC-90D9-1675978917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546</properties:Words>
  <properties:Characters>3129</properties:Characters>
  <properties:Lines>87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2017-12-08T07:28:00Z</dcterms:created>
  <dc:creator>mkocijan</dc:creator>
  <cp:lastModifiedBy>Žana Bem</cp:lastModifiedBy>
  <cp:lastPrinted>2017-12-08T08:34:00Z</cp:lastPrinted>
  <dcterms:modified xmlns:xsi="http://www.w3.org/2001/XMLSchema-instance" xsi:type="dcterms:W3CDTF">2017-12-08T08:34:00Z</dcterms:modified>
  <cp:revision>7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St-1643/2017-5 / Odluka - Rješenje - obustava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