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a587b" w14:paraId="55a587b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6E7865">
        <w:t>842/16-9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A00F83">
        <w:t xml:space="preserve">Financijska agencija OIB 85821130368, Regionalni centar Osijek, Podružnica Osijek L. Jagera 3 za otvaranje stečajnog postupka nad dužnikom </w:t>
      </w:r>
      <w:r w:rsidR="006E7865" w:rsidRPr="006E7865">
        <w:t>WAL-NEM d.o.o., Našice, Markovac Našički, Osječka 2/b, OIB: 64501824331, MBS: 030120920</w:t>
      </w:r>
      <w:r w:rsidR="00686ACA">
        <w:t xml:space="preserve">, </w:t>
      </w:r>
      <w:r w:rsidR="003B4C28">
        <w:t xml:space="preserve">dana </w:t>
      </w:r>
      <w:r w:rsidR="00C16575">
        <w:t>18</w:t>
      </w:r>
      <w:r w:rsidR="008F2EFA">
        <w:t>. siječnja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6E7865">
        <w:t xml:space="preserve">Marijo Nemet, OIB: 29586713652, Markovac Našički, Osječka 2/b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6E7865">
        <w:t>4.0</w:t>
      </w:r>
      <w:r w:rsidR="001111FC">
        <w:t>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6E7865">
        <w:t>842</w:t>
      </w:r>
      <w:r w:rsidR="008F2EFA" w:rsidRPr="008F2EFA"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6E7865" w:rsidRPr="006E7865">
        <w:t>WAL-NEM d.o.o., Našice, Markovac Našički, Osječka 2/b, OIB: 64501824331, MBS: 030120920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6E7865">
        <w:t>Marijo Nemet, OIB: 29586713652, Markovac Našički, Osječka 2/b</w:t>
      </w:r>
      <w:r w:rsidR="00EF23B3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C16575">
        <w:t>18</w:t>
      </w:r>
      <w:r w:rsidR="008F2EFA">
        <w:t>. siječnja 2017</w:t>
      </w:r>
      <w:r w:rsidR="00CE4C97">
        <w:t>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8F2EFA">
        <w:t>Žana Bem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8F2EFA" w:rsidP="008F2EFA" w:rsidR="00CE4C97">
      <w:pPr>
        <w:numPr>
          <w:ilvl w:val="0"/>
          <w:numId w:val="6"/>
        </w:numPr>
        <w:jc w:val="both"/>
      </w:pPr>
      <w:r>
        <w:t xml:space="preserve"> </w:t>
      </w:r>
      <w:r w:rsidR="00A00F83">
        <w:t>k. 18/2</w:t>
      </w: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FE2" w:rsidR="00A56FE2">
      <w:r>
        <w:separator/>
      </w:r>
    </w:p>
  </w:endnote>
  <w:endnote w:id="0" w:type="continuationSeparator">
    <w:p w:rsidRDefault="00A56FE2" w:rsidR="00A5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FE2" w:rsidR="00A56FE2">
      <w:r>
        <w:separator/>
      </w:r>
    </w:p>
  </w:footnote>
  <w:footnote w:id="0" w:type="continuationSeparator">
    <w:p w:rsidRDefault="00A56FE2" w:rsidR="00A5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55101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111FC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E7865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63B0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0F83"/>
    <w:rsid w:val="00A025E8"/>
    <w:rsid w:val="00A07AC6"/>
    <w:rsid w:val="00A14779"/>
    <w:rsid w:val="00A27295"/>
    <w:rsid w:val="00A402F9"/>
    <w:rsid w:val="00A45AC5"/>
    <w:rsid w:val="00A55101"/>
    <w:rsid w:val="00A55821"/>
    <w:rsid w:val="00A56FE2"/>
    <w:rsid w:val="00A608B4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C33DE"/>
    <w:rsid w:val="00BF7940"/>
    <w:rsid w:val="00C15361"/>
    <w:rsid w:val="00C16575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D0232"/>
    <w:rsid w:val="00ED3737"/>
    <w:rsid w:val="00EF23B3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551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1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1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1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1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551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1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1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1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1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St-842/2016</izvorni_sadrzaj>
    <derivirana_varijabla naziv="DomainObject.Predmet.OznakaBroj_1">St-842/2016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WAL-NEM društvo s ograničenom odgovornošću za usluge</izvorni_sadrzaj>
    <derivirana_varijabla naziv="DomainObject.Predmet.ProtustrankaFormated_1">  WAL-NEM društvo s ograničenom odgovornošću za usluge</derivirana_varijabla>
  </DomainObject.Predmet.ProtustrankaFormated>
  <DomainObject.Predmet.ProtustrankaFormatedOIB>
    <izvorni_sadrzaj>  WAL-NEM društvo s ograničenom odgovornošću za usluge, OIB 64501824331</izvorni_sadrzaj>
    <derivirana_varijabla naziv="DomainObject.Predmet.ProtustrankaFormatedOIB_1">  WAL-NEM društvo s ograničenom odgovornošću za usluge, OIB 64501824331</derivirana_varijabla>
  </DomainObject.Predmet.ProtustrankaFormatedOIB>
  <DomainObject.Predmet.ProtustrankaFormatedWithAdress>
    <izvorni_sadrzaj> WAL-NEM društvo s ograničenom odgovornošću za usluge, Osječka 2b, 31500 Našice</izvorni_sadrzaj>
    <derivirana_varijabla naziv="DomainObject.Predmet.ProtustrankaFormatedWithAdress_1"> WAL-NEM društvo s ograničenom odgovornošću za usluge, Osječka 2b, 31500 Našice</derivirana_varijabla>
  </DomainObject.Predmet.ProtustrankaFormatedWithAdress>
  <DomainObject.Predmet.ProtustrankaFormatedWithAdressOIB>
    <izvorni_sadrzaj> WAL-NEM društvo s ograničenom odgovornošću za usluge, OIB 64501824331, Osječka 2b, 31500 Našice</izvorni_sadrzaj>
    <derivirana_varijabla naziv="DomainObject.Predmet.ProtustrankaFormatedWithAdressOIB_1"> WAL-NEM društvo s ograničenom odgovornošću za usluge, OIB 64501824331, Osječka 2b, 31500 Našice</derivirana_varijabla>
  </DomainObject.Predmet.ProtustrankaFormatedWithAdressOIB>
  <DomainObject.Predmet.ProtustrankaWithAdress>
    <izvorni_sadrzaj>WAL-NEM društvo s ograničenom odgovornošću za usluge Osječka 2b, 31500 Našice</izvorni_sadrzaj>
    <derivirana_varijabla naziv="DomainObject.Predmet.ProtustrankaWithAdress_1">WAL-NEM društvo s ograničenom odgovornošću za usluge Osječka 2b, 31500 Našice</derivirana_varijabla>
  </DomainObject.Predmet.ProtustrankaWithAdress>
  <DomainObject.Predmet.ProtustrankaWithAdressOIB>
    <izvorni_sadrzaj>WAL-NEM društvo s ograničenom odgovornošću za usluge, OIB 64501824331, Osječka 2b, 31500 Našice</izvorni_sadrzaj>
    <derivirana_varijabla naziv="DomainObject.Predmet.ProtustrankaWithAdressOIB_1">WAL-NEM društvo s ograničenom odgovornošću za usluge, OIB 64501824331, Osječka 2b, 31500 Našice</derivirana_varijabla>
  </DomainObject.Predmet.ProtustrankaWithAdressOIB>
  <DomainObject.Predmet.ProtustrankaNazivFormated>
    <izvorni_sadrzaj>WAL-NEM društvo s ograničenom odgovornošću za usluge</izvorni_sadrzaj>
    <derivirana_varijabla naziv="DomainObject.Predmet.ProtustrankaNazivFormated_1">WAL-NEM društvo s ograničenom odgovornošću za usluge</derivirana_varijabla>
  </DomainObject.Predmet.ProtustrankaNazivFormated>
  <DomainObject.Predmet.ProtustrankaNazivFormatedOIB>
    <izvorni_sadrzaj>WAL-NEM društvo s ograničenom odgovornošću za usluge, OIB 64501824331</izvorni_sadrzaj>
    <derivirana_varijabla naziv="DomainObject.Predmet.ProtustrankaNazivFormatedOIB_1">WAL-NEM društvo s ograničenom odgovornošću za usluge, OIB 64501824331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WAL-NEM društvo s ograničenom odgovornošću za usluge</item>
    </izvorni_sadrzaj>
    <derivirana_varijabla naziv="DomainObject.Predmet.ProtuStrankaListFormated_1">
      <item>WAL-NEM društvo s ograničenom odgovornošću za usluge</item>
    </derivirana_varijabla>
  </DomainObject.Predmet.ProtuStrankaListFormated>
  <DomainObject.Predmet.ProtuStrankaListFormatedOIB>
    <izvorni_sadrzaj>
      <item>WAL-NEM društvo s ograničenom odgovornošću za usluge, OIB 64501824331</item>
    </izvorni_sadrzaj>
    <derivirana_varijabla naziv="DomainObject.Predmet.ProtuStrankaListFormatedOIB_1">
      <item>WAL-NEM društvo s ograničenom odgovornošću za usluge, OIB 64501824331</item>
    </derivirana_varijabla>
  </DomainObject.Predmet.ProtuStrankaListFormatedOIB>
  <DomainObject.Predmet.ProtuStrankaListFormatedWithAdress>
    <izvorni_sadrzaj>
      <item>WAL-NEM društvo s ograničenom odgovornošću za usluge, Osječka 2b, 31500 Našice</item>
    </izvorni_sadrzaj>
    <derivirana_varijabla naziv="DomainObject.Predmet.ProtuStrankaListFormatedWithAdress_1">
      <item>WAL-NEM društvo s ograničenom odgovornošću za usluge, Osječka 2b, 31500 Našice</item>
    </derivirana_varijabla>
  </DomainObject.Predmet.ProtuStrankaListFormatedWithAdress>
  <DomainObject.Predmet.ProtuStrankaListFormatedWithAdressOIB>
    <izvorni_sadrzaj>
      <item>WAL-NEM društvo s ograničenom odgovornošću za usluge, OIB 64501824331, Osječka 2b, 31500 Našice</item>
    </izvorni_sadrzaj>
    <derivirana_varijabla naziv="DomainObject.Predmet.ProtuStrankaListFormatedWithAdressOIB_1">
      <item>WAL-NEM društvo s ograničenom odgovornošću za usluge, OIB 64501824331, Osječka 2b, 31500 Našice</item>
    </derivirana_varijabla>
  </DomainObject.Predmet.ProtuStrankaListFormatedWithAdressOIB>
  <DomainObject.Predmet.ProtuStrankaListNazivFormated>
    <izvorni_sadrzaj>
      <item>WAL-NEM društvo s ograničenom odgovornošću za usluge</item>
    </izvorni_sadrzaj>
    <derivirana_varijabla naziv="DomainObject.Predmet.ProtuStrankaListNazivFormated_1">
      <item>WAL-NEM društvo s ograničenom odgovornošću za usluge</item>
    </derivirana_varijabla>
  </DomainObject.Predmet.ProtuStrankaListNazivFormated>
  <DomainObject.Predmet.ProtuStrankaListNazivFormatedOIB>
    <izvorni_sadrzaj>
      <item>WAL-NEM društvo s ograničenom odgovornošću za usluge, OIB 64501824331</item>
    </izvorni_sadrzaj>
    <derivirana_varijabla naziv="DomainObject.Predmet.ProtuStrankaListNazivFormatedOIB_1">
      <item>WAL-NEM društvo s ograničenom odgovornošću za usluge, OIB 64501824331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WAL-NEM društvo s ograničenom odgovornošću za usluge</izvorni_sadrzaj>
    <derivirana_varijabla naziv="DomainObject.Predmet.ProtustrankaIDrugi_1">WAL-NEM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WAL-NEM društvo s ograničenom odgovornošću za usluge, OIB 64501824331, Osječka 2b, 31500 Našice</izvorni_sadrzaj>
    <derivirana_varijabla naziv="DomainObject.Predmet.ProtustrankaIDrugiAdressOIB_1">WAL-NEM društvo s ograničenom odgovornošću za usluge, OIB 64501824331, Osječka 2b,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WAL-NEM društvo s ograničenom odgovornošću za usluge</item>
    </izvorni_sadrzaj>
    <derivirana_varijabla naziv="DomainObject.Predmet.SudioniciListNaziv_1">
      <item>FINA RC OSIJEK</item>
      <item>WAL-NEM društvo s ograničenom odgovornošću za usluge</item>
    </derivirana_varijabla>
  </DomainObject.Predmet.SudioniciListNaziv>
  <DomainObject.Predmet.SudioniciListAdressOIB>
    <izvorni_sadrzaj>
      <item>FINA RC OSIJEK, OIB 85821130368</item>
      <item>WAL-NEM društvo s ograničenom odgovornošću za usluge, OIB 64501824331, Osječka 2b,31500 Našice</item>
    </izvorni_sadrzaj>
    <derivirana_varijabla naziv="DomainObject.Predmet.SudioniciListAdressOIB_1">
      <item>FINA RC OSIJEK, OIB 85821130368</item>
      <item>WAL-NEM društvo s ograničenom odgovornošću za usluge, OIB 64501824331, Osječka 2b,31500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64501824331</item>
    </izvorni_sadrzaj>
    <derivirana_varijabla naziv="DomainObject.Predmet.SudioniciListNazivOIB_1">
      <item>, OIB 85821130368</item>
      <item>, OIB 64501824331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E56149-DF4D-4D44-8F25-8CF4132687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1246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2017-01-18T09:47:00Z</dcterms:created>
  <dc:creator>hermanj</dc:creator>
  <cp:lastModifiedBy>Žana Bem</cp:lastModifiedBy>
  <cp:lastPrinted>2017-01-18T09:46:00Z</cp:lastPrinted>
  <dcterms:modified xmlns:xsi="http://www.w3.org/2001/XMLSchema-instance" xsi:type="dcterms:W3CDTF">2017-01-18T09:48:00Z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