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01fa" w14:paraId="dfc01fa" w:rsidRDefault="00C62C1E" w:rsidP="00720A56" w:rsidR="004C4EF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080C00">
        <w:t>DEKORATIVNI PODOVI d.o.o.-u stečaju, Split, Trondheimska 4A, OIB: 78574422647</w:t>
      </w:r>
      <w:r w:rsidRPr="0088022B">
        <w:t xml:space="preserve">, dana </w:t>
      </w:r>
      <w:r w:rsidR="00E36D80">
        <w:t>5. siječnja 2016</w:t>
      </w:r>
      <w:r w:rsidR="0060043A">
        <w:t xml:space="preserve">. godine </w:t>
      </w:r>
      <w:r w:rsidRPr="0088022B">
        <w:t xml:space="preserve"> </w:t>
      </w:r>
    </w:p>
    <w:p w:rsidRDefault="0088022B" w:rsidP="0060043A" w:rsidR="0088022B"/>
    <w:p w:rsidRDefault="00720A56" w:rsidP="00720A56" w:rsidR="00720A56" w:rsidRPr="0088022B">
      <w:pPr>
        <w:jc w:val="center"/>
      </w:pPr>
      <w:r w:rsidRPr="0088022B">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080C00">
        <w:t>DEKORATIVNI PODOVI d.o.o.-u stečaju, Split, Trondheimska 4A, OIB: 78574422647</w:t>
      </w:r>
      <w:r w:rsidR="00CC46EA">
        <w:t xml:space="preserve"> </w:t>
      </w:r>
      <w:r w:rsidRPr="0088022B">
        <w:t xml:space="preserve">saziva se posebno </w:t>
      </w:r>
      <w:r w:rsidR="0088022B">
        <w:t>i</w:t>
      </w:r>
      <w:r w:rsidRPr="0088022B">
        <w:t>spitno ročište i to za dan</w:t>
      </w:r>
      <w:r w:rsidR="0088022B">
        <w:t xml:space="preserve"> </w:t>
      </w:r>
      <w:r w:rsidR="00B829F0">
        <w:t xml:space="preserve">20. </w:t>
      </w:r>
      <w:r w:rsidR="00CC46EA">
        <w:t>siječnja</w:t>
      </w:r>
      <w:r w:rsidR="002951D4">
        <w:t xml:space="preserve"> </w:t>
      </w:r>
      <w:r w:rsidR="00CC46EA">
        <w:t>2016</w:t>
      </w:r>
      <w:r w:rsidR="0088022B">
        <w:t>.</w:t>
      </w:r>
      <w:r w:rsidR="0060043A">
        <w:t xml:space="preserve"> godine</w:t>
      </w:r>
      <w:r w:rsidR="0088022B">
        <w:t xml:space="preserve"> </w:t>
      </w:r>
      <w:r w:rsidRPr="0088022B">
        <w:t xml:space="preserve">s početkom u </w:t>
      </w:r>
      <w:r w:rsidR="00080C00">
        <w:t>09.30</w:t>
      </w:r>
      <w:r w:rsidRPr="0088022B">
        <w:t xml:space="preserve"> sati u Trgovačkom sudu u Splitu, Sukoišanska 6., soba broj </w:t>
      </w:r>
      <w:r w:rsidR="004C4EF2">
        <w:t>203/II</w:t>
      </w:r>
      <w:r w:rsidRPr="0088022B">
        <w:rPr>
          <w:color w:val="FF0000"/>
        </w:rPr>
        <w:t xml:space="preserve">. </w:t>
      </w:r>
      <w:r w:rsidRPr="0088022B">
        <w:t xml:space="preserve">Na ovome posebnome </w:t>
      </w:r>
      <w:r w:rsidR="0088022B">
        <w:t>i</w:t>
      </w:r>
      <w:r w:rsidRPr="0088022B">
        <w:t>spitnom ročištu ispitivat će se</w:t>
      </w:r>
      <w:r w:rsidR="00B829F0">
        <w:t xml:space="preserve"> prijave</w:t>
      </w:r>
      <w:r w:rsidRPr="0088022B">
        <w:t xml:space="preserve"> tražbine vjerovnika </w:t>
      </w:r>
      <w:r w:rsidR="00CC46EA">
        <w:t>koje su pristigle nakon ispitnog i izvještajnog ročišta, a unutar zakonskog roka od tri mjeseca od dana održavanja ispitnog i izvještajnog ročišta</w:t>
      </w:r>
      <w:r w:rsidRPr="0088022B">
        <w:t xml:space="preserve">. </w:t>
      </w:r>
    </w:p>
    <w:p w:rsidRDefault="0088022B" w:rsidP="00720A56" w:rsidR="0088022B">
      <w:pPr>
        <w:jc w:val="both"/>
      </w:pPr>
    </w:p>
    <w:p w:rsidRDefault="00720A56" w:rsidP="00720A56" w:rsidR="00720A56" w:rsidRPr="0088022B">
      <w:pPr>
        <w:ind w:left="142"/>
        <w:jc w:val="both"/>
      </w:pPr>
      <w:r w:rsidRPr="0088022B">
        <w:t xml:space="preserve">          II</w:t>
      </w:r>
      <w:r w:rsidR="0088022B">
        <w:t>.</w:t>
      </w:r>
      <w:r w:rsidRPr="0088022B">
        <w:t xml:space="preserve"> Na posebno ispitno ročište pozivaju se svi vjerovnici stečajnog </w:t>
      </w:r>
      <w:r w:rsidR="0088022B">
        <w:t>d</w:t>
      </w:r>
      <w:r w:rsidRPr="0088022B">
        <w:t xml:space="preserve">užnika objavom </w:t>
      </w:r>
      <w:r w:rsidR="0088022B">
        <w:t>o</w:t>
      </w:r>
      <w:r w:rsidRPr="0088022B">
        <w:t xml:space="preserve">glasa na </w:t>
      </w:r>
      <w:r w:rsidR="00B829F0">
        <w:t>e-</w:t>
      </w:r>
      <w:r w:rsidR="0088022B">
        <w:t>o</w:t>
      </w:r>
      <w:r w:rsidRPr="0088022B">
        <w:t xml:space="preserve">glasnoj ploči </w:t>
      </w:r>
      <w:r w:rsidR="0088022B">
        <w:t>s</w:t>
      </w:r>
      <w:r w:rsidRPr="0088022B">
        <w:t>uda.</w:t>
      </w:r>
    </w:p>
    <w:p w:rsidRDefault="00720A56" w:rsidP="00720A56" w:rsidR="0088022B">
      <w:pPr>
        <w:ind w:left="142"/>
        <w:jc w:val="both"/>
      </w:pPr>
      <w:r w:rsidRPr="0088022B">
        <w:t xml:space="preserve">         </w:t>
      </w:r>
    </w:p>
    <w:p w:rsidRDefault="00720A56" w:rsidP="0088022B" w:rsidR="00720A56" w:rsidRPr="0088022B">
      <w:pPr>
        <w:ind w:firstLine="566" w:left="142"/>
        <w:jc w:val="both"/>
      </w:pPr>
      <w:r w:rsidRPr="0088022B">
        <w:rPr>
          <w:bCs/>
        </w:rPr>
        <w:t>I</w:t>
      </w:r>
      <w:r w:rsidR="0088022B">
        <w:rPr>
          <w:bCs/>
        </w:rPr>
        <w:t>V.</w:t>
      </w:r>
      <w:r w:rsidRPr="0088022B">
        <w:t xml:space="preserve"> Ovaj će se zaključak javno objaviti na </w:t>
      </w:r>
      <w:r w:rsidR="00EC0D7F">
        <w:t>e-</w:t>
      </w:r>
      <w:r w:rsidR="0088022B">
        <w:t>o</w:t>
      </w:r>
      <w:r w:rsidRPr="0088022B">
        <w:t xml:space="preserve">glasnoj ploči ovog </w:t>
      </w:r>
      <w:r w:rsidR="0088022B">
        <w:t>s</w:t>
      </w:r>
      <w:r w:rsidRPr="0088022B">
        <w:t>uda,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E36D80">
        <w:t>5. siječnja 2016</w:t>
      </w:r>
      <w:r w:rsidR="0060043A">
        <w:t xml:space="preserve">. godine </w:t>
      </w:r>
    </w:p>
    <w:p w:rsidRDefault="0088022B" w:rsidP="00720A56" w:rsidR="0088022B">
      <w:pPr>
        <w:pStyle w:val="Tijeloteksta"/>
      </w:pPr>
    </w:p>
    <w:p w:rsidRDefault="00B829F0"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B829F0" w:rsidP="0060043A" w:rsidR="00B829F0">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720A56" w:rsidRPr="0088022B">
      <w:pPr>
        <w:pStyle w:val="Tijeloteksta"/>
      </w:pPr>
      <w:r w:rsidRPr="0088022B">
        <w:rPr>
          <w:bCs/>
        </w:rPr>
        <w:t>DNA:  1.  Stečajn</w:t>
      </w:r>
      <w:r w:rsidR="003C629B">
        <w:rPr>
          <w:bCs/>
        </w:rPr>
        <w:t>a</w:t>
      </w:r>
      <w:r w:rsidR="00EE399F">
        <w:rPr>
          <w:bCs/>
        </w:rPr>
        <w:t xml:space="preserve"> </w:t>
      </w:r>
      <w:r w:rsidRPr="0088022B">
        <w:rPr>
          <w:bCs/>
        </w:rPr>
        <w:t>upravitelj</w:t>
      </w:r>
      <w:r w:rsidR="003C629B">
        <w:rPr>
          <w:bCs/>
        </w:rPr>
        <w:t>ica</w:t>
      </w:r>
      <w:r w:rsidRPr="0088022B">
        <w:rPr>
          <w:bCs/>
        </w:rPr>
        <w:t xml:space="preserve"> </w:t>
      </w:r>
    </w:p>
    <w:p w:rsidRDefault="00720A56" w:rsidP="00720A56" w:rsidR="00720A56">
      <w:pPr>
        <w:jc w:val="both"/>
        <w:rPr>
          <w:bCs/>
        </w:rPr>
      </w:pPr>
      <w:r w:rsidRPr="0088022B">
        <w:rPr>
          <w:bCs/>
        </w:rPr>
        <w:t xml:space="preserve">           </w:t>
      </w:r>
      <w:r w:rsidR="0088022B">
        <w:rPr>
          <w:bCs/>
        </w:rPr>
        <w:t xml:space="preserve"> </w:t>
      </w:r>
      <w:r w:rsidRPr="0088022B">
        <w:rPr>
          <w:bCs/>
        </w:rPr>
        <w:t xml:space="preserve">2.  </w:t>
      </w:r>
      <w:r w:rsidR="00EC0D7F">
        <w:rPr>
          <w:bCs/>
        </w:rPr>
        <w:t>e-o</w:t>
      </w:r>
      <w:r w:rsidRPr="0088022B">
        <w:rPr>
          <w:bCs/>
        </w:rPr>
        <w:t xml:space="preserve">glasna ploča </w:t>
      </w:r>
      <w:r w:rsidR="0088022B">
        <w:rPr>
          <w:bCs/>
        </w:rPr>
        <w:t>s</w:t>
      </w:r>
      <w:r w:rsidR="00413F6F">
        <w:rPr>
          <w:bCs/>
        </w:rPr>
        <w:t xml:space="preserve">uda </w:t>
      </w:r>
    </w:p>
    <w:p w:rsidRDefault="00720A56" w:rsidP="00720A56" w:rsidR="00720A56" w:rsidRPr="0088022B">
      <w:pPr>
        <w:jc w:val="both"/>
        <w:rPr>
          <w:bCs/>
        </w:rPr>
      </w:pPr>
      <w:r w:rsidRPr="0088022B">
        <w:rPr>
          <w:bCs/>
        </w:rPr>
        <w:t xml:space="preserve">           </w:t>
      </w:r>
      <w:r w:rsidR="0088022B">
        <w:rPr>
          <w:bCs/>
        </w:rPr>
        <w:t xml:space="preserve"> </w:t>
      </w:r>
      <w:r w:rsidR="00CC46EA">
        <w:rPr>
          <w:bCs/>
        </w:rPr>
        <w:t>3</w:t>
      </w:r>
      <w:r w:rsidR="0060043A">
        <w:rPr>
          <w:bCs/>
        </w:rPr>
        <w:t>.  Spis</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A27" w:rsidP="00BA6A27" w:rsidR="00BA6A27">
    <w:pPr>
      <w:pStyle w:val="Zaglavlje"/>
      <w:jc w:val="right"/>
    </w:pPr>
    <w:r>
      <w:t>4. St-</w:t>
    </w:r>
    <w:r w:rsidR="00080C00">
      <w:t>485</w:t>
    </w:r>
    <w:r w:rsidR="00CC46EA">
      <w:t>/2013</w:t>
    </w:r>
  </w:p>
  <w:p w:rsidRDefault="00BA6A27" w:rsidR="00BA6A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80C00"/>
    <w:rsid w:val="001E02E9"/>
    <w:rsid w:val="00207CFF"/>
    <w:rsid w:val="00237B00"/>
    <w:rsid w:val="0025470D"/>
    <w:rsid w:val="002848F3"/>
    <w:rsid w:val="002951D4"/>
    <w:rsid w:val="003B602D"/>
    <w:rsid w:val="003C629B"/>
    <w:rsid w:val="00413F6F"/>
    <w:rsid w:val="00483642"/>
    <w:rsid w:val="004C4EF2"/>
    <w:rsid w:val="004E26ED"/>
    <w:rsid w:val="0060043A"/>
    <w:rsid w:val="007020F6"/>
    <w:rsid w:val="00720A56"/>
    <w:rsid w:val="00727DD6"/>
    <w:rsid w:val="0088022B"/>
    <w:rsid w:val="009A073E"/>
    <w:rsid w:val="009A162C"/>
    <w:rsid w:val="00A44F3E"/>
    <w:rsid w:val="00A518F9"/>
    <w:rsid w:val="00B347E2"/>
    <w:rsid w:val="00B829F0"/>
    <w:rsid w:val="00BA0E21"/>
    <w:rsid w:val="00BA6A27"/>
    <w:rsid w:val="00C62C1E"/>
    <w:rsid w:val="00C974A3"/>
    <w:rsid w:val="00CC3460"/>
    <w:rsid w:val="00CC46EA"/>
    <w:rsid w:val="00DF360F"/>
    <w:rsid w:val="00E36D80"/>
    <w:rsid w:val="00EC0D7F"/>
    <w:rsid w:val="00EC1268"/>
    <w:rsid w:val="00EE399F"/>
    <w:rsid w:val="00EE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C1268"/>
    <w:rPr>
      <w:color w:val="808080"/>
      <w:bdr w:space="0" w:sz="0" w:color="auto" w:val="none"/>
      <w:shd w:fill="auto" w:color="auto" w:val="clear"/>
    </w:rPr>
  </w:style>
  <w:style w:customStyle="true" w:styleId="eSPISCCParagraphDefaultFont" w:type="character">
    <w:name w:val="eSPIS_CC_Paragraph Default Font"/>
    <w:basedOn w:val="Zadanifontodlomka"/>
    <w:rsid w:val="00EC12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1268"/>
    <w:rPr>
      <w:b/>
      <w:bdr w:space="0" w:sz="0" w:color="auto" w:val="none"/>
      <w:shd w:fill="FFFFCC" w:color="auto" w:val="clear"/>
      <w:lang w:val="hr-HR"/>
    </w:rPr>
  </w:style>
  <w:style w:customStyle="true" w:styleId="PozadinaSvijetloCrvena" w:type="character">
    <w:name w:val="Pozadina_SvijetloCrvena"/>
    <w:basedOn w:val="eSPISCCParagraphDefaultFont"/>
    <w:rsid w:val="00EC12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12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C1268"/>
    <w:rPr>
      <w:color w:val="808080"/>
      <w:bdr w:color="auto" w:space="0" w:sz="0" w:val="none"/>
      <w:shd w:color="auto" w:fill="auto" w:val="clear"/>
    </w:rPr>
  </w:style>
  <w:style w:customStyle="1" w:styleId="eSPISCCParagraphDefaultFont" w:type="character">
    <w:name w:val="eSPIS_CC_Paragraph Default Font"/>
    <w:basedOn w:val="Zadanifontodlomka"/>
    <w:rsid w:val="00EC12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1268"/>
    <w:rPr>
      <w:b/>
      <w:bdr w:color="auto" w:space="0" w:sz="0" w:val="none"/>
      <w:shd w:color="auto" w:fill="FFFFCC" w:val="clear"/>
      <w:lang w:val="hr-HR"/>
    </w:rPr>
  </w:style>
  <w:style w:customStyle="1" w:styleId="PozadinaSvijetloCrvena" w:type="character">
    <w:name w:val="Pozadina_SvijetloCrvena"/>
    <w:basedOn w:val="eSPISCCParagraphDefaultFont"/>
    <w:rsid w:val="00EC12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12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DEKORATIVNI PODOVI d.o.o. za građenje</izvorni_sadrzaj>
    <derivirana_varijabla naziv="DomainObject.Predmet.ProtustrankaFormated_1">  DEKORATIVNI PODOVI d.o.o. za građenje</derivirana_varijabla>
  </DomainObject.Predmet.ProtustrankaFormated>
  <DomainObject.Predmet.ProtustrankaFormatedOIB>
    <izvorni_sadrzaj>  DEKORATIVNI PODOVI d.o.o. za građenje, OIB 78574422647</izvorni_sadrzaj>
    <derivirana_varijabla naziv="DomainObject.Predmet.ProtustrankaFormatedOIB_1">  DEKORATIVNI PODOVI d.o.o. za građenje, OIB 78574422647</derivirana_varijabla>
  </DomainObject.Predmet.ProtustrankaFormatedOIB>
  <DomainObject.Predmet.ProtustrankaFormatedWithAdress>
    <izvorni_sadrzaj> DEKORATIVNI PODOVI d.o.o. za građenje, Trondheimska 4/A, Split</izvorni_sadrzaj>
    <derivirana_varijabla naziv="DomainObject.Predmet.ProtustrankaFormatedWithAdress_1"> DEKORATIVNI PODOVI d.o.o. za građenje, Trondheimska 4/A, Split</derivirana_varijabla>
  </DomainObject.Predmet.ProtustrankaFormatedWithAdress>
  <DomainObject.Predmet.ProtustrankaFormatedWithAdressOIB>
    <izvorni_sadrzaj> DEKORATIVNI PODOVI d.o.o. za građenje, OIB 78574422647, Trondheimska 4/A, Split</izvorni_sadrzaj>
    <derivirana_varijabla naziv="DomainObject.Predmet.ProtustrankaFormatedWithAdressOIB_1"> DEKORATIVNI PODOVI d.o.o. za građenje, OIB 78574422647, Trondheimska 4/A, Split</derivirana_varijabla>
  </DomainObject.Predmet.ProtustrankaFormatedWithAdressOIB>
  <DomainObject.Predmet.ProtustrankaWithAdress>
    <izvorni_sadrzaj>DEKORATIVNI PODOVI d.o.o. za građenje Trondheimska 4/A, Split</izvorni_sadrzaj>
    <derivirana_varijabla naziv="DomainObject.Predmet.ProtustrankaWithAdress_1">DEKORATIVNI PODOVI d.o.o. za građenje Trondheimska 4/A, Split</derivirana_varijabla>
  </DomainObject.Predmet.ProtustrankaWithAdress>
  <DomainObject.Predmet.ProtustrankaWithAdressOIB>
    <izvorni_sadrzaj>DEKORATIVNI PODOVI d.o.o. za građenje, OIB 78574422647, Trondheimska 4/A, Split</izvorni_sadrzaj>
    <derivirana_varijabla naziv="DomainObject.Predmet.ProtustrankaWithAdressOIB_1">DEKORATIVNI PODOVI d.o.o. za građenje, OIB 78574422647, Trondheimska 4/A, Split</derivirana_varijabla>
  </DomainObject.Predmet.ProtustrankaWithAdressOIB>
  <DomainObject.Predmet.ProtustrankaNazivFormated>
    <izvorni_sadrzaj>DEKORATIVNI PODOVI d.o.o. za građenje</izvorni_sadrzaj>
    <derivirana_varijabla naziv="DomainObject.Predmet.ProtustrankaNazivFormated_1">DEKORATIVNI PODOVI d.o.o. za građenje</derivirana_varijabla>
  </DomainObject.Predmet.ProtustrankaNazivFormated>
  <DomainObject.Predmet.ProtustrankaNazivFormatedOIB>
    <izvorni_sadrzaj>DEKORATIVNI PODOVI d.o.o. za građenje, OIB 78574422647</izvorni_sadrzaj>
    <derivirana_varijabla naziv="DomainObject.Predmet.ProtustrankaNazivFormatedOIB_1">DEKORATIVNI PODOVI d.o.o. za građenje,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item>
    </izvorni_sadrzaj>
    <derivirana_varijabla naziv="DomainObject.Predmet.ProtuStrankaListFormated_1">
      <item>DEKORATIVNI PODOVI d.o.o. za građenje</item>
    </derivirana_varijabla>
  </DomainObject.Predmet.ProtuStrankaListFormated>
  <DomainObject.Predmet.ProtuStrankaListFormatedOIB>
    <izvorni_sadrzaj>
      <item>DEKORATIVNI PODOVI d.o.o. za građenje, OIB 78574422647</item>
    </izvorni_sadrzaj>
    <derivirana_varijabla naziv="DomainObject.Predmet.ProtuStrankaListFormatedOIB_1">
      <item>DEKORATIVNI PODOVI d.o.o. za građenje, OIB 78574422647</item>
    </derivirana_varijabla>
  </DomainObject.Predmet.ProtuStrankaListFormatedOIB>
  <DomainObject.Predmet.ProtuStrankaListFormatedWithAdress>
    <izvorni_sadrzaj>
      <item>DEKORATIVNI PODOVI d.o.o. za građenje, Trondheimska 4/A, Split</item>
    </izvorni_sadrzaj>
    <derivirana_varijabla naziv="DomainObject.Predmet.ProtuStrankaListFormatedWithAdress_1">
      <item>DEKORATIVNI PODOVI d.o.o. za građenje, Trondheimska 4/A, Split</item>
    </derivirana_varijabla>
  </DomainObject.Predmet.ProtuStrankaListFormatedWithAdress>
  <DomainObject.Predmet.ProtuStrankaListFormatedWithAdressOIB>
    <izvorni_sadrzaj>
      <item>DEKORATIVNI PODOVI d.o.o. za građenje, OIB 78574422647, Trondheimska 4/A, Split</item>
    </izvorni_sadrzaj>
    <derivirana_varijabla naziv="DomainObject.Predmet.ProtuStrankaListFormatedWithAdressOIB_1">
      <item>DEKORATIVNI PODOVI d.o.o. za građenje, OIB 78574422647, Trondheimska 4/A, Split</item>
    </derivirana_varijabla>
  </DomainObject.Predmet.ProtuStrankaListFormatedWithAdressOIB>
  <DomainObject.Predmet.ProtuStrankaListNazivFormated>
    <izvorni_sadrzaj>
      <item>DEKORATIVNI PODOVI d.o.o. za građenje</item>
    </izvorni_sadrzaj>
    <derivirana_varijabla naziv="DomainObject.Predmet.ProtuStrankaListNazivFormated_1">
      <item>DEKORATIVNI PODOVI d.o.o. za građenje</item>
    </derivirana_varijabla>
  </DomainObject.Predmet.ProtuStrankaListNazivFormated>
  <DomainObject.Predmet.ProtuStrankaListNazivFormatedOIB>
    <izvorni_sadrzaj>
      <item>DEKORATIVNI PODOVI d.o.o. za građenje, OIB 78574422647</item>
    </izvorni_sadrzaj>
    <derivirana_varijabla naziv="DomainObject.Predmet.ProtuStrankaListNazivFormatedOIB_1">
      <item>DEKORATIVNI PODOVI d.o.o. za građenje,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izvorni_sadrzaj>
    <derivirana_varijabla naziv="DomainObject.Predmet.ProtustrankaIDrugi_1">DEKORATIVNI PODOVI d.o.o. za građenje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DEKORATIVNI PODOVI d.o.o. za građenje, OIB 78574422647, Trondheimska 4/A, Split</izvorni_sadrzaj>
    <derivirana_varijabla naziv="DomainObject.Predmet.ProtustrankaIDrugiAdressOIB_1">DEKORATIVNI PODOVI d.o.o. za građenje, OIB 78574422647, Trondheimska 4/A,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Mažuranićevo šetalište 24 b,21000 Split</item>
      <item>DEKORATIVNI PODOVI d.o.o. za građenje, OIB 78574422647, Trondheimska 4/A,Split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null</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BBA8ED-226B-4981-9499-81582BB2A5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191</properties:Words>
  <properties:Characters>1053</properties:Characters>
  <properties:Lines>40</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2015-10-01T07:57:00Z</dcterms:created>
  <dc:creator>wsadmin</dc:creator>
  <cp:lastModifiedBy>Katarina Mikulić</cp:lastModifiedBy>
  <cp:lastPrinted>2016-01-05T08:22:00Z</cp:lastPrinted>
  <dcterms:modified xmlns:xsi="http://www.w3.org/2001/XMLSchema-instance" xsi:type="dcterms:W3CDTF">2016-01-05T09:33:00Z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