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8e9f" w14:paraId="9cb8e9f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17470">
        <w:rPr>
          <w:b/>
          <w:lang w:val="hr-HR"/>
        </w:rPr>
        <w:t>606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17470">
        <w:rPr>
          <w:lang w:val="hr-HR"/>
        </w:rPr>
        <w:t>LIVNO BUS d.o.o. Split, Dinka Šimunovića 2/A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117470">
        <w:rPr>
          <w:lang w:val="hr-HR"/>
        </w:rPr>
        <w:t>39441823443</w:t>
      </w:r>
      <w:r w:rsidR="005E5BE0">
        <w:rPr>
          <w:lang w:val="hr-HR"/>
        </w:rPr>
        <w:t xml:space="preserve">, MBS: </w:t>
      </w:r>
      <w:r w:rsidR="00117470">
        <w:rPr>
          <w:lang w:val="hr-HR"/>
        </w:rPr>
        <w:t>060109541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17470" w:rsidRPr="00117470">
        <w:rPr>
          <w:lang w:val="hr-HR"/>
        </w:rPr>
        <w:t>LIVNO BUS d.o.o. Split, Dinka Šimunovića 2/A, OIB: 39441823443</w:t>
      </w:r>
      <w:r w:rsidR="00B70173">
        <w:rPr>
          <w:lang w:val="hr-HR"/>
        </w:rPr>
        <w:t xml:space="preserve">, na dan </w:t>
      </w:r>
      <w:r w:rsidR="00117470">
        <w:rPr>
          <w:lang w:val="hr-HR"/>
        </w:rPr>
        <w:t>14</w:t>
      </w:r>
      <w:r w:rsidR="005C4407">
        <w:rPr>
          <w:lang w:val="hr-HR"/>
        </w:rPr>
        <w:t>. 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FE1A9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17470">
        <w:rPr>
          <w:lang w:val="hr-HR"/>
        </w:rPr>
        <w:t>6.761,55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17470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FF0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69B4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9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69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69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69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St-606/2018</izvorni_sadrzaj>
    <derivirana_varijabla naziv="DomainObject.Predmet.OznakaBroj_1">St-606/2018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st.1.SZ</izvorni_sadrzaj>
    <derivirana_varijabla naziv="DomainObject.Predmet.PrimjedbaSuca_1">čl. 429. st.1.SZ</derivirana_varijabla>
  </DomainObject.Predmet.PrimjedbaSuca>
  <DomainObject.Predmet.ProtustrankaFormated>
    <izvorni_sadrzaj>  LIVNO BUS d.o.o. za prijevoz putnika, turizam i trgovinu</izvorni_sadrzaj>
    <derivirana_varijabla naziv="DomainObject.Predmet.ProtustrankaFormated_1">  LIVNO BUS d.o.o. za prijevoz putnika, turizam i trgovinu</derivirana_varijabla>
  </DomainObject.Predmet.ProtustrankaFormated>
  <DomainObject.Predmet.ProtustrankaFormatedOIB>
    <izvorni_sadrzaj>  LIVNO BUS d.o.o. za prijevoz putnika, turizam i trgovinu, OIB 39441823443</izvorni_sadrzaj>
    <derivirana_varijabla naziv="DomainObject.Predmet.ProtustrankaFormatedOIB_1">  LIVNO BUS d.o.o. za prijevoz putnika, turizam i trgovinu, OIB 39441823443</derivirana_varijabla>
  </DomainObject.Predmet.ProtustrankaFormatedOIB>
  <DomainObject.Predmet.ProtustrankaFormatedWithAdress>
    <izvorni_sadrzaj> LIVNO BUS d.o.o. za prijevoz putnika, turizam i trgovinu, Dinka Šimunovića 2/A, 21000 Split</izvorni_sadrzaj>
    <derivirana_varijabla naziv="DomainObject.Predmet.ProtustrankaFormatedWithAdress_1"> LIVNO BUS d.o.o. za prijevoz putnika, turizam i trgovinu, Dinka Šimunovića 2/A, 21000 Split</derivirana_varijabla>
  </DomainObject.Predmet.ProtustrankaFormatedWithAdress>
  <DomainObject.Predmet.ProtustrankaFormatedWithAdressOIB>
    <izvorni_sadrzaj> LIVNO BUS d.o.o. za prijevoz putnika, turizam i trgovinu, OIB 39441823443, Dinka Šimunovića 2/A, 21000 Split</izvorni_sadrzaj>
    <derivirana_varijabla naziv="DomainObject.Predmet.ProtustrankaFormatedWithAdressOIB_1"> LIVNO BUS d.o.o. za prijevoz putnika, turizam i trgovinu, OIB 39441823443, Dinka Šimunovića 2/A, 21000 Split</derivirana_varijabla>
  </DomainObject.Predmet.ProtustrankaFormatedWithAdressOIB>
  <DomainObject.Predmet.ProtustrankaWithAdress>
    <izvorni_sadrzaj>LIVNO BUS d.o.o. za prijevoz putnika, turizam i trgovinu Dinka Šimunovića 2/A, 21000 Split</izvorni_sadrzaj>
    <derivirana_varijabla naziv="DomainObject.Predmet.ProtustrankaWithAdress_1">LIVNO BUS d.o.o. za prijevoz putnika, turizam i trgovinu Dinka Šimunovića 2/A, 21000 Split</derivirana_varijabla>
  </DomainObject.Predmet.ProtustrankaWithAdress>
  <DomainObject.Predmet.ProtustrankaWithAdressOIB>
    <izvorni_sadrzaj>LIVNO BUS d.o.o. za prijevoz putnika, turizam i trgovinu, OIB 39441823443, Dinka Šimunovića 2/A, 21000 Split</izvorni_sadrzaj>
    <derivirana_varijabla naziv="DomainObject.Predmet.ProtustrankaWithAdressOIB_1">LIVNO BUS d.o.o. za prijevoz putnika, turizam i trgovinu, OIB 39441823443, Dinka Šimunovića 2/A, 21000 Split</derivirana_varijabla>
  </DomainObject.Predmet.ProtustrankaWithAdressOIB>
  <DomainObject.Predmet.ProtustrankaNazivFormated>
    <izvorni_sadrzaj>LIVNO BUS d.o.o. za prijevoz putnika, turizam i trgovinu</izvorni_sadrzaj>
    <derivirana_varijabla naziv="DomainObject.Predmet.ProtustrankaNazivFormated_1">LIVNO BUS d.o.o. za prijevoz putnika, turizam i trgovinu</derivirana_varijabla>
  </DomainObject.Predmet.ProtustrankaNazivFormated>
  <DomainObject.Predmet.ProtustrankaNazivFormatedOIB>
    <izvorni_sadrzaj>LIVNO BUS d.o.o. za prijevoz putnika, turizam i trgovinu, OIB 39441823443</izvorni_sadrzaj>
    <derivirana_varijabla naziv="DomainObject.Predmet.ProtustrankaNazivFormatedOIB_1">LIVNO BUS d.o.o. za prijevoz putnika, turizam i trgovinu, OIB 39441823443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6761.55</izvorni_sadrzaj>
    <derivirana_varijabla naziv="DomainObject.Predmet.TrenutnaVrijednost_1">6761.55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LIVNO BUS d.o.o. za prijevoz putnika, turizam i trgovinu</item>
    </izvorni_sadrzaj>
    <derivirana_varijabla naziv="DomainObject.Predmet.ProtuStrankaListFormated_1">
      <item>LIVNO BUS d.o.o. za prijevoz putnika, turizam i trgovinu</item>
    </derivirana_varijabla>
  </DomainObject.Predmet.ProtuStrankaListFormated>
  <DomainObject.Predmet.ProtuStrankaListFormatedOIB>
    <izvorni_sadrzaj>
      <item>LIVNO BUS d.o.o. za prijevoz putnika, turizam i trgovinu, OIB 39441823443</item>
    </izvorni_sadrzaj>
    <derivirana_varijabla naziv="DomainObject.Predmet.ProtuStrankaListFormatedOIB_1">
      <item>LIVNO BUS d.o.o. za prijevoz putnika, turizam i trgovinu, OIB 39441823443</item>
    </derivirana_varijabla>
  </DomainObject.Predmet.ProtuStrankaListFormatedOIB>
  <DomainObject.Predmet.ProtuStrankaListFormatedWithAdress>
    <izvorni_sadrzaj>
      <item>LIVNO BUS d.o.o. za prijevoz putnika, turizam i trgovinu, Dinka Šimunovića 2/A, 21000 Split</item>
    </izvorni_sadrzaj>
    <derivirana_varijabla naziv="DomainObject.Predmet.ProtuStrankaListFormatedWithAdress_1">
      <item>LIVNO BUS d.o.o. za prijevoz putnika, turizam i trgovinu, Dinka Šimunovića 2/A, 21000 Split</item>
    </derivirana_varijabla>
  </DomainObject.Predmet.ProtuStrankaListFormatedWithAdress>
  <DomainObject.Predmet.ProtuStrankaListFormatedWithAdressOIB>
    <izvorni_sadrzaj>
      <item>LIVNO BUS d.o.o. za prijevoz putnika, turizam i trgovinu, OIB 39441823443, Dinka Šimunovića 2/A, 21000 Split</item>
    </izvorni_sadrzaj>
    <derivirana_varijabla naziv="DomainObject.Predmet.ProtuStrankaListFormatedWithAdressOIB_1">
      <item>LIVNO BUS d.o.o. za prijevoz putnika, turizam i trgovinu, OIB 39441823443, Dinka Šimunovića 2/A, 21000 Split</item>
    </derivirana_varijabla>
  </DomainObject.Predmet.ProtuStrankaListFormatedWithAdressOIB>
  <DomainObject.Predmet.ProtuStrankaListNazivFormated>
    <izvorni_sadrzaj>
      <item>LIVNO BUS d.o.o. za prijevoz putnika, turizam i trgovinu</item>
    </izvorni_sadrzaj>
    <derivirana_varijabla naziv="DomainObject.Predmet.ProtuStrankaListNazivFormated_1">
      <item>LIVNO BUS d.o.o. za prijevoz putnika, turizam i trgovinu</item>
    </derivirana_varijabla>
  </DomainObject.Predmet.ProtuStrankaListNazivFormated>
  <DomainObject.Predmet.ProtuStrankaListNazivFormatedOIB>
    <izvorni_sadrzaj>
      <item>LIVNO BUS d.o.o. za prijevoz putnika, turizam i trgovinu, OIB 39441823443</item>
    </izvorni_sadrzaj>
    <derivirana_varijabla naziv="DomainObject.Predmet.ProtuStrankaListNazivFormatedOIB_1">
      <item>LIVNO BUS d.o.o. za prijevoz putnika, turizam i trgovinu, OIB 39441823443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LIVNO BUS d.o.o. za prijevoz putnika, turizam i trgovinu</izvorni_sadrzaj>
    <derivirana_varijabla naziv="DomainObject.Predmet.ProtustrankaIDrugi_1">LIVNO BUS d.o.o. za prijevoz putnika,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LIVNO BUS d.o.o. za prijevoz putnika, turizam i trgovinu, OIB 39441823443, Dinka Šimunovića 2/A, 21000 Split</izvorni_sadrzaj>
    <derivirana_varijabla naziv="DomainObject.Predmet.ProtustrankaIDrugiAdressOIB_1">LIVNO BUS d.o.o. za prijevoz putnika, turizam i trgovinu, OIB 39441823443, Dinka Šimunovića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LIVNO BUS d.o.o. za prijevoz putnika, turizam i trgovinu</item>
      <item>FINANCIJSKA AGENCIJA, RC SPLIT</item>
    </izvorni_sadrzaj>
    <derivirana_varijabla naziv="DomainObject.Predmet.SudioniciListNaziv_1">
      <item>LIVNO BUS d.o.o. za prijevoz putnika, turizam i trgovinu</item>
      <item>FINANCIJSKA AGENCIJA, RC SPLIT</item>
    </derivirana_varijabla>
  </DomainObject.Predmet.SudioniciListNaziv>
  <DomainObject.Predmet.SudioniciListAdressOIB>
    <izvorni_sadrzaj>
      <item>LIVNO BUS d.o.o. za prijevoz putnika, turizam i trgovinu, OIB 39441823443, Dinka Šimunovića 2/A,21000 Split</item>
      <item>FINANCIJSKA AGENCIJA, RC SPLIT, OIB 85821130368, Mažuranićevo šetalište 24 b,21000 Split</item>
    </izvorni_sadrzaj>
    <derivirana_varijabla naziv="DomainObject.Predmet.SudioniciListAdressOIB_1">
      <item>LIVNO BUS d.o.o. za prijevoz putnika, turizam i trgovinu, OIB 39441823443, Dinka Šimunovića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39441823443</item>
      <item>, OIB 85821130368</item>
    </izvorni_sadrzaj>
    <derivirana_varijabla naziv="DomainObject.Predmet.SudioniciListNazivOIB_1">
      <item>, OIB 39441823443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320DD-7E1E-4147-B988-DA2EF9C71D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1762</properties:Characters>
  <properties:Lines>50</properties:Lines>
  <properties:Paragraphs>16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2018-08-30T11:14:00Z</cp:lastPrinted>
  <dcterms:modified xmlns:xsi="http://www.w3.org/2001/XMLSchema-instance" xsi:type="dcterms:W3CDTF">2018-08-31T06:42:00Z</dcterms:modified>
  <cp:revision>223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