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4330" w14:paraId="9534330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CA6CEA">
        <w:t>GOLDEN RIVER d.o.o. Split, Tršćanska 5, OIB: 37217174835</w:t>
      </w:r>
      <w:r w:rsidR="00A25B81">
        <w:t xml:space="preserve">, dana </w:t>
      </w:r>
      <w:r w:rsidR="00894513">
        <w:t>10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CA6CEA" w:rsidRPr="00CA6CEA">
        <w:t>GOLDEN RIVER d.o.o. Split, Tršćanska 5, OIB: 37217174835</w:t>
      </w:r>
      <w:r w:rsidR="0072205E" w:rsidRPr="0072205E">
        <w:t xml:space="preserve">, </w:t>
      </w:r>
      <w:r>
        <w:t xml:space="preserve">na dan 1. rujna 2015. godine u Očevidniku redoslijeda osnova za plaćanje ima evidentiran dug na temelju neizvršenih osnova za plaćanje u ukupnom iznosu </w:t>
      </w:r>
      <w:r w:rsidR="00271C3C">
        <w:t>od</w:t>
      </w:r>
      <w:r w:rsidR="00CA6CEA">
        <w:t xml:space="preserve"> 21.851,42</w:t>
      </w:r>
      <w:r w:rsidR="002E722D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894513">
        <w:t>10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6961AB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2205E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CA6CEA">
      <w:t>1138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82A02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5570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85CC4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1C3C"/>
    <w:rsid w:val="002A61F9"/>
    <w:rsid w:val="002B2B0D"/>
    <w:rsid w:val="002B402A"/>
    <w:rsid w:val="002C35A5"/>
    <w:rsid w:val="002D5FC4"/>
    <w:rsid w:val="002E012D"/>
    <w:rsid w:val="002E722D"/>
    <w:rsid w:val="002F1273"/>
    <w:rsid w:val="0030572B"/>
    <w:rsid w:val="003202E0"/>
    <w:rsid w:val="00321F24"/>
    <w:rsid w:val="003520C2"/>
    <w:rsid w:val="003647D7"/>
    <w:rsid w:val="0037772E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2205E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0C9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4513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A6CEA"/>
    <w:rsid w:val="00CB225A"/>
    <w:rsid w:val="00CB6613"/>
    <w:rsid w:val="00CE27EC"/>
    <w:rsid w:val="00CE70B0"/>
    <w:rsid w:val="00CF3410"/>
    <w:rsid w:val="00CF37CC"/>
    <w:rsid w:val="00D035AC"/>
    <w:rsid w:val="00D07DFA"/>
    <w:rsid w:val="00D10CE0"/>
    <w:rsid w:val="00D158CE"/>
    <w:rsid w:val="00D20319"/>
    <w:rsid w:val="00D359EC"/>
    <w:rsid w:val="00D438B6"/>
    <w:rsid w:val="00D6364C"/>
    <w:rsid w:val="00D63BAD"/>
    <w:rsid w:val="00DA1B30"/>
    <w:rsid w:val="00DA2F7B"/>
    <w:rsid w:val="00DA755E"/>
    <w:rsid w:val="00DB5821"/>
    <w:rsid w:val="00DD2E77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3F9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St-1138/2015</izvorni_sadrzaj>
    <derivirana_varijabla naziv="DomainObject.Predmet.OznakaBroj_1">St-1138/2015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RIVER,društvo s ograničenom odgovornošću za proizvodnju</izvorni_sadrzaj>
    <derivirana_varijabla naziv="DomainObject.Predmet.ProtustrankaFormated_1">  GOLDEN RIVER,društvo s ograničenom odgovornošću za proizvodnju</derivirana_varijabla>
  </DomainObject.Predmet.ProtustrankaFormated>
  <DomainObject.Predmet.ProtustrankaFormatedOIB>
    <izvorni_sadrzaj>  GOLDEN RIVER,društvo s ograničenom odgovornošću za proizvodnju, OIB 37217174835</izvorni_sadrzaj>
    <derivirana_varijabla naziv="DomainObject.Predmet.ProtustrankaFormatedOIB_1">  GOLDEN RIVER,društvo s ograničenom odgovornošću za proizvodnju, OIB 37217174835</derivirana_varijabla>
  </DomainObject.Predmet.ProtustrankaFormatedOIB>
  <DomainObject.Predmet.ProtustrankaFormatedWithAdress>
    <izvorni_sadrzaj> GOLDEN RIVER,društvo s ograničenom odgovornošću za proizvodnju, Tršćanska 5, 21000 Split</izvorni_sadrzaj>
    <derivirana_varijabla naziv="DomainObject.Predmet.ProtustrankaFormatedWithAdress_1"> GOLDEN RIVER,društvo s ograničenom odgovornošću za proizvodnju, Tršćanska 5, 21000 Split</derivirana_varijabla>
  </DomainObject.Predmet.ProtustrankaFormatedWithAdress>
  <DomainObject.Predmet.ProtustrankaFormatedWithAdressOIB>
    <izvorni_sadrzaj> GOLDEN RIVER,društvo s ograničenom odgovornošću za proizvodnju, OIB 37217174835, Tršćanska 5, 21000 Split</izvorni_sadrzaj>
    <derivirana_varijabla naziv="DomainObject.Predmet.ProtustrankaFormatedWithAdressOIB_1"> GOLDEN RIVER,društvo s ograničenom odgovornošću za proizvodnju, OIB 37217174835, Tršćanska 5, 21000 Split</derivirana_varijabla>
  </DomainObject.Predmet.ProtustrankaFormatedWithAdressOIB>
  <DomainObject.Predmet.ProtustrankaWithAdress>
    <izvorni_sadrzaj>GOLDEN RIVER,društvo s ograničenom odgovornošću za proizvodnju Tršćanska 5, 21000 Split</izvorni_sadrzaj>
    <derivirana_varijabla naziv="DomainObject.Predmet.ProtustrankaWithAdress_1">GOLDEN RIVER,društvo s ograničenom odgovornošću za proizvodnju Tršćanska 5, 21000 Split</derivirana_varijabla>
  </DomainObject.Predmet.ProtustrankaWithAdress>
  <DomainObject.Predmet.ProtustrankaWithAdressOIB>
    <izvorni_sadrzaj>GOLDEN RIVER,društvo s ograničenom odgovornošću za proizvodnju, OIB 37217174835, Tršćanska 5, 21000 Split</izvorni_sadrzaj>
    <derivirana_varijabla naziv="DomainObject.Predmet.ProtustrankaWithAdressOIB_1">GOLDEN RIVER,društvo s ograničenom odgovornošću za proizvodnju, OIB 37217174835, Tršćanska 5, 21000 Split</derivirana_varijabla>
  </DomainObject.Predmet.ProtustrankaWithAdressOIB>
  <DomainObject.Predmet.ProtustrankaNazivFormated>
    <izvorni_sadrzaj>GOLDEN RIVER,društvo s ograničenom odgovornošću za proizvodnju</izvorni_sadrzaj>
    <derivirana_varijabla naziv="DomainObject.Predmet.ProtustrankaNazivFormated_1">GOLDEN RIVER,društvo s ograničenom odgovornošću za proizvodnju</derivirana_varijabla>
  </DomainObject.Predmet.ProtustrankaNazivFormated>
  <DomainObject.Predmet.ProtustrankaNazivFormatedOIB>
    <izvorni_sadrzaj>GOLDEN RIVER,društvo s ograničenom odgovornošću za proizvodnju, OIB 37217174835</izvorni_sadrzaj>
    <derivirana_varijabla naziv="DomainObject.Predmet.ProtustrankaNazivFormatedOIB_1">GOLDEN RIVER,društvo s ograničenom odgovornošću za proizvodnju, OIB 37217174835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21851.42</izvorni_sadrzaj>
    <derivirana_varijabla naziv="DomainObject.Predmet.TrenutnaVrijednost_1">21851.42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GOLDEN RIVER,društvo s ograničenom odgovornošću za proizvodnju</item>
    </izvorni_sadrzaj>
    <derivirana_varijabla naziv="DomainObject.Predmet.ProtuStrankaListFormated_1">
      <item>GOLDEN RIVER,društvo s ograničenom odgovornošću za proizvodnju</item>
    </derivirana_varijabla>
  </DomainObject.Predmet.ProtuStrankaListFormated>
  <DomainObject.Predmet.ProtuStrankaListFormatedOIB>
    <izvorni_sadrzaj>
      <item>GOLDEN RIVER,društvo s ograničenom odgovornošću za proizvodnju, OIB 37217174835</item>
    </izvorni_sadrzaj>
    <derivirana_varijabla naziv="DomainObject.Predmet.ProtuStrankaListFormatedOIB_1">
      <item>GOLDEN RIVER,društvo s ograničenom odgovornošću za proizvodnju, OIB 37217174835</item>
    </derivirana_varijabla>
  </DomainObject.Predmet.ProtuStrankaListFormatedOIB>
  <DomainObject.Predmet.ProtuStrankaListFormatedWithAdress>
    <izvorni_sadrzaj>
      <item>GOLDEN RIVER,društvo s ograničenom odgovornošću za proizvodnju, Tršćanska 5, 21000 Split</item>
    </izvorni_sadrzaj>
    <derivirana_varijabla naziv="DomainObject.Predmet.ProtuStrankaListFormatedWithAdress_1">
      <item>GOLDEN RIVER,društvo s ograničenom odgovornošću za proizvodnju, Tršćanska 5, 21000 Split</item>
    </derivirana_varijabla>
  </DomainObject.Predmet.ProtuStrankaListFormatedWithAdress>
  <DomainObject.Predmet.ProtuStrankaListFormatedWithAdressOIB>
    <izvorni_sadrzaj>
      <item>GOLDEN RIVER,društvo s ograničenom odgovornošću za proizvodnju, OIB 37217174835, Tršćanska 5, 21000 Split</item>
    </izvorni_sadrzaj>
    <derivirana_varijabla naziv="DomainObject.Predmet.ProtuStrankaListFormatedWithAdressOIB_1">
      <item>GOLDEN RIVER,društvo s ograničenom odgovornošću za proizvodnju, OIB 37217174835, Tršćanska 5, 21000 Split</item>
    </derivirana_varijabla>
  </DomainObject.Predmet.ProtuStrankaListFormatedWithAdressOIB>
  <DomainObject.Predmet.ProtuStrankaListNazivFormated>
    <izvorni_sadrzaj>
      <item>GOLDEN RIVER,društvo s ograničenom odgovornošću za proizvodnju</item>
    </izvorni_sadrzaj>
    <derivirana_varijabla naziv="DomainObject.Predmet.ProtuStrankaListNazivFormated_1">
      <item>GOLDEN RIVER,društvo s ograničenom odgovornošću za proizvodnju</item>
    </derivirana_varijabla>
  </DomainObject.Predmet.ProtuStrankaListNazivFormated>
  <DomainObject.Predmet.ProtuStrankaListNazivFormatedOIB>
    <izvorni_sadrzaj>
      <item>GOLDEN RIVER,društvo s ograničenom odgovornošću za proizvodnju, OIB 37217174835</item>
    </izvorni_sadrzaj>
    <derivirana_varijabla naziv="DomainObject.Predmet.ProtuStrankaListNazivFormatedOIB_1">
      <item>GOLDEN RIVER,društvo s ograničenom odgovornošću za proizvodnju, OIB 37217174835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GOLDEN RIVER,društvo s ograničenom odgovornošću za proizvodnju</izvorni_sadrzaj>
    <derivirana_varijabla naziv="DomainObject.Predmet.ProtustrankaIDrugi_1">GOLDEN RIVER,društvo s ograničenom odgovornošću za proizvodnju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GOLDEN RIVER,društvo s ograničenom odgovornošću za proizvodnju, OIB 37217174835, Tršćanska 5, 21000 Split</izvorni_sadrzaj>
    <derivirana_varijabla naziv="DomainObject.Predmet.ProtustrankaIDrugiAdressOIB_1">GOLDEN RIVER,društvo s ograničenom odgovornošću za proizvodnju, OIB 37217174835, Tršćanska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GOLDEN RIVER,društvo s ograničenom odgovornošću za proizvodnju</item>
      <item>FINANCIJSKA AGENCIJA, RC SPLIT</item>
    </izvorni_sadrzaj>
    <derivirana_varijabla naziv="DomainObject.Predmet.SudioniciListNaziv_1">
      <item>GOLDEN RIVER,društvo s ograničenom odgovornošću za proizvodnju</item>
      <item>FINANCIJSKA AGENCIJA, RC SPLIT</item>
    </derivirana_varijabla>
  </DomainObject.Predmet.SudioniciListNaziv>
  <DomainObject.Predmet.SudioniciListAdressOIB>
    <izvorni_sadrzaj>
      <item>GOLDEN RIVER,društvo s ograničenom odgovornošću za proizvodnju, OIB 37217174835, Tršćanska 5,21000 Split</item>
      <item>FINANCIJSKA AGENCIJA, RC SPLIT, OIB 85821130368, Mažuranićevo šetalište 24b,21000 Split</item>
    </izvorni_sadrzaj>
    <derivirana_varijabla naziv="DomainObject.Predmet.SudioniciListAdressOIB_1">
      <item>GOLDEN RIVER,društvo s ograničenom odgovornošću za proizvodnju, OIB 37217174835, Tršćanska 5,21000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37217174835</item>
      <item>, OIB 85821130368</item>
    </izvorni_sadrzaj>
    <derivirana_varijabla naziv="DomainObject.Predmet.SudioniciListNazivOIB_1">
      <item>, OIB 37217174835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625585-83D1-4C82-95F4-F5682B430D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1962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2016-02-09T12:32:00Z</dcterms:created>
  <dc:creator>nmarkovic</dc:creator>
  <cp:lastModifiedBy>Ana Golub Gruić</cp:lastModifiedBy>
  <cp:lastPrinted>2016-02-09T12:32:00Z</cp:lastPrinted>
  <dcterms:modified xmlns:xsi="http://www.w3.org/2001/XMLSchema-instance" xsi:type="dcterms:W3CDTF">2016-02-10T08:37:00Z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