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bcb5" w14:paraId="756bcb5" w:rsidRDefault="006E1974" w:rsidP="00B8726A" w:rsidR="009A3644" w:rsidRPr="00DA421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R</w:t>
      </w:r>
      <w:r w:rsidR="009A3644" w:rsidRPr="00DA4219">
        <w:rPr>
          <w:rFonts w:cs="Times New Roman" w:hAnsi="Times New Roman" w:ascii="Times New Roman"/>
          <w:sz w:val="24"/>
        </w:rPr>
        <w:t>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</w:t>
      </w:r>
      <w:proofErr w:type="spellStart"/>
      <w:r w:rsidR="009A3644" w:rsidRPr="00DA4219">
        <w:t>Amruševa</w:t>
      </w:r>
      <w:proofErr w:type="spellEnd"/>
      <w:r w:rsidR="009A3644" w:rsidRPr="00DA4219">
        <w:t xml:space="preserve">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</w:t>
      </w:r>
      <w:r w:rsidR="0015399C">
        <w:t xml:space="preserve"> 89</w:t>
      </w:r>
      <w:r w:rsidR="00177D52" w:rsidRPr="00DA4219">
        <w:t>.</w:t>
      </w:r>
      <w:r w:rsidR="009A3644" w:rsidRPr="00DA4219">
        <w:t xml:space="preserve"> St-</w:t>
      </w:r>
      <w:r w:rsidR="009A42DB">
        <w:t>6725/15</w:t>
      </w:r>
      <w:r>
        <w:t>-</w:t>
      </w:r>
      <w:r w:rsidR="006E1974">
        <w:t>90</w:t>
      </w:r>
    </w:p>
    <w:p w:rsidRDefault="00546FE5" w:rsidP="00546FE5" w:rsidR="00546FE5">
      <w:pPr>
        <w:jc w:val="center"/>
      </w:pPr>
    </w:p>
    <w:p w:rsidRDefault="00546FE5" w:rsidP="00546FE5" w:rsidR="00546FE5" w:rsidRPr="00310646">
      <w:pPr>
        <w:jc w:val="center"/>
      </w:pPr>
      <w:r>
        <w:t>R E P U B L I K A  H R V A T S K A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EE6878" w:rsidP="009A42DB" w:rsidR="009A42DB" w:rsidRPr="007C723E">
      <w:pPr>
        <w:jc w:val="both"/>
      </w:pPr>
      <w:r w:rsidRPr="00EE6878">
        <w:tab/>
      </w:r>
      <w:r w:rsidR="009A42DB" w:rsidRPr="00227626">
        <w:t xml:space="preserve">Trgovački sud u Zagrebu po sucu Nikolini Dorić Hadžisejdić, u stečajnom  postupku nad dužnikom ALEN PLUS d.o.o. u stečaju, Zagreb, </w:t>
      </w:r>
      <w:proofErr w:type="spellStart"/>
      <w:r w:rsidR="009A42DB" w:rsidRPr="00227626">
        <w:t>Baburičina</w:t>
      </w:r>
      <w:proofErr w:type="spellEnd"/>
      <w:r w:rsidR="009A42DB" w:rsidRPr="00227626">
        <w:t xml:space="preserve"> 23, OIB: 11500987941, dana </w:t>
      </w:r>
      <w:r w:rsidR="009A42DB">
        <w:t>10</w:t>
      </w:r>
      <w:r w:rsidR="009A42DB" w:rsidRPr="00227626">
        <w:t xml:space="preserve">. </w:t>
      </w:r>
      <w:r w:rsidR="009A42DB">
        <w:t>prosinca</w:t>
      </w:r>
      <w:r w:rsidR="009A42DB" w:rsidRPr="00227626">
        <w:t xml:space="preserve"> 2018.,  </w:t>
      </w:r>
    </w:p>
    <w:p w:rsidRDefault="009A42DB" w:rsidP="00177D52" w:rsidR="00177D52" w:rsidRPr="00DA4219">
      <w:pPr>
        <w:jc w:val="both"/>
      </w:pPr>
      <w:r w:rsidRPr="007C723E">
        <w:t xml:space="preserve">               </w:t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EE6878" w:rsidR="00EE6878">
      <w:pPr>
        <w:ind w:firstLine="708"/>
        <w:jc w:val="both"/>
      </w:pPr>
      <w:r w:rsidRPr="00DA4219">
        <w:t xml:space="preserve">I. </w:t>
      </w:r>
      <w:r w:rsidR="009A42DB">
        <w:t>Nekretnina upisana</w:t>
      </w:r>
      <w:r w:rsidR="00EE6878">
        <w:t xml:space="preserve"> u zemljišnim knjigam</w:t>
      </w:r>
      <w:r w:rsidR="009A42DB">
        <w:t xml:space="preserve">a Općinskog </w:t>
      </w:r>
      <w:r w:rsidR="00EE6878">
        <w:t xml:space="preserve">suda u </w:t>
      </w:r>
      <w:r w:rsidR="009A42DB">
        <w:t>Sisku</w:t>
      </w:r>
      <w:r w:rsidR="00414363">
        <w:t>, z</w:t>
      </w:r>
      <w:r w:rsidR="00EE6878">
        <w:t xml:space="preserve">emljišnoknjižni odjel, i to u: </w:t>
      </w:r>
    </w:p>
    <w:p w:rsidRDefault="009A42DB" w:rsidP="009A42DB" w:rsidR="009A42DB" w:rsidRPr="00ED6A88">
      <w:pPr>
        <w:pStyle w:val="Odlomakpopisa"/>
        <w:ind w:left="1040"/>
        <w:jc w:val="both"/>
      </w:pPr>
      <w:r>
        <w:t xml:space="preserve">- </w:t>
      </w:r>
      <w:proofErr w:type="spellStart"/>
      <w:r w:rsidRPr="00ED6A88">
        <w:t>zk</w:t>
      </w:r>
      <w:proofErr w:type="spellEnd"/>
      <w:r w:rsidRPr="00ED6A88">
        <w:t>. ul.</w:t>
      </w:r>
      <w:r>
        <w:t xml:space="preserve"> </w:t>
      </w:r>
      <w:r w:rsidRPr="00ED6A88">
        <w:t xml:space="preserve">br. 356, k.o. Novi Sisak, koja se sastoji od  </w:t>
      </w:r>
      <w:proofErr w:type="spellStart"/>
      <w:r w:rsidRPr="00ED6A88">
        <w:t>kčbr</w:t>
      </w:r>
      <w:proofErr w:type="spellEnd"/>
      <w:r w:rsidRPr="00ED6A88">
        <w:t>. 383 u naravi kuća površine 156 m2, izgrađeno zemljište površine 18 m2, izgrađeno zemljište površine 44 m2, dvorište površine 830 m2, izgrađeno zemljište površine 24 m2 i izgrađeno zemljište površine 37m2, ukupno površine 1109 m2</w:t>
      </w:r>
      <w:r>
        <w:t>,</w:t>
      </w:r>
      <w:r w:rsidRPr="00ED6A88">
        <w:t xml:space="preserve"> </w:t>
      </w:r>
    </w:p>
    <w:p w:rsidRDefault="009A42DB" w:rsidP="00EE6878" w:rsidR="00887F82" w:rsidRPr="00DA4219">
      <w:pPr>
        <w:ind w:firstLine="708"/>
        <w:jc w:val="both"/>
      </w:pPr>
      <w:r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9A42DB" w:rsidP="002271A8" w:rsidR="00887F82" w:rsidRPr="00DA4219">
      <w:pPr>
        <w:ind w:left="720"/>
        <w:jc w:val="both"/>
      </w:pPr>
      <w:r w:rsidRPr="00ED6A88">
        <w:t>POTEM d.o.o., Sisak, Strossmayerova 74</w:t>
      </w:r>
      <w:r>
        <w:t>,</w:t>
      </w:r>
      <w:r w:rsidRPr="009A42DB">
        <w:t xml:space="preserve"> </w:t>
      </w:r>
      <w:r>
        <w:t>OIB:</w:t>
      </w:r>
      <w:r w:rsidRPr="00FE1865">
        <w:rPr>
          <w:rFonts w:cs="Arial" w:hAnsi="Arial" w:ascii="Arial"/>
        </w:rPr>
        <w:t xml:space="preserve"> </w:t>
      </w:r>
      <w:r w:rsidRPr="00FE1865">
        <w:t>89098433706</w:t>
      </w:r>
      <w:r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2139DF" w:rsidR="002139DF" w:rsidRPr="00DA4219">
      <w:pPr>
        <w:ind w:firstLine="680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9A42DB">
        <w:t>14</w:t>
      </w:r>
      <w:r w:rsidR="00A57E38">
        <w:t xml:space="preserve">. </w:t>
      </w:r>
      <w:r w:rsidR="00EE6878">
        <w:t>lipnja</w:t>
      </w:r>
      <w:r w:rsidRPr="00DA4219">
        <w:t xml:space="preserve"> 201</w:t>
      </w:r>
      <w:r w:rsidR="00EE6878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</w:t>
      </w:r>
      <w:r w:rsidR="002139DF" w:rsidRPr="003E467A">
        <w:t xml:space="preserve">koji je ujedno </w:t>
      </w:r>
      <w:r w:rsidR="002139DF" w:rsidRPr="00ED6A88">
        <w:t xml:space="preserve">prvi </w:t>
      </w:r>
      <w:proofErr w:type="spellStart"/>
      <w:r w:rsidR="002139DF" w:rsidRPr="00ED6A88">
        <w:t>razlučni</w:t>
      </w:r>
      <w:proofErr w:type="spellEnd"/>
      <w:r w:rsidR="002139DF" w:rsidRPr="00ED6A88">
        <w:t xml:space="preserve"> vjerovnik koji se namiruje iz </w:t>
      </w:r>
      <w:proofErr w:type="spellStart"/>
      <w:r w:rsidR="002139DF" w:rsidRPr="00ED6A88">
        <w:t>kupovnine</w:t>
      </w:r>
      <w:proofErr w:type="spellEnd"/>
      <w:r w:rsidR="002139DF" w:rsidRPr="00ED6A88">
        <w:t>, a koja je manja od njegove ovršne tražbine</w:t>
      </w:r>
      <w:r w:rsidR="002139DF" w:rsidRPr="003E467A">
        <w:t xml:space="preserve"> </w:t>
      </w:r>
      <w:r w:rsidR="002139DF" w:rsidRPr="003C509A">
        <w:t>te</w:t>
      </w:r>
      <w:r w:rsidR="002139DF">
        <w:t xml:space="preserve"> je oslobođen polaganja kupovine</w:t>
      </w:r>
      <w:r w:rsidR="002139DF" w:rsidRPr="003C509A">
        <w:t xml:space="preserve">, </w:t>
      </w:r>
      <w:r w:rsidR="002139DF">
        <w:t xml:space="preserve">ali je položio iznos od </w:t>
      </w:r>
      <w:r w:rsidR="002139DF" w:rsidRPr="00ED6A88">
        <w:t>12.124,55 kn</w:t>
      </w:r>
      <w:r w:rsidR="002139DF">
        <w:t xml:space="preserve"> na ime troškova postupka iz članka 254.  2. i 3. SZ-a, a u skladu sa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>S obzirom na to da</w:t>
      </w:r>
      <w:r w:rsidR="002139DF">
        <w:t xml:space="preserve"> je rješenje o dosudi nekretnine</w:t>
      </w:r>
      <w:r w:rsidR="00EE6878">
        <w:t xml:space="preserve"> opisan</w:t>
      </w:r>
      <w:r w:rsidR="002139DF">
        <w:t xml:space="preserve">e </w:t>
      </w:r>
      <w:r w:rsidR="00725A06" w:rsidRPr="00DA4219">
        <w:t xml:space="preserve">u izreci, postalo pravomoćno </w:t>
      </w:r>
      <w:r w:rsidR="002139DF">
        <w:t>14</w:t>
      </w:r>
      <w:r w:rsidR="00725A06" w:rsidRPr="0076339C">
        <w:t xml:space="preserve">. </w:t>
      </w:r>
      <w:r w:rsidR="00EE6878">
        <w:t>lipnja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2139DF">
        <w:t xml:space="preserve"> koji je oslobođen plaćanja </w:t>
      </w:r>
      <w:proofErr w:type="spellStart"/>
      <w:r w:rsidR="002139DF">
        <w:t>kupovnine</w:t>
      </w:r>
      <w:proofErr w:type="spellEnd"/>
      <w:r w:rsidR="002139DF">
        <w:t>, ali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</w:t>
      </w:r>
      <w:r w:rsidR="002139DF">
        <w:t>troškova postupka iz članka 254.  2. i 3. SZ-a</w:t>
      </w:r>
      <w:r w:rsidR="00725A06">
        <w:t xml:space="preserve">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8F4310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2139DF">
        <w:t>10</w:t>
      </w:r>
      <w:r w:rsidR="00A57E38" w:rsidRPr="00A57E38">
        <w:t xml:space="preserve">. </w:t>
      </w:r>
      <w:r w:rsidR="002139DF">
        <w:t>prosinca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7908FC">
        <w:rPr>
          <w:rFonts w:cs="Times New Roman" w:hAnsi="Times New Roman" w:ascii="Times New Roman"/>
          <w:sz w:val="24"/>
        </w:rPr>
        <w:t xml:space="preserve"> 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7908FC">
        <w:rPr>
          <w:rFonts w:cs="Times New Roman" w:hAnsi="Times New Roman" w:ascii="Times New Roman"/>
          <w:sz w:val="24"/>
        </w:rPr>
        <w:t>, v.r.</w:t>
      </w: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7908FC" w:rsidP="007B64C7" w:rsidR="007908F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908FC" w:rsidP="007B64C7" w:rsidR="007908FC">
      <w:pPr>
        <w:ind w:firstLine="708" w:left="3540"/>
        <w:jc w:val="right"/>
      </w:pPr>
      <w:r>
        <w:t xml:space="preserve">                                       Valentina Gabud</w:t>
      </w:r>
    </w:p>
    <w:p w:rsidRDefault="00397378" w:rsidR="00397378" w:rsidRPr="00DA4219">
      <w:pPr>
        <w:jc w:val="both"/>
      </w:pPr>
    </w:p>
    <w:sectPr w:rsidSect="00B62DA1" w:rsidR="00397378" w:rsidRPr="00DA4219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8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6878">
      <w:t>89</w:t>
    </w:r>
    <w:r w:rsidR="008B2E37" w:rsidRPr="008B2E37">
      <w:t>.</w:t>
    </w:r>
    <w:r w:rsidRPr="008B2E37">
      <w:t xml:space="preserve"> St-</w:t>
    </w:r>
    <w:r w:rsidR="002139DF">
      <w:t>6725/15-</w:t>
    </w:r>
    <w:r w:rsidR="00EB12A8">
      <w:t>90</w:t>
    </w:r>
  </w:p>
  <w:p w:rsidRDefault="007701F3" w:rsidR="007701F3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FE5" w:rsidR="00546FE5">
    <w:pPr>
      <w:pStyle w:val="Zaglavlje"/>
    </w:pPr>
    <w:r>
      <w:t xml:space="preserve">            </w:t>
    </w:r>
    <w:r w:rsidRPr="00DA4219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F5062F"/>
    <w:multiLevelType w:val="hybridMultilevel"/>
    <w:tmpl w:val="525E6F9C"/>
    <w:lvl w:tplc="A274C0C2" w:ilvl="0"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5399C"/>
    <w:rsid w:val="00177D52"/>
    <w:rsid w:val="002139DF"/>
    <w:rsid w:val="002271A8"/>
    <w:rsid w:val="002A158B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4363"/>
    <w:rsid w:val="004152B2"/>
    <w:rsid w:val="00467759"/>
    <w:rsid w:val="004A0B02"/>
    <w:rsid w:val="004D0836"/>
    <w:rsid w:val="0053727E"/>
    <w:rsid w:val="00546FE5"/>
    <w:rsid w:val="00550E4D"/>
    <w:rsid w:val="005773A5"/>
    <w:rsid w:val="00591E85"/>
    <w:rsid w:val="006607FA"/>
    <w:rsid w:val="00667DE3"/>
    <w:rsid w:val="006709F0"/>
    <w:rsid w:val="00671589"/>
    <w:rsid w:val="00671D1A"/>
    <w:rsid w:val="00682771"/>
    <w:rsid w:val="006C24EA"/>
    <w:rsid w:val="006E1974"/>
    <w:rsid w:val="00725A06"/>
    <w:rsid w:val="007701F3"/>
    <w:rsid w:val="00781805"/>
    <w:rsid w:val="007908FC"/>
    <w:rsid w:val="0079562A"/>
    <w:rsid w:val="007A1E69"/>
    <w:rsid w:val="007C5F00"/>
    <w:rsid w:val="0080272D"/>
    <w:rsid w:val="0087612B"/>
    <w:rsid w:val="00887F82"/>
    <w:rsid w:val="008B2E37"/>
    <w:rsid w:val="008D00C3"/>
    <w:rsid w:val="008F4310"/>
    <w:rsid w:val="00910BA9"/>
    <w:rsid w:val="00945C2C"/>
    <w:rsid w:val="00960E18"/>
    <w:rsid w:val="009A3644"/>
    <w:rsid w:val="009A42DB"/>
    <w:rsid w:val="009B1DAE"/>
    <w:rsid w:val="009E07E4"/>
    <w:rsid w:val="00A57E38"/>
    <w:rsid w:val="00A7643B"/>
    <w:rsid w:val="00AF24B5"/>
    <w:rsid w:val="00B10ADE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B12A8"/>
    <w:rsid w:val="00EE6878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1500</properties:Characters>
  <properties:Lines>46</properties:Lines>
  <properties:Paragraphs>21</properties:Paragraphs>
  <properties:TotalTime>246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2018-12-10T12:34:00Z</cp:lastPrinted>
  <dcterms:modified xmlns:xsi="http://www.w3.org/2001/XMLSchema-instance" xsi:type="dcterms:W3CDTF">2018-12-10T12:34:00Z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(33. zaključak-o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