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56de3" w14:paraId="f556de3" w:rsidRDefault="00D5508D" w:rsidP="001A6516" w:rsidR="00F5443A" w:rsidRPr="00F5443A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0146C" w:rsidRPr="00F0146C">
        <w:rPr>
          <w:b/>
        </w:rPr>
        <w:t xml:space="preserve"> </w:t>
      </w:r>
      <w:r w:rsidR="00F0146C">
        <w:rPr>
          <w:b/>
        </w:rPr>
        <w:tab/>
      </w:r>
      <w:r w:rsidR="00F0146C">
        <w:rPr>
          <w:b/>
        </w:rPr>
        <w:tab/>
      </w:r>
      <w:r w:rsidR="00F0146C">
        <w:rPr>
          <w:b/>
        </w:rPr>
        <w:tab/>
      </w:r>
      <w:r w:rsidR="00F0146C">
        <w:rPr>
          <w:b/>
        </w:rPr>
        <w:tab/>
      </w:r>
      <w:r w:rsidR="00F0146C">
        <w:rPr>
          <w:b/>
        </w:rPr>
        <w:tab/>
      </w:r>
      <w:r w:rsidR="00F0146C">
        <w:rPr>
          <w:b/>
        </w:rPr>
        <w:tab/>
      </w:r>
      <w:r w:rsidR="00F0146C">
        <w:rPr>
          <w:b/>
        </w:rPr>
        <w:tab/>
      </w:r>
      <w:r w:rsidR="00F0146C">
        <w:rPr>
          <w:b/>
        </w:rPr>
        <w:tab/>
        <w:t xml:space="preserve">  </w:t>
      </w:r>
      <w:r w:rsidR="00F0146C" w:rsidRPr="00F0146C">
        <w:rPr>
          <w:b/>
        </w:rPr>
        <w:t>Broj:7/ St-803/2013-</w:t>
      </w:r>
      <w:r w:rsidR="0067756A">
        <w:rPr>
          <w:b/>
        </w:rPr>
        <w:t>16</w:t>
      </w:r>
      <w:r w:rsidR="00156F2D">
        <w:rPr>
          <w:b/>
        </w:rPr>
        <w:t>5</w:t>
      </w:r>
    </w:p>
    <w:p w:rsidRDefault="001A6516" w:rsidP="001A6516" w:rsidR="001A6516" w:rsidRPr="00F5443A">
      <w:pPr>
        <w:rPr>
          <w:b/>
        </w:rPr>
      </w:pPr>
      <w:r w:rsidRPr="00F5443A">
        <w:rPr>
          <w:b/>
        </w:rPr>
        <w:t xml:space="preserve">REPUBLIKA HRVATSKA                                                                   </w:t>
      </w:r>
    </w:p>
    <w:p w:rsidRDefault="001A6516" w:rsidP="001A6516" w:rsidR="001A6516" w:rsidRPr="00F5443A">
      <w:pPr>
        <w:rPr>
          <w:b/>
        </w:rPr>
      </w:pPr>
      <w:r w:rsidRPr="00F5443A">
        <w:rPr>
          <w:b/>
        </w:rPr>
        <w:t>TRGOVAČKI SUD U OSIJEKU</w:t>
      </w:r>
    </w:p>
    <w:p w:rsidRDefault="001A6516" w:rsidP="00F0146C" w:rsidR="0020679F">
      <w:pPr>
        <w:rPr>
          <w:b/>
        </w:rPr>
      </w:pPr>
      <w:r w:rsidRPr="00F5443A">
        <w:rPr>
          <w:b/>
        </w:rPr>
        <w:t>STALNA SLUŽBA</w:t>
      </w:r>
      <w:r w:rsidR="00AF60F4">
        <w:rPr>
          <w:b/>
        </w:rPr>
        <w:t xml:space="preserve"> </w:t>
      </w:r>
      <w:r w:rsidR="00F0146C">
        <w:rPr>
          <w:b/>
        </w:rPr>
        <w:t xml:space="preserve">U SLAVONSKOM BRODU </w:t>
      </w:r>
      <w:r w:rsidR="00F0146C">
        <w:rPr>
          <w:b/>
        </w:rPr>
        <w:tab/>
      </w:r>
      <w:r w:rsidR="00F0146C">
        <w:rPr>
          <w:b/>
        </w:rPr>
        <w:tab/>
      </w:r>
    </w:p>
    <w:p w:rsidRDefault="001A6516" w:rsidP="001A6516" w:rsidR="001A6516" w:rsidRPr="00F5443A">
      <w:pPr>
        <w:rPr>
          <w:b/>
        </w:rPr>
      </w:pPr>
      <w:r w:rsidRPr="00F5443A">
        <w:rPr>
          <w:b/>
        </w:rPr>
        <w:t>Trg pobjede 13</w:t>
      </w:r>
    </w:p>
    <w:p w:rsidRDefault="001A6516" w:rsidP="001A6516" w:rsidR="001A6516" w:rsidRPr="00F5443A">
      <w:pPr>
        <w:rPr>
          <w:b/>
        </w:rPr>
      </w:pPr>
      <w:r w:rsidRPr="00F5443A">
        <w:rPr>
          <w:b/>
        </w:rPr>
        <w:t>SLAVONSKI BROD</w:t>
      </w:r>
    </w:p>
    <w:p w:rsidRDefault="001A6516" w:rsidP="001A6516" w:rsidR="001A6516"/>
    <w:p w:rsidRDefault="001A6516" w:rsidP="001A6516" w:rsidR="001A6516"/>
    <w:p w:rsidRDefault="001A6516" w:rsidP="0010628D" w:rsidR="001A6516">
      <w:pPr>
        <w:ind w:firstLine="1440"/>
        <w:jc w:val="both"/>
      </w:pPr>
      <w:r w:rsidRPr="00852BA9">
        <w:rPr>
          <w:b/>
        </w:rPr>
        <w:t xml:space="preserve">TRGOVAČKI SUD U OSIJEKU, STALNA SLUŽBA </w:t>
      </w:r>
      <w:r w:rsidR="00F0146C">
        <w:rPr>
          <w:b/>
        </w:rPr>
        <w:t>U SLAVONSKOM BRODU</w:t>
      </w:r>
      <w:r w:rsidR="00AF60F4">
        <w:rPr>
          <w:b/>
        </w:rPr>
        <w:t>,</w:t>
      </w:r>
      <w:r>
        <w:t xml:space="preserve"> po stečajnoj sutkinji Mirni Vujčić, u stečajnom postupku nad stečajnim dužnikom</w:t>
      </w:r>
      <w:r w:rsidR="00911AEF" w:rsidRPr="00911AEF">
        <w:t xml:space="preserve"> </w:t>
      </w:r>
      <w:r w:rsidR="00F0146C" w:rsidRPr="00F0146C">
        <w:t>BIZI d.o.o. za trgovinu, ugostiteljstvo i poslovne usluge, uvoz-izvoz „u stečaju“, skraćena tvrtka: BIZI d.o.o. „u stečaju“, Slavonski Brod, Krste Frankopana 16, OIB 69715618327</w:t>
      </w:r>
      <w:r w:rsidR="0020679F" w:rsidRPr="0020679F">
        <w:t>,</w:t>
      </w:r>
      <w:r w:rsidR="0010628D">
        <w:t xml:space="preserve"> </w:t>
      </w:r>
      <w:r>
        <w:t xml:space="preserve">dana </w:t>
      </w:r>
      <w:r w:rsidR="00B311CD">
        <w:t>23</w:t>
      </w:r>
      <w:r w:rsidR="00E53645">
        <w:t>. rujna</w:t>
      </w:r>
      <w:r w:rsidR="00C73A9D">
        <w:t xml:space="preserve"> 201</w:t>
      </w:r>
      <w:r w:rsidR="0020679F">
        <w:t>6</w:t>
      </w:r>
      <w:r>
        <w:t>. godine donio je</w:t>
      </w:r>
    </w:p>
    <w:p w:rsidRDefault="001A6516" w:rsidP="001A6516" w:rsidR="001A6516"/>
    <w:p w:rsidRDefault="001A6516" w:rsidP="00F0146C" w:rsidR="001A6516" w:rsidRPr="00BC4346">
      <w:pPr>
        <w:jc w:val="center"/>
        <w:rPr>
          <w:b/>
        </w:rPr>
      </w:pPr>
      <w:r w:rsidRPr="00BC4346">
        <w:rPr>
          <w:b/>
        </w:rPr>
        <w:t>P    O    T    V    R    D    U</w:t>
      </w:r>
    </w:p>
    <w:p w:rsidRDefault="001A6516" w:rsidP="00F0146C" w:rsidR="001A6516"/>
    <w:p w:rsidRDefault="00790FE4" w:rsidP="00F0146C" w:rsidR="001A6516">
      <w:pPr>
        <w:jc w:val="both"/>
      </w:pPr>
      <w:r>
        <w:t xml:space="preserve"> </w:t>
      </w:r>
      <w:r>
        <w:tab/>
      </w:r>
      <w:r>
        <w:tab/>
      </w:r>
      <w:r w:rsidR="00790749">
        <w:t xml:space="preserve"> kojom se potvrđuje da je  kupac</w:t>
      </w:r>
      <w:r w:rsidR="0020679F">
        <w:t xml:space="preserve"> </w:t>
      </w:r>
      <w:r w:rsidR="00362B29" w:rsidRPr="00362B29">
        <w:t xml:space="preserve"> </w:t>
      </w:r>
      <w:r w:rsidR="00F0146C" w:rsidRPr="00F0146C">
        <w:t>HRVOJ</w:t>
      </w:r>
      <w:r w:rsidR="00F0146C">
        <w:t>E</w:t>
      </w:r>
      <w:r w:rsidR="00F0146C" w:rsidRPr="00F0146C">
        <w:t xml:space="preserve"> BIĆANIĆ  iz Ogulina, Pešćenica 37, OIB 92209421809 </w:t>
      </w:r>
      <w:r w:rsidR="00362B29">
        <w:t xml:space="preserve"> </w:t>
      </w:r>
      <w:r w:rsidR="00AB3C69">
        <w:t>uplati</w:t>
      </w:r>
      <w:r w:rsidR="00790749">
        <w:t>o</w:t>
      </w:r>
      <w:r w:rsidR="00AB3C69">
        <w:t xml:space="preserve"> kupovninu</w:t>
      </w:r>
      <w:r w:rsidR="001A6516">
        <w:t xml:space="preserve"> </w:t>
      </w:r>
      <w:r w:rsidR="008D502F">
        <w:t xml:space="preserve">u iznosu od </w:t>
      </w:r>
      <w:r w:rsidR="00F0146C" w:rsidRPr="00B311CD">
        <w:t>308.200,00</w:t>
      </w:r>
      <w:r w:rsidR="003F20CA" w:rsidRPr="003F20CA">
        <w:t xml:space="preserve"> Kn</w:t>
      </w:r>
      <w:r w:rsidR="008D502F">
        <w:t xml:space="preserve"> </w:t>
      </w:r>
      <w:r w:rsidR="001A6516">
        <w:t>u skladu s rješenjem o dosudi ovoga suda poslovni broj 7/St-</w:t>
      </w:r>
      <w:r w:rsidR="00F0146C">
        <w:t>803</w:t>
      </w:r>
      <w:r w:rsidR="00AA0538">
        <w:t>/201</w:t>
      </w:r>
      <w:r w:rsidR="00F0146C">
        <w:t>3</w:t>
      </w:r>
      <w:r w:rsidR="00AA0538">
        <w:t>-</w:t>
      </w:r>
      <w:r w:rsidR="00F0146C">
        <w:t>152</w:t>
      </w:r>
      <w:r w:rsidR="00C03D1B">
        <w:t xml:space="preserve"> o</w:t>
      </w:r>
      <w:r w:rsidR="001A6516">
        <w:t xml:space="preserve">d </w:t>
      </w:r>
      <w:r w:rsidR="00F0146C">
        <w:t>05. srpnja</w:t>
      </w:r>
      <w:r w:rsidR="0020679F">
        <w:t xml:space="preserve"> </w:t>
      </w:r>
      <w:r w:rsidR="00C03D1B">
        <w:t>201</w:t>
      </w:r>
      <w:r w:rsidR="00F0146C">
        <w:t>6</w:t>
      </w:r>
      <w:r w:rsidR="001A6516">
        <w:t xml:space="preserve">. godine, a koje je pravomoćno </w:t>
      </w:r>
      <w:r w:rsidR="00B311CD" w:rsidRPr="00B311CD">
        <w:t>22. srpnja</w:t>
      </w:r>
      <w:r w:rsidR="006E085D" w:rsidRPr="00B311CD">
        <w:t xml:space="preserve"> 201</w:t>
      </w:r>
      <w:r w:rsidR="00B311CD" w:rsidRPr="00B311CD">
        <w:t>6</w:t>
      </w:r>
      <w:r w:rsidR="001A6516" w:rsidRPr="00E53645">
        <w:rPr>
          <w:b/>
        </w:rPr>
        <w:t>.</w:t>
      </w:r>
      <w:r w:rsidR="001A6516" w:rsidRPr="006E085D">
        <w:t xml:space="preserve"> godine</w:t>
      </w:r>
      <w:r w:rsidR="007A427E">
        <w:t xml:space="preserve"> i to</w:t>
      </w:r>
      <w:r w:rsidR="002C0E97">
        <w:t xml:space="preserve"> za</w:t>
      </w:r>
      <w:r w:rsidR="00F72272">
        <w:t xml:space="preserve"> </w:t>
      </w:r>
      <w:r w:rsidR="001A6516">
        <w:t>:</w:t>
      </w:r>
    </w:p>
    <w:p w:rsidRDefault="00443016" w:rsidP="00F0146C" w:rsidR="00443016"/>
    <w:p w:rsidRDefault="007135DD" w:rsidP="00F0146C" w:rsidR="00F0146C">
      <w:r>
        <w:t xml:space="preserve"> </w:t>
      </w:r>
      <w:r>
        <w:tab/>
        <w:t xml:space="preserve"> </w:t>
      </w:r>
      <w:r>
        <w:tab/>
      </w:r>
      <w:r w:rsidR="00F0146C">
        <w:t>nekretnine upisane u zk.ul. 14842, poduložak 8, k.o. Pula i to:</w:t>
      </w:r>
    </w:p>
    <w:p w:rsidRDefault="00F0146C" w:rsidP="00F0146C" w:rsidR="00F0146C"/>
    <w:p w:rsidRDefault="00F0146C" w:rsidP="00F0146C" w:rsidR="0032142C">
      <w:pPr>
        <w:jc w:val="both"/>
      </w:pPr>
      <w:r>
        <w:t xml:space="preserve">   </w:t>
      </w:r>
      <w:r>
        <w:tab/>
        <w:t xml:space="preserve"> </w:t>
      </w:r>
      <w:r>
        <w:tab/>
        <w:t>- 8. Etaža 40/598 s kojim je povezano pravo vlasništva na posebnom dijelu – stanu na prvom katu zgrade koji se sastoji od hodnika, kuhinje i dnevnog boravka, spavaće sobe, kupaonice, terase i spremišta u podrumu ukupne površine 39,80 m2, u projektu posebnih dijelova označen kao G7, a s kojim je neodvojivo povezano 40/598 dijelova kč.br. 660/113 – Kolektivna stambena zgrada, dvorište uz stambenu zgradu, Argonautska ul. 72, podul. 1-14 od 515 m2</w:t>
      </w:r>
    </w:p>
    <w:p w:rsidRDefault="00F0146C" w:rsidP="00F0146C" w:rsidR="00F0146C"/>
    <w:p w:rsidRDefault="00F72272" w:rsidP="00F0146C" w:rsidR="007135DD">
      <w:pPr>
        <w:ind w:firstLine="1440"/>
        <w:jc w:val="both"/>
      </w:pPr>
      <w:r>
        <w:t>a koje je kupio na javnoj d</w:t>
      </w:r>
      <w:r w:rsidR="00F32835">
        <w:t xml:space="preserve">ražbi održanoj dana </w:t>
      </w:r>
      <w:r w:rsidR="00F0146C">
        <w:t>04. srpnja</w:t>
      </w:r>
      <w:r w:rsidR="00F32835">
        <w:t xml:space="preserve"> </w:t>
      </w:r>
      <w:r>
        <w:t>201</w:t>
      </w:r>
      <w:r w:rsidR="00F0146C">
        <w:t>6</w:t>
      </w:r>
      <w:r>
        <w:t xml:space="preserve">. godine, čime su ostvarene pretpostavke za upis prava vlasništva u korist kupca </w:t>
      </w:r>
      <w:r w:rsidR="00F0146C" w:rsidRPr="00F0146C">
        <w:t>HRVOJ</w:t>
      </w:r>
      <w:r w:rsidR="00F0146C">
        <w:t>A</w:t>
      </w:r>
      <w:r w:rsidR="00F0146C" w:rsidRPr="00F0146C">
        <w:t xml:space="preserve"> BIĆANIĆ  iz Ogulina, Pešćenica 37, OIB 92209421809</w:t>
      </w:r>
      <w:r w:rsidR="00F0146C">
        <w:t xml:space="preserve"> </w:t>
      </w:r>
      <w:r>
        <w:t>i brisanja tereta sukladno rješenju o dosudi poslovni broj 7/St-</w:t>
      </w:r>
      <w:r w:rsidR="007135DD">
        <w:t>8</w:t>
      </w:r>
      <w:r w:rsidR="00F0146C">
        <w:t>03</w:t>
      </w:r>
      <w:r w:rsidR="00C06B03">
        <w:t>/201</w:t>
      </w:r>
      <w:r w:rsidR="00F0146C">
        <w:t>3</w:t>
      </w:r>
      <w:r w:rsidR="00C06B03">
        <w:t>-</w:t>
      </w:r>
      <w:r w:rsidR="00F0146C">
        <w:t>152</w:t>
      </w:r>
      <w:r w:rsidR="00C06B03">
        <w:t xml:space="preserve"> od</w:t>
      </w:r>
      <w:r w:rsidR="00F32835">
        <w:t xml:space="preserve"> </w:t>
      </w:r>
      <w:r w:rsidR="00F0146C">
        <w:t>05. srpnja</w:t>
      </w:r>
      <w:r w:rsidR="007135DD">
        <w:t xml:space="preserve"> </w:t>
      </w:r>
      <w:r w:rsidR="00F0146C">
        <w:t>2016</w:t>
      </w:r>
      <w:r>
        <w:t>. godine.</w:t>
      </w:r>
    </w:p>
    <w:p w:rsidRDefault="007135DD" w:rsidP="007135DD" w:rsidR="007135DD">
      <w:pPr>
        <w:ind w:firstLine="1440"/>
      </w:pPr>
    </w:p>
    <w:p w:rsidRDefault="00517A57" w:rsidP="00F0146C" w:rsidR="001A6516">
      <w:pPr>
        <w:jc w:val="center"/>
      </w:pPr>
      <w:r>
        <w:t xml:space="preserve">U Slavonskom Brodu, </w:t>
      </w:r>
      <w:r w:rsidR="00473936">
        <w:t>23</w:t>
      </w:r>
      <w:r w:rsidR="00E53645">
        <w:t>. rujna</w:t>
      </w:r>
      <w:r w:rsidR="007135DD">
        <w:t xml:space="preserve"> 2016</w:t>
      </w:r>
      <w:r w:rsidR="001A6516">
        <w:t>. godine</w:t>
      </w:r>
    </w:p>
    <w:p w:rsidRDefault="001A6516" w:rsidP="001A6516" w:rsidR="001A6516"/>
    <w:p w:rsidRDefault="001A6516" w:rsidP="001A6516" w:rsidR="001A6516">
      <w:r>
        <w:t xml:space="preserve">           </w:t>
      </w:r>
      <w:r w:rsidR="00E01810">
        <w:tab/>
      </w:r>
      <w:r w:rsidR="00E01810">
        <w:tab/>
      </w:r>
      <w:r w:rsidR="00E01810">
        <w:tab/>
      </w:r>
      <w:r w:rsidR="00E01810">
        <w:tab/>
      </w:r>
      <w:r w:rsidR="00E01810">
        <w:tab/>
      </w:r>
      <w:r w:rsidR="00E01810">
        <w:tab/>
      </w:r>
      <w:r w:rsidR="00E01810">
        <w:tab/>
      </w:r>
      <w:r w:rsidR="00E01810">
        <w:tab/>
      </w:r>
      <w:r w:rsidR="00253722">
        <w:t xml:space="preserve">  </w:t>
      </w:r>
      <w:r w:rsidR="00FA3047">
        <w:t xml:space="preserve">      </w:t>
      </w:r>
      <w:r w:rsidR="007A17C3">
        <w:t xml:space="preserve">  </w:t>
      </w:r>
      <w:r w:rsidR="00253722">
        <w:t xml:space="preserve"> </w:t>
      </w:r>
      <w:r>
        <w:t>Stečajna sutkinja:</w:t>
      </w:r>
    </w:p>
    <w:p w:rsidRDefault="001A6516" w:rsidP="001A6516" w:rsidR="007A17C3">
      <w:r>
        <w:t xml:space="preserve">                                      </w:t>
      </w:r>
      <w:r w:rsidR="007A17C3">
        <w:tab/>
      </w:r>
      <w:r w:rsidR="007A17C3">
        <w:tab/>
      </w:r>
      <w:r w:rsidR="007A17C3">
        <w:tab/>
      </w:r>
      <w:r w:rsidR="007A17C3">
        <w:tab/>
        <w:t xml:space="preserve">                       </w:t>
      </w:r>
      <w:r>
        <w:t xml:space="preserve"> </w:t>
      </w:r>
      <w:r w:rsidR="007135DD">
        <w:t xml:space="preserve">  </w:t>
      </w:r>
      <w:smartTag w:element="PersonName" w:uri="urn:schemas-microsoft-com:office:smarttags">
        <w:r>
          <w:t>Mirna Vujčić</w:t>
        </w:r>
      </w:smartTag>
    </w:p>
    <w:p w:rsidRDefault="001F5753" w:rsidP="001A6516" w:rsidR="001F5753"/>
    <w:p w:rsidRDefault="00A202AA" w:rsidP="001A6516" w:rsidR="0036670C" w:rsidRPr="00B311CD">
      <w:pPr>
        <w:rPr>
          <w:sz w:val="22"/>
          <w:szCs w:val="22"/>
        </w:rPr>
      </w:pPr>
      <w:r w:rsidRPr="00B311CD">
        <w:rPr>
          <w:sz w:val="22"/>
          <w:szCs w:val="22"/>
        </w:rPr>
        <w:t>1.Objaviti na mrežnoj stranici e-Oglasna ploča sudova</w:t>
      </w:r>
    </w:p>
    <w:p w:rsidRDefault="00A202AA" w:rsidP="001A6516" w:rsidR="001A6516" w:rsidRPr="00B311CD">
      <w:pPr>
        <w:rPr>
          <w:sz w:val="22"/>
          <w:szCs w:val="22"/>
        </w:rPr>
      </w:pPr>
      <w:r w:rsidRPr="00B311CD">
        <w:rPr>
          <w:sz w:val="22"/>
          <w:szCs w:val="22"/>
        </w:rPr>
        <w:t>2. Dostaviti radi obavijesti</w:t>
      </w:r>
      <w:r w:rsidR="001A6516" w:rsidRPr="00B311CD">
        <w:rPr>
          <w:sz w:val="22"/>
          <w:szCs w:val="22"/>
        </w:rPr>
        <w:t xml:space="preserve">: </w:t>
      </w:r>
    </w:p>
    <w:p w:rsidRDefault="00F32835" w:rsidP="00F32835" w:rsidR="00F32835" w:rsidRPr="00B311CD">
      <w:pPr>
        <w:rPr>
          <w:sz w:val="22"/>
          <w:szCs w:val="22"/>
        </w:rPr>
      </w:pPr>
      <w:r w:rsidRPr="00B311CD">
        <w:rPr>
          <w:sz w:val="22"/>
          <w:szCs w:val="22"/>
        </w:rPr>
        <w:t>-</w:t>
      </w:r>
      <w:r w:rsidR="004A72B3" w:rsidRPr="00B311CD">
        <w:rPr>
          <w:sz w:val="22"/>
          <w:szCs w:val="22"/>
        </w:rPr>
        <w:t xml:space="preserve">Kupcu </w:t>
      </w:r>
      <w:r w:rsidR="00F0146C" w:rsidRPr="00B311CD">
        <w:rPr>
          <w:sz w:val="22"/>
          <w:szCs w:val="22"/>
        </w:rPr>
        <w:t>Hrvoju Bićanić</w:t>
      </w:r>
      <w:r w:rsidRPr="00B311CD">
        <w:rPr>
          <w:sz w:val="22"/>
          <w:szCs w:val="22"/>
        </w:rPr>
        <w:t xml:space="preserve"> </w:t>
      </w:r>
    </w:p>
    <w:p w:rsidRDefault="001A6516" w:rsidP="001A6516" w:rsidR="001A6516" w:rsidRPr="00B311CD">
      <w:pPr>
        <w:rPr>
          <w:sz w:val="22"/>
          <w:szCs w:val="22"/>
        </w:rPr>
      </w:pPr>
      <w:r w:rsidRPr="00B311CD">
        <w:rPr>
          <w:sz w:val="22"/>
          <w:szCs w:val="22"/>
        </w:rPr>
        <w:t>- Ste</w:t>
      </w:r>
      <w:r w:rsidR="00E01810" w:rsidRPr="00B311CD">
        <w:rPr>
          <w:sz w:val="22"/>
          <w:szCs w:val="22"/>
        </w:rPr>
        <w:t>č</w:t>
      </w:r>
      <w:r w:rsidR="000616AC" w:rsidRPr="00B311CD">
        <w:rPr>
          <w:sz w:val="22"/>
          <w:szCs w:val="22"/>
        </w:rPr>
        <w:t>ajno</w:t>
      </w:r>
      <w:r w:rsidR="00F0146C" w:rsidRPr="00B311CD">
        <w:rPr>
          <w:sz w:val="22"/>
          <w:szCs w:val="22"/>
        </w:rPr>
        <w:t>j</w:t>
      </w:r>
      <w:r w:rsidR="000616AC" w:rsidRPr="00B311CD">
        <w:rPr>
          <w:sz w:val="22"/>
          <w:szCs w:val="22"/>
        </w:rPr>
        <w:t xml:space="preserve"> upravitelj</w:t>
      </w:r>
      <w:r w:rsidR="00F0146C" w:rsidRPr="00B311CD">
        <w:rPr>
          <w:sz w:val="22"/>
          <w:szCs w:val="22"/>
        </w:rPr>
        <w:t>ici Almi Opačak</w:t>
      </w:r>
    </w:p>
    <w:p w:rsidRDefault="001A6516" w:rsidP="001A6516" w:rsidR="001A6516" w:rsidRPr="00B311CD">
      <w:pPr>
        <w:rPr>
          <w:sz w:val="22"/>
          <w:szCs w:val="22"/>
        </w:rPr>
      </w:pPr>
      <w:r w:rsidRPr="00B311CD">
        <w:rPr>
          <w:sz w:val="22"/>
          <w:szCs w:val="22"/>
        </w:rPr>
        <w:t xml:space="preserve">- Zk. odjelu Općinskog suda </w:t>
      </w:r>
      <w:r w:rsidR="00F0146C" w:rsidRPr="00B311CD">
        <w:rPr>
          <w:sz w:val="22"/>
          <w:szCs w:val="22"/>
        </w:rPr>
        <w:t>u Puli</w:t>
      </w:r>
      <w:r w:rsidRPr="00B311CD">
        <w:rPr>
          <w:sz w:val="22"/>
          <w:szCs w:val="22"/>
        </w:rPr>
        <w:t xml:space="preserve"> zajedno s primjerkom rješenja o dosudi koje  </w:t>
      </w:r>
    </w:p>
    <w:p w:rsidRDefault="001A6516" w:rsidP="001A6516" w:rsidR="001A6516" w:rsidRPr="00B311CD">
      <w:pPr>
        <w:rPr>
          <w:sz w:val="22"/>
          <w:szCs w:val="22"/>
        </w:rPr>
      </w:pPr>
      <w:r w:rsidRPr="00B311CD">
        <w:rPr>
          <w:sz w:val="22"/>
          <w:szCs w:val="22"/>
        </w:rPr>
        <w:t xml:space="preserve">  sadržava klauzulu pravomoćnosti i popratnim dopisom</w:t>
      </w:r>
    </w:p>
    <w:p w:rsidRDefault="001A6516" w:rsidP="001A6516" w:rsidR="001A6516" w:rsidRPr="00B311CD">
      <w:pPr>
        <w:rPr>
          <w:sz w:val="22"/>
          <w:szCs w:val="22"/>
        </w:rPr>
      </w:pPr>
      <w:r w:rsidRPr="00B311CD">
        <w:rPr>
          <w:sz w:val="22"/>
          <w:szCs w:val="22"/>
        </w:rPr>
        <w:t xml:space="preserve">- primjerak rješenja o dosudi s klauzulom pravomoćnosti i potvrdom dostaviti i Poreznoj    </w:t>
      </w:r>
    </w:p>
    <w:p w:rsidRDefault="001A6516" w:rsidP="001A6516" w:rsidR="001A6516" w:rsidRPr="00B311CD">
      <w:pPr>
        <w:rPr>
          <w:sz w:val="22"/>
          <w:szCs w:val="22"/>
        </w:rPr>
      </w:pPr>
      <w:r w:rsidRPr="00B311CD">
        <w:rPr>
          <w:sz w:val="22"/>
          <w:szCs w:val="22"/>
        </w:rPr>
        <w:t xml:space="preserve">   upravi </w:t>
      </w:r>
      <w:r w:rsidR="00B311CD" w:rsidRPr="00B311CD">
        <w:rPr>
          <w:sz w:val="22"/>
          <w:szCs w:val="22"/>
        </w:rPr>
        <w:t>Pula</w:t>
      </w:r>
    </w:p>
    <w:sectPr w:rsidSect="00B876F2" w:rsidR="001A6516" w:rsidRPr="00B311C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341A" w:rsidR="00F2341A">
      <w:r>
        <w:separator/>
      </w:r>
    </w:p>
  </w:endnote>
  <w:endnote w:id="0" w:type="continuationSeparator">
    <w:p w:rsidRDefault="00F2341A" w:rsidR="00F234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341A" w:rsidR="00F2341A">
      <w:r>
        <w:separator/>
      </w:r>
    </w:p>
  </w:footnote>
  <w:footnote w:id="0" w:type="continuationSeparator">
    <w:p w:rsidRDefault="00F2341A" w:rsidR="00F234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02AA" w:rsidP="005F7FB8" w:rsidR="00A202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02AA" w:rsidR="00A202A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02AA" w:rsidP="005F7FB8" w:rsidR="00A202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11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202AA" w:rsidR="00A202A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616352"/>
    <w:multiLevelType w:val="hybridMultilevel"/>
    <w:tmpl w:val="8FB6DD88"/>
    <w:lvl w:tplc="67A225CC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6516"/>
    <w:rsid w:val="00015B2D"/>
    <w:rsid w:val="000247DE"/>
    <w:rsid w:val="000275EE"/>
    <w:rsid w:val="000616AC"/>
    <w:rsid w:val="000C0B1C"/>
    <w:rsid w:val="000C348D"/>
    <w:rsid w:val="000D427A"/>
    <w:rsid w:val="0010628D"/>
    <w:rsid w:val="00156F2D"/>
    <w:rsid w:val="001A6516"/>
    <w:rsid w:val="001B7790"/>
    <w:rsid w:val="001F5753"/>
    <w:rsid w:val="0020679F"/>
    <w:rsid w:val="00240DE4"/>
    <w:rsid w:val="00253722"/>
    <w:rsid w:val="002745C4"/>
    <w:rsid w:val="002C0E97"/>
    <w:rsid w:val="0032142C"/>
    <w:rsid w:val="00362B29"/>
    <w:rsid w:val="0036670C"/>
    <w:rsid w:val="003C5617"/>
    <w:rsid w:val="003F20CA"/>
    <w:rsid w:val="00430DEB"/>
    <w:rsid w:val="00443016"/>
    <w:rsid w:val="00473936"/>
    <w:rsid w:val="004860C4"/>
    <w:rsid w:val="004A72B3"/>
    <w:rsid w:val="004B6918"/>
    <w:rsid w:val="004C2AE6"/>
    <w:rsid w:val="00513122"/>
    <w:rsid w:val="00517A57"/>
    <w:rsid w:val="00551385"/>
    <w:rsid w:val="005E5235"/>
    <w:rsid w:val="005F1A7B"/>
    <w:rsid w:val="005F7FB8"/>
    <w:rsid w:val="00675194"/>
    <w:rsid w:val="0067756A"/>
    <w:rsid w:val="006807A9"/>
    <w:rsid w:val="00681831"/>
    <w:rsid w:val="006D2940"/>
    <w:rsid w:val="006E085D"/>
    <w:rsid w:val="006F5ED3"/>
    <w:rsid w:val="00704456"/>
    <w:rsid w:val="007135DD"/>
    <w:rsid w:val="00780C91"/>
    <w:rsid w:val="00790749"/>
    <w:rsid w:val="00790FE4"/>
    <w:rsid w:val="007A17C3"/>
    <w:rsid w:val="007A427E"/>
    <w:rsid w:val="007B58EC"/>
    <w:rsid w:val="00852BA9"/>
    <w:rsid w:val="00881B97"/>
    <w:rsid w:val="008C2055"/>
    <w:rsid w:val="008D502F"/>
    <w:rsid w:val="00911AEF"/>
    <w:rsid w:val="00961922"/>
    <w:rsid w:val="009F267D"/>
    <w:rsid w:val="00A202AA"/>
    <w:rsid w:val="00A601B1"/>
    <w:rsid w:val="00A9545C"/>
    <w:rsid w:val="00AA0538"/>
    <w:rsid w:val="00AA2C7A"/>
    <w:rsid w:val="00AA5350"/>
    <w:rsid w:val="00AB1934"/>
    <w:rsid w:val="00AB3C69"/>
    <w:rsid w:val="00AB58F6"/>
    <w:rsid w:val="00AF2ACF"/>
    <w:rsid w:val="00AF3CA4"/>
    <w:rsid w:val="00AF60F4"/>
    <w:rsid w:val="00B21065"/>
    <w:rsid w:val="00B311CD"/>
    <w:rsid w:val="00B760B8"/>
    <w:rsid w:val="00B80CFD"/>
    <w:rsid w:val="00B876F2"/>
    <w:rsid w:val="00BA1A4B"/>
    <w:rsid w:val="00BC4346"/>
    <w:rsid w:val="00BC48CB"/>
    <w:rsid w:val="00BD27B6"/>
    <w:rsid w:val="00C03D1B"/>
    <w:rsid w:val="00C06B03"/>
    <w:rsid w:val="00C73A9D"/>
    <w:rsid w:val="00CC1677"/>
    <w:rsid w:val="00CE0FCB"/>
    <w:rsid w:val="00D5508D"/>
    <w:rsid w:val="00E01810"/>
    <w:rsid w:val="00E30A4D"/>
    <w:rsid w:val="00E434EF"/>
    <w:rsid w:val="00E47D8D"/>
    <w:rsid w:val="00E53645"/>
    <w:rsid w:val="00EA18CE"/>
    <w:rsid w:val="00EA4002"/>
    <w:rsid w:val="00F0146C"/>
    <w:rsid w:val="00F2341A"/>
    <w:rsid w:val="00F32835"/>
    <w:rsid w:val="00F36E89"/>
    <w:rsid w:val="00F5443A"/>
    <w:rsid w:val="00F6742B"/>
    <w:rsid w:val="00F72272"/>
    <w:rsid w:val="00FA3047"/>
    <w:rsid w:val="00FA3999"/>
    <w:rsid w:val="00FB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876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876F2"/>
  </w:style>
  <w:style w:styleId="Tekstbalonia" w:type="paragraph">
    <w:name w:val="Balloon Text"/>
    <w:basedOn w:val="Normal"/>
    <w:link w:val="TekstbaloniaChar"/>
    <w:rsid w:val="004739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7393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0C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0CF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0CF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0CF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0CF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876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876F2"/>
  </w:style>
  <w:style w:styleId="Tekstbalonia" w:type="paragraph">
    <w:name w:val="Balloon Text"/>
    <w:basedOn w:val="Normal"/>
    <w:link w:val="TekstbaloniaChar"/>
    <w:rsid w:val="004739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7393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0C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0CF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0CF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0CF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0CF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POTVRDA</izvorni_sadrzaj>
    <derivirana_varijabla naziv="DomainObject.Primjedba_1">POTVRDA</derivirana_varijabla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2013.</izvorni_sadrzaj>
    <derivirana_varijabla naziv="DomainObject.Predmet.DatumOsnivanja_1">6.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St-803/2013</izvorni_sadrzaj>
    <derivirana_varijabla naziv="DomainObject.Predmet.OznakaBroj_1">St-803/2013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BIZI d. o. o. za trgovinu, ugostiteljstvo i poslovne usluge, uvoz-izvoz, SLAVONSKI BROD</izvorni_sadrzaj>
    <derivirana_varijabla naziv="DomainObject.Predmet.ProtustrankaFormated_1">  BIZI d. o. o. za trgovinu, ugostiteljstvo i poslovne usluge, uvoz-izvoz, SLAVONSKI BROD</derivirana_varijabla>
  </DomainObject.Predmet.ProtustrankaFormated>
  <DomainObject.Predmet.ProtustrankaFormatedOIB>
    <izvorni_sadrzaj>  BIZI d. o. o. za trgovinu, ugostiteljstvo i poslovne usluge, uvoz-izvoz, SLAVONSKI BROD, OIB 69715618327</izvorni_sadrzaj>
    <derivirana_varijabla naziv="DomainObject.Predmet.ProtustrankaFormatedOIB_1">  BIZI d. o. o. za trgovinu, ugostiteljstvo i poslovne usluge, uvoz-izvoz, SLAVONSKI BROD, OIB 69715618327</derivirana_varijabla>
  </DomainObject.Predmet.ProtustrankaFormatedOIB>
  <DomainObject.Predmet.ProtustrankaFormatedWithAdress>
    <izvorni_sadrzaj> BIZI d. o. o. za trgovinu, ugostiteljstvo i poslovne usluge, uvoz-izvoz, SLAVONSKI BROD, Krste Frankopana 16, Slavonski Brod</izvorni_sadrzaj>
    <derivirana_varijabla naziv="DomainObject.Predmet.ProtustrankaFormatedWithAdress_1"> BIZI d. o. o. za trgovinu, ugostiteljstvo i poslovne usluge, uvoz-izvoz, SLAVONSKI BROD, Krste Frankopana 16, Slavonski Brod</derivirana_varijabla>
  </DomainObject.Predmet.ProtustrankaFormatedWithAdress>
  <DomainObject.Predmet.ProtustrankaFormatedWithAdressOIB>
    <izvorni_sadrzaj> BIZI d. o. o. za trgovinu, ugostiteljstvo i poslovne usluge, uvoz-izvoz, SLAVONSKI BROD, OIB 69715618327, Krste Frankopana 16, Slavonski Brod</izvorni_sadrzaj>
    <derivirana_varijabla naziv="DomainObject.Predmet.ProtustrankaFormatedWithAdressOIB_1"> BIZI d. o. o. za trgovinu, ugostiteljstvo i poslovne usluge, uvoz-izvoz, SLAVONSKI BROD, OIB 69715618327, Krste Frankopana 16, Slavonski Brod</derivirana_varijabla>
  </DomainObject.Predmet.ProtustrankaFormatedWithAdressOIB>
  <DomainObject.Predmet.ProtustrankaWithAdress>
    <izvorni_sadrzaj>BIZI d. o. o. za trgovinu, ugostiteljstvo i poslovne usluge, uvoz-izvoz, SLAVONSKI BROD Krste Frankopana 16, Slavonski Brod</izvorni_sadrzaj>
    <derivirana_varijabla naziv="DomainObject.Predmet.ProtustrankaWithAdress_1">BIZI d. o. o. za trgovinu, ugostiteljstvo i poslovne usluge, uvoz-izvoz, SLAVONSKI BROD Krste Frankopana 16, Slavonski Brod</derivirana_varijabla>
  </DomainObject.Predmet.ProtustrankaWithAdress>
  <DomainObject.Predmet.ProtustrankaWithAdressOIB>
    <izvorni_sadrzaj>BIZI d. o. o. za trgovinu, ugostiteljstvo i poslovne usluge, uvoz-izvoz, SLAVONSKI BROD, OIB 69715618327, Krste Frankopana 16, Slavonski Brod</izvorni_sadrzaj>
    <derivirana_varijabla naziv="DomainObject.Predmet.ProtustrankaWithAdressOIB_1">BIZI d. o. o. za trgovinu, ugostiteljstvo i poslovne usluge, uvoz-izvoz, SLAVONSKI BROD, OIB 69715618327, Krste Frankopana 16, Slavonski Brod</derivirana_varijabla>
  </DomainObject.Predmet.ProtustrankaWithAdressOIB>
  <DomainObject.Predmet.ProtustrankaNazivFormated>
    <izvorni_sadrzaj>BIZI d. o. o. za trgovinu, ugostiteljstvo i poslovne usluge, uvoz-izvoz, SLAVONSKI BROD</izvorni_sadrzaj>
    <derivirana_varijabla naziv="DomainObject.Predmet.ProtustrankaNazivFormated_1">BIZI d. o. o. za trgovinu, ugostiteljstvo i poslovne usluge, uvoz-izvoz, SLAVONSKI BROD</derivirana_varijabla>
  </DomainObject.Predmet.ProtustrankaNazivFormated>
  <DomainObject.Predmet.ProtustrankaNazivFormatedOIB>
    <izvorni_sadrzaj>BIZI d. o. o. za trgovinu, ugostiteljstvo i poslovne usluge, uvoz-izvoz, SLAVONSKI BROD, OIB 69715618327</izvorni_sadrzaj>
    <derivirana_varijabla naziv="DomainObject.Predmet.ProtustrankaNazivFormatedOIB_1">BIZI d. o. o. za trgovinu, ugostiteljstvo i poslovne usluge, uvoz-izvoz, SLAVONSKI BROD, OIB 69715618327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 FINA -Regionalni centar  Osijek</izvorni_sadrzaj>
    <derivirana_varijabla naziv="DomainObject.Predmet.StrankaFormated_1">   FINA -Regionalni centar  Osijek</derivirana_varijabla>
  </DomainObject.Predmet.StrankaFormated>
  <DomainObject.Predmet.StrankaFormatedOIB>
    <izvorni_sadrzaj>   FINA -Regionalni centar  Osijek, OIB 85821130368</izvorni_sadrzaj>
    <derivirana_varijabla naziv="DomainObject.Predmet.StrankaFormatedOIB_1">   FINA -Regionalni centar  Osijek, OIB 85821130368</derivirana_varijabla>
  </DomainObject.Predmet.StrankaFormatedOIB>
  <DomainObject.Predmet.StrankaFormatedWithAdress>
    <izvorni_sadrzaj>  FINA -Regionalni centar  Osijek, Osijek</izvorni_sadrzaj>
    <derivirana_varijabla naziv="DomainObject.Predmet.StrankaFormatedWithAdress_1">  FINA -Regionalni centar  Osijek, Osijek</derivirana_varijabla>
  </DomainObject.Predmet.StrankaFormatedWithAdress>
  <DomainObject.Predmet.StrankaFormatedWithAdressOIB>
    <izvorni_sadrzaj>  FINA -Regionalni centar  Osijek, OIB 85821130368, Osijek</izvorni_sadrzaj>
    <derivirana_varijabla naziv="DomainObject.Predmet.StrankaFormatedWithAdressOIB_1">  FINA -Regionalni centar  Osijek, OIB 85821130368, Osijek</derivirana_varijabla>
  </DomainObject.Predmet.StrankaFormatedWithAdressOIB>
  <DomainObject.Predmet.StrankaWithAdress>
    <izvorni_sadrzaj> FINA -Regionalni centar  Osijek Osijek</izvorni_sadrzaj>
    <derivirana_varijabla naziv="DomainObject.Predmet.StrankaWithAdress_1"> FINA -Regionalni centar  Osijek Osijek</derivirana_varijabla>
  </DomainObject.Predmet.StrankaWithAdress>
  <DomainObject.Predmet.StrankaWithAdressOIB>
    <izvorni_sadrzaj> FINA -Regionalni centar  Osijek, OIB 85821130368, Osijek</izvorni_sadrzaj>
    <derivirana_varijabla naziv="DomainObject.Predmet.StrankaWithAdressOIB_1"> FINA -Regionalni centar  Osijek, OIB 85821130368, Osijek</derivirana_varijabla>
  </DomainObject.Predmet.StrankaWithAdressOIB>
  <DomainObject.Predmet.StrankaNazivFormated>
    <izvorni_sadrzaj> FINA -Regionalni centar  Osijek</izvorni_sadrzaj>
    <derivirana_varijabla naziv="DomainObject.Predmet.StrankaNazivFormated_1"> FINA -Regionalni centar  Osijek</derivirana_varijabla>
  </DomainObject.Predmet.StrankaNazivFormated>
  <DomainObject.Predmet.StrankaNazivFormatedOIB>
    <izvorni_sadrzaj> FINA -Regionalni centar  Osijek, OIB 85821130368</izvorni_sadrzaj>
    <derivirana_varijabla naziv="DomainObject.Predmet.StrankaNazivFormatedOIB_1"> FINA -Regionalni centar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 FINA -Regionalni centar  Osijek</item>
    </izvorni_sadrzaj>
    <derivirana_varijabla naziv="DomainObject.Predmet.StrankaListFormated_1">
      <item> FINA -Regionalni centar  Osijek</item>
    </derivirana_varijabla>
  </DomainObject.Predmet.StrankaListFormated>
  <DomainObject.Predmet.StrankaListFormatedOIB>
    <izvorni_sadrzaj>
      <item> FINA -Regionalni centar  Osijek, OIB 85821130368</item>
    </izvorni_sadrzaj>
    <derivirana_varijabla naziv="DomainObject.Predmet.StrankaListFormatedOIB_1">
      <item> FINA -Regionalni centar  Osijek, OIB 85821130368</item>
    </derivirana_varijabla>
  </DomainObject.Predmet.StrankaListFormatedOIB>
  <DomainObject.Predmet.StrankaListFormatedWithAdress>
    <izvorni_sadrzaj>
      <item> FINA -Regionalni centar  Osijek, Osijek</item>
    </izvorni_sadrzaj>
    <derivirana_varijabla naziv="DomainObject.Predmet.StrankaListFormatedWithAdress_1">
      <item> FINA -Regionalni centar  Osijek, Osijek</item>
    </derivirana_varijabla>
  </DomainObject.Predmet.StrankaListFormatedWithAdress>
  <DomainObject.Predmet.StrankaListFormatedWithAdressOIB>
    <izvorni_sadrzaj>
      <item> FINA -Regionalni centar  Osijek, OIB 85821130368, Osijek</item>
    </izvorni_sadrzaj>
    <derivirana_varijabla naziv="DomainObject.Predmet.StrankaListFormatedWithAdressOIB_1">
      <item> FINA -Regionalni centar  Osijek, OIB 85821130368, Osijek</item>
    </derivirana_varijabla>
  </DomainObject.Predmet.StrankaListFormatedWithAdressOIB>
  <DomainObject.Predmet.StrankaListNazivFormated>
    <izvorni_sadrzaj>
      <item> FINA -Regionalni centar  Osijek</item>
    </izvorni_sadrzaj>
    <derivirana_varijabla naziv="DomainObject.Predmet.StrankaListNazivFormated_1">
      <item> FINA -Regionalni centar  Osijek</item>
    </derivirana_varijabla>
  </DomainObject.Predmet.StrankaListNazivFormated>
  <DomainObject.Predmet.StrankaListNazivFormatedOIB>
    <izvorni_sadrzaj>
      <item> FINA -Regionalni centar  Osijek, OIB 85821130368</item>
    </izvorni_sadrzaj>
    <derivirana_varijabla naziv="DomainObject.Predmet.StrankaListNazivFormatedOIB_1">
      <item> FINA -Regionalni centar  Osijek, OIB 85821130368</item>
    </derivirana_varijabla>
  </DomainObject.Predmet.StrankaListNazivFormatedOIB>
  <DomainObject.Predmet.ProtuStrankaListFormated>
    <izvorni_sadrzaj>
      <item>BIZI d. o. o. za trgovinu, ugostiteljstvo i poslovne usluge, uvoz-izvoz, SLAVONSKI BROD</item>
    </izvorni_sadrzaj>
    <derivirana_varijabla naziv="DomainObject.Predmet.ProtuStrankaListFormated_1">
      <item>BIZI d. o. o. za trgovinu, ugostiteljstvo i poslovne usluge, uvoz-izvoz, SLAVONSKI BROD</item>
    </derivirana_varijabla>
  </DomainObject.Predmet.ProtuStrankaListFormated>
  <DomainObject.Predmet.ProtuStrankaListFormatedOIB>
    <izvorni_sadrzaj>
      <item>BIZI d. o. o. za trgovinu, ugostiteljstvo i poslovne usluge, uvoz-izvoz, SLAVONSKI BROD, OIB 69715618327</item>
    </izvorni_sadrzaj>
    <derivirana_varijabla naziv="DomainObject.Predmet.ProtuStrankaListFormatedOIB_1">
      <item>BIZI d. o. o. za trgovinu, ugostiteljstvo i poslovne usluge, uvoz-izvoz, SLAVONSKI BROD, OIB 69715618327</item>
    </derivirana_varijabla>
  </DomainObject.Predmet.ProtuStrankaListFormatedOIB>
  <DomainObject.Predmet.ProtuStrankaListFormatedWithAdress>
    <izvorni_sadrzaj>
      <item>BIZI d. o. o. za trgovinu, ugostiteljstvo i poslovne usluge, uvoz-izvoz, SLAVONSKI BROD, Krste Frankopana 16, Slavonski Brod</item>
    </izvorni_sadrzaj>
    <derivirana_varijabla naziv="DomainObject.Predmet.ProtuStrankaListFormatedWithAdress_1">
      <item>BIZI d. o. o. za trgovinu, ugostiteljstvo i poslovne usluge, uvoz-izvoz, SLAVONSKI BROD, Krste Frankopana 16, Slavonski Brod</item>
    </derivirana_varijabla>
  </DomainObject.Predmet.ProtuStrankaListFormatedWithAdress>
  <DomainObject.Predmet.ProtuStrankaListFormatedWithAdressOIB>
    <izvorni_sadrzaj>
      <item>BIZI d. o. o. za trgovinu, ugostiteljstvo i poslovne usluge, uvoz-izvoz, SLAVONSKI BROD, OIB 69715618327, Krste Frankopana 16, Slavonski Brod</item>
    </izvorni_sadrzaj>
    <derivirana_varijabla naziv="DomainObject.Predmet.ProtuStrankaListFormatedWithAdressOIB_1">
      <item>BIZI d. o. o. za trgovinu, ugostiteljstvo i poslovne usluge, uvoz-izvoz, SLAVONSKI BROD, OIB 69715618327, Krste Frankopana 16, Slavonski Brod</item>
    </derivirana_varijabla>
  </DomainObject.Predmet.ProtuStrankaListFormatedWithAdressOIB>
  <DomainObject.Predmet.ProtuStrankaListNazivFormated>
    <izvorni_sadrzaj>
      <item>BIZI d. o. o. za trgovinu, ugostiteljstvo i poslovne usluge, uvoz-izvoz, SLAVONSKI BROD</item>
    </izvorni_sadrzaj>
    <derivirana_varijabla naziv="DomainObject.Predmet.ProtuStrankaListNazivFormated_1">
      <item>BIZI d. o. o. za trgovinu, ugostiteljstvo i poslovne usluge, uvoz-izvoz, SLAVONSKI BROD</item>
    </derivirana_varijabla>
  </DomainObject.Predmet.ProtuStrankaListNazivFormated>
  <DomainObject.Predmet.ProtuStrankaListNazivFormatedOIB>
    <izvorni_sadrzaj>
      <item>BIZI d. o. o. za trgovinu, ugostiteljstvo i poslovne usluge, uvoz-izvoz, SLAVONSKI BROD, OIB 69715618327</item>
    </izvorni_sadrzaj>
    <derivirana_varijabla naziv="DomainObject.Predmet.ProtuStrankaListNazivFormatedOIB_1">
      <item>BIZI d. o. o. za trgovinu, ugostiteljstvo i poslovne usluge, uvoz-izvoz, SLAVONSKI BROD, OIB 69715618327</item>
    </derivirana_varijabla>
  </DomainObject.Predmet.ProtuStrankaListNazivFormatedOIB>
  <DomainObject.Predmet.OstaliListFormated>
    <izvorni_sadrzaj>
      <item>MARKO TOMAS</item>
      <item>Alma Opačak</item>
      <item>Vesna Lazarić</item>
      <item>Ružica Zmaić, predstavnica</item>
      <item>Zlatko Tomas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</izvorni_sadrzaj>
    <derivirana_varijabla naziv="DomainObject.Predmet.OstaliListFormated_1">
      <item>MARKO TOMAS</item>
      <item>Alma Opačak</item>
      <item>Vesna Lazarić</item>
      <item>Ružica Zmaić, predstavnica</item>
      <item>Zlatko Tomas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</derivirana_varijabla>
  </DomainObject.Predmet.OstaliListFormated>
  <DomainObject.Predmet.OstaliListFormatedOIB>
    <izvorni_sadrzaj>
      <item>MARKO TOMAS</item>
      <item>Alma Opačak, OIB 36068029114</item>
      <item>Vesna Lazarić</item>
      <item>Ružica Zmaić, predstavnica</item>
      <item>Zlatko Tomas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</izvorni_sadrzaj>
    <derivirana_varijabla naziv="DomainObject.Predmet.OstaliListFormatedOIB_1">
      <item>MARKO TOMAS</item>
      <item>Alma Opačak, OIB 36068029114</item>
      <item>Vesna Lazarić</item>
      <item>Ružica Zmaić, predstavnica</item>
      <item>Zlatko Tomas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</derivirana_varijabla>
  </DomainObject.Predmet.OstaliListFormatedOIB>
  <DomainObject.Predmet.OstaliListFormatedWithAdress>
    <izvorni_sadrzaj>
      <item>MARKO TOMAS, J. KOZARCA 9, 35000 Slavonski Brod</item>
      <item>Alma Opačak, A. Cesarca, 35000 Slavonski Brod</item>
      <item>Vesna Lazarić, Naselje Slavonija II 4/2, 35000 Slavonski Brod</item>
      <item>Ružica Zmaić, predstavnica, Naselje Slavonija I 1/1, 35000 Slavonski Brod</item>
      <item>Zlatko Tomas, Josipa Kozarca 9,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Krste Frankopana 16, 35000 Slavonski Brod</item>
      <item>Krešimir Kmet</item>
      <item>Silva Poljanec</item>
      <item>Hrvoje Bićanić, Pešćenica 37, 47300 Ogulin</item>
      <item>Odvjetničko društvo Hanžeković &amp; Partneri društvo s ograničenom odgovornošću, Radnička Cesta 22, 10000 Zagreb</item>
      <item>Ivan Nožina</item>
    </izvorni_sadrzaj>
    <derivirana_varijabla naziv="DomainObject.Predmet.OstaliListFormatedWithAdress_1">
      <item>MARKO TOMAS, J. KOZARCA 9, 35000 Slavonski Brod</item>
      <item>Alma Opačak, A. Cesarca, 35000 Slavonski Brod</item>
      <item>Vesna Lazarić, Naselje Slavonija II 4/2, 35000 Slavonski Brod</item>
      <item>Ružica Zmaić, predstavnica, Naselje Slavonija I 1/1, 35000 Slavonski Brod</item>
      <item>Zlatko Tomas, Josipa Kozarca 9,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Krste Frankopana 16, 35000 Slavonski Brod</item>
      <item>Krešimir Kmet</item>
      <item>Silva Poljanec</item>
      <item>Hrvoje Bićanić, Pešćenica 37, 47300 Ogulin</item>
      <item>Odvjetničko društvo Hanžeković &amp; Partneri društvo s ograničenom odgovornošću, Radnička Cesta 22, 10000 Zagreb</item>
      <item>Ivan Nožina</item>
    </derivirana_varijabla>
  </DomainObject.Predmet.OstaliListFormatedWithAdress>
  <DomainObject.Predmet.OstaliListFormatedWithAdressOIB>
    <izvorni_sadrzaj>
      <item>MARKO TOMAS, J. KOZARCA 9, 35000 Slavonski Brod</item>
      <item>Alma Opačak, OIB 36068029114, A. Cesarca, 35000 Slavonski Brod</item>
      <item>Vesna Lazarić, Naselje Slavonija II 4/2, 35000 Slavonski Brod</item>
      <item>Ružica Zmaić, predstavnica, Naselje Slavonija I 1/1, 35000 Slavonski Brod</item>
      <item>Zlatko Tomas, Josipa Kozarca 9,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OIB 83194660110, Krste Frankopana 16, 35000 Slavonski Brod</item>
      <item>Krešimir Kmet</item>
      <item>Silva Poljanec</item>
      <item>Hrvoje Bićanić, OIB 92209421809, Pešćenica 37, 47300 Ogulin</item>
      <item>Odvjetničko društvo Hanžeković &amp; Partneri društvo s ograničenom odgovornošću, OIB 85127306373, Radnička Cesta 22, 10000 Zagreb</item>
      <item>Ivan Nožina</item>
    </izvorni_sadrzaj>
    <derivirana_varijabla naziv="DomainObject.Predmet.OstaliListFormatedWithAdressOIB_1">
      <item>MARKO TOMAS, J. KOZARCA 9, 35000 Slavonski Brod</item>
      <item>Alma Opačak, OIB 36068029114, A. Cesarca, 35000 Slavonski Brod</item>
      <item>Vesna Lazarić, Naselje Slavonija II 4/2, 35000 Slavonski Brod</item>
      <item>Ružica Zmaić, predstavnica, Naselje Slavonija I 1/1, 35000 Slavonski Brod</item>
      <item>Zlatko Tomas, Josipa Kozarca 9,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OIB 83194660110, Krste Frankopana 16, 35000 Slavonski Brod</item>
      <item>Krešimir Kmet</item>
      <item>Silva Poljanec</item>
      <item>Hrvoje Bićanić, OIB 92209421809, Pešćenica 37, 47300 Ogulin</item>
      <item>Odvjetničko društvo Hanžeković &amp; Partneri društvo s ograničenom odgovornošću, OIB 85127306373, Radnička Cesta 22, 10000 Zagreb</item>
      <item>Ivan Nožina</item>
    </derivirana_varijabla>
  </DomainObject.Predmet.OstaliListFormatedWithAdressOIB>
  <DomainObject.Predmet.OstaliListNazivFormated>
    <izvorni_sadrzaj>
      <item>MARKO TOMAS</item>
      <item>Alma Opačak</item>
      <item>Vesna Lazarić</item>
      <item>Ružica Zmaić, predstavnica</item>
      <item>Zlatko Tomas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</izvorni_sadrzaj>
    <derivirana_varijabla naziv="DomainObject.Predmet.OstaliListNazivFormated_1">
      <item>MARKO TOMAS</item>
      <item>Alma Opačak</item>
      <item>Vesna Lazarić</item>
      <item>Ružica Zmaić, predstavnica</item>
      <item>Zlatko Tomas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</derivirana_varijabla>
  </DomainObject.Predmet.OstaliListNazivFormated>
  <DomainObject.Predmet.OstaliListNazivFormatedOIB>
    <izvorni_sadrzaj>
      <item>MARKO TOMAS</item>
      <item>Alma Opačak, OIB 36068029114</item>
      <item>Vesna Lazarić</item>
      <item>Ružica Zmaić, predstavnica</item>
      <item>Zlatko Tomas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</izvorni_sadrzaj>
    <derivirana_varijabla naziv="DomainObject.Predmet.OstaliListNazivFormatedOIB_1">
      <item>MARKO TOMAS</item>
      <item>Alma Opačak, OIB 36068029114</item>
      <item>Vesna Lazarić</item>
      <item>Ružica Zmaić, predstavnica</item>
      <item>Zlatko Tomas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 FINA -Regionalni centar  Osijek</izvorni_sadrzaj>
    <derivirana_varijabla naziv="DomainObject.Predmet.StrankaIDrugi_1"> FINA -Regionalni centar  Osijek</derivirana_varijabla>
  </DomainObject.Predmet.StrankaIDrugi>
  <DomainObject.Predmet.ProtustrankaIDrugi>
    <izvorni_sadrzaj>BIZI d. o. o. za trgovinu, ugostiteljstvo i poslovne usluge, uvoz-izvoz, SLAVONSKI BROD</izvorni_sadrzaj>
    <derivirana_varijabla naziv="DomainObject.Predmet.ProtustrankaIDrugi_1">BIZI d. o. o. za trgovinu, ugostiteljstvo i poslovne usluge, uvoz-izvoz, SLAVONSKI BROD</derivirana_varijabla>
  </DomainObject.Predmet.ProtustrankaIDrugi>
  <DomainObject.Predmet.StrankaIDrugiAdressOIB>
    <izvorni_sadrzaj> FINA -Regionalni centar  Osijek, OIB 85821130368, Osijek</izvorni_sadrzaj>
    <derivirana_varijabla naziv="DomainObject.Predmet.StrankaIDrugiAdressOIB_1"> FINA -Regionalni centar  Osijek, OIB 85821130368, Osijek</derivirana_varijabla>
  </DomainObject.Predmet.StrankaIDrugiAdressOIB>
  <DomainObject.Predmet.ProtustrankaIDrugiAdressOIB>
    <izvorni_sadrzaj>BIZI d. o. o. za trgovinu, ugostiteljstvo i poslovne usluge, uvoz-izvoz, SLAVONSKI BROD, OIB 69715618327, Krste Frankopana 16, Slavonski Brod</izvorni_sadrzaj>
    <derivirana_varijabla naziv="DomainObject.Predmet.ProtustrankaIDrugiAdressOIB_1">BIZI d. o. o. za trgovinu, ugostiteljstvo i poslovne usluge, uvoz-izvoz, SLAVONSKI BROD, OIB 69715618327, Krste Frankopana 16,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BIZI d. o. o. za trgovinu, ugostiteljstvo i poslovne usluge, uvoz-izvoz, SLAVONSKI BROD</item>
      <item> FINA -Regionalni centar  Osijek</item>
      <item>MARKO TOMAS</item>
      <item>Alma Opačak</item>
      <item>Vesna Lazarić</item>
      <item>Ružica Zmaić, predstavnica</item>
      <item>Zlatko Tomas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</izvorni_sadrzaj>
    <derivirana_varijabla naziv="DomainObject.Predmet.SudioniciListNaziv_1">
      <item>BIZI d. o. o. za trgovinu, ugostiteljstvo i poslovne usluge, uvoz-izvoz, SLAVONSKI BROD</item>
      <item> FINA -Regionalni centar  Osijek</item>
      <item>MARKO TOMAS</item>
      <item>Alma Opačak</item>
      <item>Vesna Lazarić</item>
      <item>Ružica Zmaić, predstavnica</item>
      <item>Zlatko Tomas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</derivirana_varijabla>
  </DomainObject.Predmet.SudioniciListNaziv>
  <DomainObject.Predmet.SudioniciListAdressOIB>
    <izvorni_sadrzaj>
      <item>BIZI d. o. o. za trgovinu, ugostiteljstvo i poslovne usluge, uvoz-izvoz, SLAVONSKI BROD, OIB 69715618327, Krste Frankopana 16,Slavonski Brod</item>
      <item> FINA -Regionalni centar  Osijek, OIB 85821130368, Osijek</item>
      <item>MARKO TOMAS, J. KOZARCA 9,35000 Slavonski Brod</item>
      <item>Alma Opačak, OIB 36068029114, A. Cesarca,35000 Slavonski Brod</item>
      <item>Vesna Lazarić, Naselje Slavonija II 4/2,35000 Slavonski Brod</item>
      <item>Ružica Zmaić, predstavnica, Naselje Slavonija I 1/1,35000 Slavonski Brod</item>
      <item>Zlatko Tomas, Josipa Kozarca 9,35000 Slavonski Brod</item>
      <item>Mira Jelčić</item>
      <item>Vlatka Berketa, Pilareva 18,35000 Slavonski Brod</item>
      <item>Mijo Kladarić</item>
      <item>Zagrebačka banka d.d., Paromlinska 2,10000 Zagreb</item>
      <item>ŽDO Građansko-upravni odjel, Županijska 6,35000 Slavonski Brod</item>
      <item>Gabriel Zovak</item>
      <item>Vjekoslav Skakalo</item>
      <item>Zlatko Boras, OIB 83194660110, Krste Frankopana 16,35000 Slavonski Brod</item>
      <item>Krešimir Kmet</item>
      <item>Silva Poljanec</item>
      <item>Hrvoje Bićanić, OIB 92209421809, Pešćenica 37,47300 Ogulin</item>
      <item>Odvjetničko društvo Hanžeković &amp; Partneri društvo s ograničenom odgovornošću, OIB 85127306373, Radnička Cesta 22,10000 Zagreb</item>
      <item>Ivan Nožina</item>
    </izvorni_sadrzaj>
    <derivirana_varijabla naziv="DomainObject.Predmet.SudioniciListAdressOIB_1">
      <item>BIZI d. o. o. za trgovinu, ugostiteljstvo i poslovne usluge, uvoz-izvoz, SLAVONSKI BROD, OIB 69715618327, Krste Frankopana 16,Slavonski Brod</item>
      <item> FINA -Regionalni centar  Osijek, OIB 85821130368, Osijek</item>
      <item>MARKO TOMAS, J. KOZARCA 9,35000 Slavonski Brod</item>
      <item>Alma Opačak, OIB 36068029114, A. Cesarca,35000 Slavonski Brod</item>
      <item>Vesna Lazarić, Naselje Slavonija II 4/2,35000 Slavonski Brod</item>
      <item>Ružica Zmaić, predstavnica, Naselje Slavonija I 1/1,35000 Slavonski Brod</item>
      <item>Zlatko Tomas, Josipa Kozarca 9,35000 Slavonski Brod</item>
      <item>Mira Jelčić</item>
      <item>Vlatka Berketa, Pilareva 18,35000 Slavonski Brod</item>
      <item>Mijo Kladarić</item>
      <item>Zagrebačka banka d.d., Paromlinska 2,10000 Zagreb</item>
      <item>ŽDO Građansko-upravni odjel, Županijska 6,35000 Slavonski Brod</item>
      <item>Gabriel Zovak</item>
      <item>Vjekoslav Skakalo</item>
      <item>Zlatko Boras, OIB 83194660110, Krste Frankopana 16,35000 Slavonski Brod</item>
      <item>Krešimir Kmet</item>
      <item>Silva Poljanec</item>
      <item>Hrvoje Bićanić, OIB 92209421809, Pešćenica 37,47300 Ogulin</item>
      <item>Odvjetničko društvo Hanžeković &amp; Partneri društvo s ograničenom odgovornošću, OIB 85127306373, Radnička Cesta 22,10000 Zagreb</item>
      <item>Ivan Nožina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69715618327</item>
      <item>, OIB 85821130368</item>
      <item>, OIB null</item>
      <item>, OIB 36068029114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83194660110</item>
      <item>, OIB null</item>
      <item>, OIB null</item>
      <item>, OIB 92209421809</item>
      <item>, OIB 85127306373</item>
      <item>, OIB null</item>
    </izvorni_sadrzaj>
    <derivirana_varijabla naziv="DomainObject.Predmet.SudioniciListNazivOIB_1">
      <item>, OIB 69715618327</item>
      <item>, OIB 85821130368</item>
      <item>, OIB null</item>
      <item>, OIB 36068029114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83194660110</item>
      <item>, OIB null</item>
      <item>, OIB null</item>
      <item>, OIB 92209421809</item>
      <item>, OIB 85127306373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319</properties:Words>
  <properties:Characters>1733</properties:Characters>
  <properties:Lines>48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                                                                  </vt:lpstr>
    </vt:vector>
  </properties:TitlesOfParts>
  <properties:LinksUpToDate>false</properties:LinksUpToDate>
  <properties:CharactersWithSpaces>2260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2016-09-23T08:32:00Z</dcterms:created>
  <dc:creator>alet</dc:creator>
  <dc:description/>
  <cp:keywords/>
  <cp:lastModifiedBy>wsadmin</cp:lastModifiedBy>
  <cp:lastPrinted>2016-09-23T08:19:00Z</cp:lastPrinted>
  <dcterms:modified xmlns:xsi="http://www.w3.org/2001/XMLSchema-instance" xsi:type="dcterms:W3CDTF">2016-09-23T08:32:00Z</dcterms:modified>
  <cp:revision>4</cp:revision>
  <dc:subject/>
  <dc:title>REPUBLIKA HRVATSKA                                                                   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