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27c4ecc" w14:paraId="27c4ecc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1</w:t>
      </w:r>
      <w:r w:rsidR="00AB7592">
        <w:t>8</w:t>
      </w:r>
      <w:r w:rsidR="005A2538" w:rsidRPr="00361DEF">
        <w:t xml:space="preserve"> St-</w:t>
      </w:r>
      <w:r w:rsidR="0084088D">
        <w:t>977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Augustinu </w:t>
      </w:r>
      <w:proofErr w:type="spellStart"/>
      <w:r w:rsidR="00AB7592">
        <w:t>Jalšovec</w:t>
      </w:r>
      <w:proofErr w:type="spellEnd"/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84088D">
        <w:t>K.A.G.I. j.d.o.o.</w:t>
      </w:r>
      <w:r w:rsidR="00111574">
        <w:t xml:space="preserve"> za </w:t>
      </w:r>
      <w:r w:rsidR="0084088D">
        <w:t>građevinarstvo</w:t>
      </w:r>
      <w:r w:rsidR="007E0DEB">
        <w:t>,</w:t>
      </w:r>
      <w:r w:rsidR="002B40D7">
        <w:t xml:space="preserve"> </w:t>
      </w:r>
      <w:r>
        <w:t xml:space="preserve">MBS: </w:t>
      </w:r>
      <w:r w:rsidR="0084088D">
        <w:t>030175390</w:t>
      </w:r>
      <w:r>
        <w:t xml:space="preserve">, OIB: </w:t>
      </w:r>
      <w:r w:rsidR="0084088D">
        <w:t>34845487034</w:t>
      </w:r>
      <w:r w:rsidR="00B05FE1">
        <w:t>,</w:t>
      </w:r>
      <w:r>
        <w:t xml:space="preserve"> </w:t>
      </w:r>
      <w:r w:rsidR="0084088D">
        <w:t>Suza</w:t>
      </w:r>
      <w:r w:rsidR="00BE62C6">
        <w:t xml:space="preserve">, </w:t>
      </w:r>
      <w:proofErr w:type="spellStart"/>
      <w:r w:rsidR="0084088D">
        <w:t>Košut</w:t>
      </w:r>
      <w:proofErr w:type="spellEnd"/>
      <w:r w:rsidR="0084088D">
        <w:t xml:space="preserve"> Lajoša 43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541D38">
        <w:t>20</w:t>
      </w:r>
      <w:r w:rsidR="0001088C">
        <w:t>. srpnja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8B5933">
        <w:t xml:space="preserve">K.A.G.I. j.d.o.o. za građevinarstvo, MBS: 030175390, OIB: 34845487034, Suza, </w:t>
      </w:r>
      <w:proofErr w:type="spellStart"/>
      <w:r w:rsidR="008B5933">
        <w:t>Košut</w:t>
      </w:r>
      <w:proofErr w:type="spellEnd"/>
      <w:r w:rsidR="008B5933">
        <w:t xml:space="preserve"> Lajoša 43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8B5933">
        <w:t>18.655,60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D640E7">
        <w:t xml:space="preserve">Ištvan </w:t>
      </w:r>
      <w:proofErr w:type="spellStart"/>
      <w:r w:rsidR="00D640E7">
        <w:t>Šipoš</w:t>
      </w:r>
      <w:proofErr w:type="spellEnd"/>
      <w:r w:rsidR="001C29A0">
        <w:t xml:space="preserve">, </w:t>
      </w:r>
      <w:r w:rsidR="00FD4C38">
        <w:t xml:space="preserve">OIB: </w:t>
      </w:r>
      <w:r w:rsidR="00D640E7">
        <w:t>55374281065</w:t>
      </w:r>
      <w:r w:rsidR="005137D3">
        <w:t xml:space="preserve">, </w:t>
      </w:r>
      <w:r w:rsidR="00D640E7">
        <w:t xml:space="preserve">Austrija, </w:t>
      </w:r>
      <w:proofErr w:type="spellStart"/>
      <w:r w:rsidR="00D640E7">
        <w:t>Laakirchen</w:t>
      </w:r>
      <w:proofErr w:type="spellEnd"/>
      <w:r w:rsidR="00D640E7">
        <w:t xml:space="preserve">, Dr. </w:t>
      </w:r>
      <w:proofErr w:type="spellStart"/>
      <w:r w:rsidR="00D640E7">
        <w:t>Mitterbauer</w:t>
      </w:r>
      <w:proofErr w:type="spellEnd"/>
      <w:r w:rsidR="00D640E7">
        <w:t>-</w:t>
      </w:r>
      <w:proofErr w:type="spellStart"/>
      <w:r w:rsidR="00D640E7">
        <w:t>strasse</w:t>
      </w:r>
      <w:proofErr w:type="spellEnd"/>
      <w:r w:rsidR="00D640E7">
        <w:t xml:space="preserve"> 13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6B0EAE">
        <w:t>977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41D38">
        <w:t>20</w:t>
      </w:r>
      <w:r w:rsidR="00361DEF">
        <w:t xml:space="preserve">. </w:t>
      </w:r>
      <w:r w:rsidR="0001088C">
        <w:t>srpn</w:t>
      </w:r>
      <w:r w:rsidR="00361DEF">
        <w:t>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AD66B7">
        <w:t>25</w:t>
      </w:r>
      <w:r w:rsidR="00361DEF">
        <w:t>/</w:t>
      </w:r>
      <w:r w:rsidR="00541D38">
        <w:t>10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    Augustin </w:t>
      </w:r>
      <w:proofErr w:type="spellStart"/>
      <w:r w:rsidR="00541D38">
        <w:t>Jalšovec</w:t>
      </w:r>
      <w:proofErr w:type="spellEnd"/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1DE" w:rsidP="00D95CE2" w:rsidR="001B11DE">
      <w:r>
        <w:separator/>
      </w:r>
    </w:p>
  </w:endnote>
  <w:endnote w:id="0" w:type="continuationSeparator">
    <w:p w:rsidRDefault="001B11DE" w:rsidP="00D95CE2" w:rsidR="001B1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1DE" w:rsidP="00D95CE2" w:rsidR="001B11DE">
      <w:r>
        <w:separator/>
      </w:r>
    </w:p>
  </w:footnote>
  <w:footnote w:id="0" w:type="continuationSeparator">
    <w:p w:rsidRDefault="001B11DE" w:rsidP="00D95CE2" w:rsidR="001B11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716CD"/>
    <w:rsid w:val="00173293"/>
    <w:rsid w:val="00190F3D"/>
    <w:rsid w:val="001921EC"/>
    <w:rsid w:val="001B11DE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698F"/>
    <w:rsid w:val="003858E9"/>
    <w:rsid w:val="003865F5"/>
    <w:rsid w:val="00387E05"/>
    <w:rsid w:val="003908EC"/>
    <w:rsid w:val="00392CDE"/>
    <w:rsid w:val="003A77B8"/>
    <w:rsid w:val="003D7115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20974"/>
    <w:rsid w:val="00630400"/>
    <w:rsid w:val="006320D2"/>
    <w:rsid w:val="00632DEA"/>
    <w:rsid w:val="006414F4"/>
    <w:rsid w:val="0065123C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0DEB"/>
    <w:rsid w:val="007E443F"/>
    <w:rsid w:val="008169C7"/>
    <w:rsid w:val="00820EAB"/>
    <w:rsid w:val="008241A3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6610"/>
    <w:rsid w:val="00A01CFE"/>
    <w:rsid w:val="00A04818"/>
    <w:rsid w:val="00A15B34"/>
    <w:rsid w:val="00A31BD1"/>
    <w:rsid w:val="00A324F9"/>
    <w:rsid w:val="00A40537"/>
    <w:rsid w:val="00A4743F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AE49B7"/>
    <w:rsid w:val="00B05FE1"/>
    <w:rsid w:val="00B153E2"/>
    <w:rsid w:val="00B6125C"/>
    <w:rsid w:val="00B81691"/>
    <w:rsid w:val="00B81BF6"/>
    <w:rsid w:val="00BA1989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E42342"/>
    <w:rsid w:val="00E63D95"/>
    <w:rsid w:val="00E65B69"/>
    <w:rsid w:val="00E958F4"/>
    <w:rsid w:val="00E96B36"/>
    <w:rsid w:val="00E973A0"/>
    <w:rsid w:val="00EA23B7"/>
    <w:rsid w:val="00EB6ED0"/>
    <w:rsid w:val="00EF1A85"/>
    <w:rsid w:val="00EF7D7D"/>
    <w:rsid w:val="00F254BB"/>
    <w:rsid w:val="00F264FF"/>
    <w:rsid w:val="00F27116"/>
    <w:rsid w:val="00F57A94"/>
    <w:rsid w:val="00F6107B"/>
    <w:rsid w:val="00F7030E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4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9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9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9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9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4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9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9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9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9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St-977/2018</izvorni_sadrzaj>
    <derivirana_varijabla naziv="DomainObject.Predmet.OznakaBroj_1">St-977/2018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K.A.G.I. j.d.o.o. za građevinarstvo</izvorni_sadrzaj>
    <derivirana_varijabla naziv="DomainObject.Predmet.ProtustrankaFormated_1">  K.A.G.I. j.d.o.o. za građevinarstvo</derivirana_varijabla>
  </DomainObject.Predmet.ProtustrankaFormated>
  <DomainObject.Predmet.ProtustrankaFormatedOIB>
    <izvorni_sadrzaj>  K.A.G.I. j.d.o.o. za građevinarstvo, OIB 34845487034</izvorni_sadrzaj>
    <derivirana_varijabla naziv="DomainObject.Predmet.ProtustrankaFormatedOIB_1">  K.A.G.I. j.d.o.o. za građevinarstvo, OIB 34845487034</derivirana_varijabla>
  </DomainObject.Predmet.ProtustrankaFormatedOIB>
  <DomainObject.Predmet.ProtustrankaFormatedWithAdress>
    <izvorni_sadrzaj> K.A.G.I. j.d.o.o. za građevinarstvo, Košut Lajoša 43, 31309 Suza</izvorni_sadrzaj>
    <derivirana_varijabla naziv="DomainObject.Predmet.ProtustrankaFormatedWithAdress_1"> K.A.G.I. j.d.o.o. za građevinarstvo, Košut Lajoša 43, 31309 Suza</derivirana_varijabla>
  </DomainObject.Predmet.ProtustrankaFormatedWithAdress>
  <DomainObject.Predmet.ProtustrankaFormatedWithAdressOIB>
    <izvorni_sadrzaj> K.A.G.I. j.d.o.o. za građevinarstvo, OIB 34845487034, Košut Lajoša 43, 31309 Suza</izvorni_sadrzaj>
    <derivirana_varijabla naziv="DomainObject.Predmet.ProtustrankaFormatedWithAdressOIB_1"> K.A.G.I. j.d.o.o. za građevinarstvo, OIB 34845487034, Košut Lajoša 43, 31309 Suza</derivirana_varijabla>
  </DomainObject.Predmet.ProtustrankaFormatedWithAdressOIB>
  <DomainObject.Predmet.ProtustrankaWithAdress>
    <izvorni_sadrzaj>K.A.G.I. j.d.o.o. za građevinarstvo Košut Lajoša 43, 31309 Suza</izvorni_sadrzaj>
    <derivirana_varijabla naziv="DomainObject.Predmet.ProtustrankaWithAdress_1">K.A.G.I. j.d.o.o. za građevinarstvo Košut Lajoša 43, 31309 Suza</derivirana_varijabla>
  </DomainObject.Predmet.ProtustrankaWithAdress>
  <DomainObject.Predmet.ProtustrankaWithAdressOIB>
    <izvorni_sadrzaj>K.A.G.I. j.d.o.o. za građevinarstvo, OIB 34845487034, Košut Lajoša 43, 31309 Suza</izvorni_sadrzaj>
    <derivirana_varijabla naziv="DomainObject.Predmet.ProtustrankaWithAdressOIB_1">K.A.G.I. j.d.o.o. za građevinarstvo, OIB 34845487034, Košut Lajoša 43, 31309 Suza</derivirana_varijabla>
  </DomainObject.Predmet.ProtustrankaWithAdressOIB>
  <DomainObject.Predmet.ProtustrankaNazivFormated>
    <izvorni_sadrzaj>K.A.G.I. j.d.o.o. za građevinarstvo</izvorni_sadrzaj>
    <derivirana_varijabla naziv="DomainObject.Predmet.ProtustrankaNazivFormated_1">K.A.G.I. j.d.o.o. za građevinarstvo</derivirana_varijabla>
  </DomainObject.Predmet.ProtustrankaNazivFormated>
  <DomainObject.Predmet.ProtustrankaNazivFormatedOIB>
    <izvorni_sadrzaj>K.A.G.I. j.d.o.o. za građevinarstvo, OIB 34845487034</izvorni_sadrzaj>
    <derivirana_varijabla naziv="DomainObject.Predmet.ProtustrankaNazivFormatedOIB_1">K.A.G.I. j.d.o.o. za građevinarstvo, OIB 34845487034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K.A.G.I. j.d.o.o. za građevinarstvo</item>
    </izvorni_sadrzaj>
    <derivirana_varijabla naziv="DomainObject.Predmet.ProtuStrankaListFormated_1">
      <item>K.A.G.I. j.d.o.o. za građevinarstvo</item>
    </derivirana_varijabla>
  </DomainObject.Predmet.ProtuStrankaListFormated>
  <DomainObject.Predmet.ProtuStrankaListFormatedOIB>
    <izvorni_sadrzaj>
      <item>K.A.G.I. j.d.o.o. za građevinarstvo, OIB 34845487034</item>
    </izvorni_sadrzaj>
    <derivirana_varijabla naziv="DomainObject.Predmet.ProtuStrankaListFormatedOIB_1">
      <item>K.A.G.I. j.d.o.o. za građevinarstvo, OIB 34845487034</item>
    </derivirana_varijabla>
  </DomainObject.Predmet.ProtuStrankaListFormatedOIB>
  <DomainObject.Predmet.ProtuStrankaListFormatedWithAdress>
    <izvorni_sadrzaj>
      <item>K.A.G.I. j.d.o.o. za građevinarstvo, Košut Lajoša 43, 31309 Suza</item>
    </izvorni_sadrzaj>
    <derivirana_varijabla naziv="DomainObject.Predmet.ProtuStrankaListFormatedWithAdress_1">
      <item>K.A.G.I. j.d.o.o. za građevinarstvo, Košut Lajoša 43, 31309 Suza</item>
    </derivirana_varijabla>
  </DomainObject.Predmet.ProtuStrankaListFormatedWithAdress>
  <DomainObject.Predmet.ProtuStrankaListFormatedWithAdressOIB>
    <izvorni_sadrzaj>
      <item>K.A.G.I. j.d.o.o. za građevinarstvo, OIB 34845487034, Košut Lajoša 43, 31309 Suza</item>
    </izvorni_sadrzaj>
    <derivirana_varijabla naziv="DomainObject.Predmet.ProtuStrankaListFormatedWithAdressOIB_1">
      <item>K.A.G.I. j.d.o.o. za građevinarstvo, OIB 34845487034, Košut Lajoša 43, 31309 Suza</item>
    </derivirana_varijabla>
  </DomainObject.Predmet.ProtuStrankaListFormatedWithAdressOIB>
  <DomainObject.Predmet.ProtuStrankaListNazivFormated>
    <izvorni_sadrzaj>
      <item>K.A.G.I. j.d.o.o. za građevinarstvo</item>
    </izvorni_sadrzaj>
    <derivirana_varijabla naziv="DomainObject.Predmet.ProtuStrankaListNazivFormated_1">
      <item>K.A.G.I. j.d.o.o. za građevinarstvo</item>
    </derivirana_varijabla>
  </DomainObject.Predmet.ProtuStrankaListNazivFormated>
  <DomainObject.Predmet.ProtuStrankaListNazivFormatedOIB>
    <izvorni_sadrzaj>
      <item>K.A.G.I. j.d.o.o. za građevinarstvo, OIB 34845487034</item>
    </izvorni_sadrzaj>
    <derivirana_varijabla naziv="DomainObject.Predmet.ProtuStrankaListNazivFormatedOIB_1">
      <item>K.A.G.I. j.d.o.o. za građevinarstvo, OIB 34845487034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K.A.G.I. j.d.o.o. za građevinarstvo</izvorni_sadrzaj>
    <derivirana_varijabla naziv="DomainObject.Predmet.ProtustrankaIDrugi_1">K.A.G.I. j.d.o.o. za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K.A.G.I. j.d.o.o. za građevinarstvo, OIB 34845487034, Košut Lajoša 43, 31309 Suza</izvorni_sadrzaj>
    <derivirana_varijabla naziv="DomainObject.Predmet.ProtustrankaIDrugiAdressOIB_1">K.A.G.I. j.d.o.o. za građevinarstvo, OIB 34845487034, Košut Lajoša 43, 31309 Suza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K.A.G.I. j.d.o.o. za građevinarstvo</item>
    </izvorni_sadrzaj>
    <derivirana_varijabla naziv="DomainObject.Predmet.SudioniciListNaziv_1">
      <item>FINA RC OSIJEK</item>
      <item>K.A.G.I. j.d.o.o. za građevinarstvo</item>
    </derivirana_varijabla>
  </DomainObject.Predmet.SudioniciListNaziv>
  <DomainObject.Predmet.SudioniciListAdressOIB>
    <izvorni_sadrzaj>
      <item>FINA RC OSIJEK, OIB 85821130368</item>
      <item>K.A.G.I. j.d.o.o. za građevinarstvo, OIB 34845487034, Košut Lajoša 43,31309 Suza</item>
    </izvorni_sadrzaj>
    <derivirana_varijabla naziv="DomainObject.Predmet.SudioniciListAdressOIB_1">
      <item>FINA RC OSIJEK, OIB 85821130368</item>
      <item>K.A.G.I. j.d.o.o. za građevinarstvo, OIB 34845487034, Košut Lajoša 43,31309 Suza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34845487034</item>
    </izvorni_sadrzaj>
    <derivirana_varijabla naziv="DomainObject.Predmet.SudioniciListNazivOIB_1">
      <item>, OIB 85821130368</item>
      <item>, OIB 34845487034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E2B70C-E5AE-46C7-8395-476BA03088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2181</properties:Characters>
  <properties:Lines>56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2018-07-20T08:55:00Z</dcterms:created>
  <dc:creator>Snježana Andrijanić</dc:creator>
  <cp:lastModifiedBy>Renata Horvat</cp:lastModifiedBy>
  <cp:lastPrinted>2018-07-20T08:48:00Z</cp:lastPrinted>
  <dcterms:modified xmlns:xsi="http://www.w3.org/2001/XMLSchema-instance" xsi:type="dcterms:W3CDTF">2018-07-20T08:59:00Z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(KAGI-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