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6a1c" w14:paraId="09f6a1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641841">
        <w:rPr>
          <w:rFonts w:hAnsi="Times New Roman" w:ascii="Times New Roman"/>
        </w:rPr>
        <w:t>1504/15-</w:t>
      </w:r>
      <w:r w:rsidR="008F438C">
        <w:rPr>
          <w:rFonts w:hAnsi="Times New Roman" w:ascii="Times New Roman"/>
        </w:rPr>
        <w:t>25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641841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641841">
        <w:rPr>
          <w:rFonts w:hAnsi="Times New Roman" w:ascii="Times New Roman"/>
        </w:rPr>
        <w:t>Trg hrvatskih branitelja 1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641841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641841" w:rsidRPr="00641841">
        <w:rPr>
          <w:rFonts w:hAnsi="Times New Roman" w:ascii="Times New Roman"/>
        </w:rPr>
        <w:t>DESIGN I SITOTISAK STRAŽA d.o.o. u stečaju, Zagreb, Savska cesta 40, OIB: 55902358694</w:t>
      </w:r>
      <w:r w:rsidRPr="00733BA9">
        <w:rPr>
          <w:rFonts w:hAnsi="Times New Roman" w:ascii="Times New Roman"/>
        </w:rPr>
        <w:t xml:space="preserve">, </w:t>
      </w:r>
      <w:r w:rsidR="00DC46A0">
        <w:rPr>
          <w:rFonts w:hAnsi="Times New Roman" w:ascii="Times New Roman"/>
        </w:rPr>
        <w:t>1</w:t>
      </w:r>
      <w:r w:rsidR="00641841">
        <w:rPr>
          <w:rFonts w:hAnsi="Times New Roman" w:ascii="Times New Roman"/>
        </w:rPr>
        <w:t>9</w:t>
      </w:r>
      <w:r w:rsidR="00CA6BB4">
        <w:rPr>
          <w:rFonts w:hAnsi="Times New Roman" w:ascii="Times New Roman"/>
        </w:rPr>
        <w:t xml:space="preserve">. </w:t>
      </w:r>
      <w:r w:rsidR="00641841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41841" w:rsidRPr="00641841">
        <w:rPr>
          <w:rFonts w:hAnsi="Times New Roman" w:ascii="Times New Roman"/>
        </w:rPr>
        <w:t>Ivan Samac, iz Zagreba, Hrgovići 97, OIB: 81141078908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B31B16">
        <w:rPr>
          <w:rFonts w:hAnsi="Times New Roman" w:ascii="Times New Roman"/>
        </w:rPr>
        <w:t>5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41841" w:rsidRPr="00641841">
        <w:rPr>
          <w:rFonts w:hAnsi="Times New Roman" w:ascii="Times New Roman"/>
        </w:rPr>
        <w:t>Ivan Samac, iz Zagreba, Hrgovići 97, OIB: 81141078908</w:t>
      </w:r>
      <w:r w:rsidR="00913898">
        <w:rPr>
          <w:rFonts w:hAnsi="Times New Roman" w:ascii="Times New Roman"/>
        </w:rPr>
        <w:t xml:space="preserve">, </w:t>
      </w:r>
      <w:r w:rsidR="008C00C9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 xml:space="preserve">upravitelja koji se vodi kod </w:t>
      </w:r>
      <w:r w:rsidR="00B63117" w:rsidRPr="00B63117">
        <w:rPr>
          <w:rFonts w:hAnsi="Times New Roman" w:ascii="Times New Roman"/>
        </w:rPr>
        <w:t>Privredna banka Zagreb d.d., IBAN:HR</w:t>
      </w:r>
      <w:r w:rsidR="00B31B16">
        <w:rPr>
          <w:rFonts w:hAnsi="Times New Roman" w:ascii="Times New Roman"/>
        </w:rPr>
        <w:t>8023400093104039432.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2596D">
        <w:rPr>
          <w:rFonts w:hAnsi="Times New Roman" w:ascii="Times New Roman"/>
        </w:rPr>
        <w:t>1504/15</w:t>
      </w:r>
      <w:r w:rsidR="00D4568B">
        <w:rPr>
          <w:rFonts w:hAnsi="Times New Roman" w:ascii="Times New Roman"/>
        </w:rPr>
        <w:t xml:space="preserve"> od </w:t>
      </w:r>
      <w:r w:rsidR="000237D2">
        <w:rPr>
          <w:rFonts w:hAnsi="Times New Roman" w:ascii="Times New Roman"/>
        </w:rPr>
        <w:t>21</w:t>
      </w:r>
      <w:r w:rsidR="00F32434">
        <w:rPr>
          <w:rFonts w:hAnsi="Times New Roman" w:ascii="Times New Roman"/>
        </w:rPr>
        <w:t xml:space="preserve">. </w:t>
      </w:r>
      <w:r w:rsidR="000237D2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</w:t>
      </w:r>
      <w:r w:rsidR="000237D2">
        <w:rPr>
          <w:rFonts w:hAnsi="Times New Roman" w:ascii="Times New Roman"/>
        </w:rPr>
        <w:t>5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641841" w:rsidRPr="00641841">
        <w:rPr>
          <w:rFonts w:hAnsi="Times New Roman" w:ascii="Times New Roman"/>
        </w:rPr>
        <w:t>DESIGN I SITOTISAK STRAŽA d.o.o. u stečaju, Zagreb, Savska cesta 40, OIB: 55902358694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0237D2">
        <w:rPr>
          <w:rFonts w:hAnsi="Times New Roman" w:ascii="Times New Roman"/>
        </w:rPr>
        <w:t>12</w:t>
      </w:r>
      <w:r w:rsidR="003E518A">
        <w:rPr>
          <w:rFonts w:hAnsi="Times New Roman" w:ascii="Times New Roman"/>
        </w:rPr>
        <w:t xml:space="preserve">. </w:t>
      </w:r>
      <w:r w:rsidR="000237D2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B910EA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641841" w:rsidRPr="00641841">
        <w:rPr>
          <w:rFonts w:hAnsi="Times New Roman" w:ascii="Times New Roman"/>
        </w:rPr>
        <w:t>Ivan Samac, iz Zagreba, Hrgovići 97, OIB: 81141078908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1951F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237D2">
        <w:rPr>
          <w:rFonts w:hAnsi="Times New Roman" w:ascii="Times New Roman"/>
        </w:rPr>
        <w:t>8</w:t>
      </w:r>
      <w:r w:rsidR="00D4568B">
        <w:rPr>
          <w:rFonts w:hAnsi="Times New Roman" w:ascii="Times New Roman"/>
        </w:rPr>
        <w:t xml:space="preserve">. </w:t>
      </w:r>
      <w:r w:rsidR="000237D2">
        <w:rPr>
          <w:rFonts w:hAnsi="Times New Roman" w:ascii="Times New Roman"/>
        </w:rPr>
        <w:t>rujna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</w:t>
      </w:r>
      <w:r w:rsidR="00B910EA">
        <w:rPr>
          <w:rFonts w:hAnsi="Times New Roman" w:ascii="Times New Roman"/>
        </w:rPr>
        <w:t xml:space="preserve">stečajni postupak nad dužnikom i </w:t>
      </w:r>
      <w:r w:rsidR="00D4568B">
        <w:rPr>
          <w:rFonts w:hAnsi="Times New Roman" w:ascii="Times New Roman"/>
        </w:rPr>
        <w:t xml:space="preserve">imenovan je stečajni upravitelj </w:t>
      </w:r>
      <w:r w:rsidR="00641841" w:rsidRPr="00641841">
        <w:rPr>
          <w:rFonts w:hAnsi="Times New Roman" w:ascii="Times New Roman"/>
        </w:rPr>
        <w:t>Ivan Samac, iz Zagreba, Hrgovići 97, OIB: 81141078908</w:t>
      </w:r>
      <w:r w:rsidR="00B910EA">
        <w:rPr>
          <w:rFonts w:hAnsi="Times New Roman" w:ascii="Times New Roman"/>
        </w:rPr>
        <w:t>.</w:t>
      </w:r>
    </w:p>
    <w:p w:rsidRDefault="00B910EA" w:rsidP="00972DB2" w:rsidR="00B910EA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0237D2">
        <w:rPr>
          <w:rFonts w:hAnsi="Times New Roman" w:ascii="Times New Roman"/>
        </w:rPr>
        <w:t>17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0237D2">
        <w:rPr>
          <w:rFonts w:hAnsi="Times New Roman" w:ascii="Times New Roman"/>
        </w:rPr>
        <w:t>listopada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641841">
        <w:rPr>
          <w:rFonts w:hAnsi="Times New Roman" w:ascii="Times New Roman"/>
        </w:rPr>
        <w:t>Ivan Samac</w:t>
      </w:r>
      <w:r w:rsidR="00F32434" w:rsidRPr="00F32434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>da mu se isplati primjerena nagrada</w:t>
      </w:r>
      <w:r w:rsidR="000237D2">
        <w:rPr>
          <w:rFonts w:hAnsi="Times New Roman" w:ascii="Times New Roman"/>
        </w:rPr>
        <w:t xml:space="preserve"> u iznosu od 5.000,00 kn bruto</w:t>
      </w:r>
      <w:r w:rsidR="00D4568B">
        <w:rPr>
          <w:rFonts w:hAnsi="Times New Roman" w:ascii="Times New Roman"/>
        </w:rPr>
        <w:t xml:space="preserve">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040819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jednokratnu nagradu za poslove obavljene u prethodnom postupku u iznosu od 3.000,00 kn do </w:t>
      </w:r>
      <w:r w:rsidR="00292270">
        <w:rPr>
          <w:rFonts w:hAnsi="Times New Roman" w:ascii="Times New Roman"/>
        </w:rPr>
        <w:lastRenderedPageBreak/>
        <w:t>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0237D2">
        <w:rPr>
          <w:rFonts w:hAnsi="Times New Roman" w:ascii="Times New Roman"/>
        </w:rPr>
        <w:t>5</w:t>
      </w:r>
      <w:r w:rsidR="00081CE4">
        <w:rPr>
          <w:rFonts w:hAnsi="Times New Roman" w:ascii="Times New Roman"/>
        </w:rPr>
        <w:t>.000,00 kn bruto</w:t>
      </w:r>
      <w:r w:rsidR="00040819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040819">
        <w:rPr>
          <w:rFonts w:hAnsi="Times New Roman" w:ascii="Times New Roman"/>
        </w:rPr>
        <w:t>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B910EA" w:rsidRPr="00B910EA">
        <w:rPr>
          <w:rFonts w:hAnsi="Times New Roman" w:ascii="Times New Roman"/>
        </w:rPr>
        <w:t>Stečajnog zakona ("Narodne novine" broj 71/15-dalje S</w:t>
      </w:r>
      <w:r w:rsidR="009A3E9A">
        <w:rPr>
          <w:rFonts w:hAnsi="Times New Roman" w:ascii="Times New Roman"/>
        </w:rPr>
        <w:t>Z)</w:t>
      </w:r>
      <w:r w:rsidR="00217ABE">
        <w:rPr>
          <w:rFonts w:hAnsi="Times New Roman" w:ascii="Times New Roman"/>
        </w:rPr>
        <w:t xml:space="preserve">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A3E9A">
        <w:rPr>
          <w:rFonts w:hAnsi="Times New Roman" w:ascii="Times New Roman"/>
        </w:rPr>
        <w:t>1</w:t>
      </w:r>
      <w:r w:rsidR="00641841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</w:t>
      </w:r>
      <w:r w:rsidR="00641841">
        <w:rPr>
          <w:rFonts w:hAnsi="Times New Roman" w:ascii="Times New Roman"/>
        </w:rPr>
        <w:t>listopada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36A16">
        <w:rPr>
          <w:rFonts w:hAnsi="Times New Roman" w:ascii="Times New Roman"/>
        </w:rPr>
        <w:t>, v.r.</w:t>
      </w:r>
    </w:p>
    <w:p w:rsidRDefault="00636A16" w:rsidP="005808FA" w:rsidR="00636A16">
      <w:pPr>
        <w:jc w:val="right"/>
        <w:rPr>
          <w:rFonts w:hAnsi="Times New Roman" w:ascii="Times New Roman"/>
        </w:rPr>
      </w:pPr>
    </w:p>
    <w:p w:rsidRDefault="00636A16" w:rsidP="005808FA" w:rsidR="00636A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36A16" w:rsidP="005808FA" w:rsidR="00636A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6A16" w:rsidP="005808FA" w:rsidR="00636A1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A16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8F438C" w:rsidRPr="008F438C">
          <w:rPr>
            <w:rFonts w:hAnsi="Times New Roman" w:ascii="Times New Roman"/>
          </w:rPr>
          <w:t>St-1504/15-25</w:t>
        </w:r>
      </w:p>
      <w:p w:rsidRDefault="00636A16" w:rsidR="0060670C">
        <w:pPr>
          <w:pStyle w:val="Zaglavlje"/>
          <w:jc w:val="center"/>
        </w:pPr>
      </w:p>
    </w:sdtContent>
  </w:sdt>
  <w:p w:rsidRDefault="00636A1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37D2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45E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36A16"/>
    <w:rsid w:val="00641841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8F438C"/>
    <w:rsid w:val="00902C6B"/>
    <w:rsid w:val="00913898"/>
    <w:rsid w:val="00930EED"/>
    <w:rsid w:val="009449DB"/>
    <w:rsid w:val="0096633C"/>
    <w:rsid w:val="00966407"/>
    <w:rsid w:val="009701A0"/>
    <w:rsid w:val="00972DB2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31B16"/>
    <w:rsid w:val="00B531B6"/>
    <w:rsid w:val="00B63117"/>
    <w:rsid w:val="00B910EA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2596D"/>
    <w:rsid w:val="00E35DA4"/>
    <w:rsid w:val="00E56607"/>
    <w:rsid w:val="00E5782A"/>
    <w:rsid w:val="00E64B06"/>
    <w:rsid w:val="00E65224"/>
    <w:rsid w:val="00EC1FC2"/>
    <w:rsid w:val="00ED4D58"/>
    <w:rsid w:val="00EE219B"/>
    <w:rsid w:val="00F115F0"/>
    <w:rsid w:val="00F215B8"/>
    <w:rsid w:val="00F32434"/>
    <w:rsid w:val="00F349A4"/>
    <w:rsid w:val="00F5697E"/>
    <w:rsid w:val="00F75C06"/>
    <w:rsid w:val="00FA497F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A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A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St-1504/2015</izvorni_sadrzaj>
    <derivirana_varijabla naziv="DomainObject.Predmet.OznakaBroj_1">St-1504/2015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DESIGN I SITOTISAK STRAŽA  d.o.o. zastupanog po punomoćniku Nikola Straža</izvorni_sadrzaj>
    <derivirana_varijabla naziv="DomainObject.Predmet.ProtustrankaFormated_1">  DESIGN I SITOTISAK STRAŽA  d.o.o. zastupanog po punomoćniku Nikola Straža</derivirana_varijabla>
  </DomainObject.Predmet.ProtustrankaFormated>
  <DomainObject.Predmet.ProtustrankaFormatedOIB>
    <izvorni_sadrzaj>  DESIGN I SITOTISAK STRAŽA  d.o.o., OIB 55902358694 zastupanog po punomoćniku Nikola Straža</izvorni_sadrzaj>
    <derivirana_varijabla naziv="DomainObject.Predmet.ProtustrankaFormatedOIB_1">  DESIGN I SITOTISAK STRAŽA  d.o.o., OIB 55902358694 zastupanog po punomoćniku Nikola Straža</derivirana_varijabla>
  </DomainObject.Predmet.ProtustrankaFormatedOIB>
  <DomainObject.Predmet.ProtustrankaFormatedWithAdress>
    <izvorni_sadrzaj> DESIGN I SITOTISAK STRAŽA  d.o.o., Savska cesta 40, 10000 Zagreb zastupanog po punomoćniku Nikola Straža</izvorni_sadrzaj>
    <derivirana_varijabla naziv="DomainObject.Predmet.ProtustrankaFormatedWithAdress_1"> DESIGN I SITOTISAK STRAŽA  d.o.o., Savska cesta 40, 10000 Zagreb zastupanog po punomoćniku Nikola Straža</derivirana_varijabla>
  </DomainObject.Predmet.ProtustrankaFormatedWithAdress>
  <DomainObject.Predmet.ProtustrankaFormatedWithAdressOIB>
    <izvorni_sadrzaj> DESIGN I SITOTISAK STRAŽA  d.o.o., OIB 55902358694, Savska cesta 40, 10000 Zagreb zastupanog po punomoćniku Nikola Straža</izvorni_sadrzaj>
    <derivirana_varijabla naziv="DomainObject.Predmet.ProtustrankaFormatedWithAdressOIB_1"> DESIGN I SITOTISAK STRAŽA  d.o.o., OIB 55902358694, Savska cesta 40, 10000 Zagreb zastupanog po punomoćniku Nikola Straža</derivirana_varijabla>
  </DomainObject.Predmet.ProtustrankaFormatedWithAdressOIB>
  <DomainObject.Predmet.ProtustrankaWithAdress>
    <izvorni_sadrzaj>DESIGN I SITOTISAK STRAŽA  d.o.o. Savska cesta 40, 10000 Zagreb</izvorni_sadrzaj>
    <derivirana_varijabla naziv="DomainObject.Predmet.ProtustrankaWithAdress_1">DESIGN I SITOTISAK STRAŽA  d.o.o. Savska cesta 40, 10000 Zagreb</derivirana_varijabla>
  </DomainObject.Predmet.ProtustrankaWithAdress>
  <DomainObject.Predmet.ProtustrankaWithAdressOIB>
    <izvorni_sadrzaj>DESIGN I SITOTISAK STRAŽA  d.o.o., OIB 55902358694, Savska cesta 40, 10000 Zagreb</izvorni_sadrzaj>
    <derivirana_varijabla naziv="DomainObject.Predmet.ProtustrankaWithAdressOIB_1">DESIGN I SITOTISAK STRAŽA  d.o.o., OIB 55902358694, Savska cesta 40, 10000 Zagreb</derivirana_varijabla>
  </DomainObject.Predmet.ProtustrankaWithAdressOIB>
  <DomainObject.Predmet.ProtustrankaNazivFormated>
    <izvorni_sadrzaj>DESIGN I SITOTISAK STRAŽA  d.o.o.</izvorni_sadrzaj>
    <derivirana_varijabla naziv="DomainObject.Predmet.ProtustrankaNazivFormated_1">DESIGN I SITOTISAK STRAŽA  d.o.o.</derivirana_varijabla>
  </DomainObject.Predmet.ProtustrankaNazivFormated>
  <DomainObject.Predmet.ProtustrankaNazivFormatedOIB>
    <izvorni_sadrzaj>DESIGN I SITOTISAK STRAŽA  d.o.o., OIB 55902358694</izvorni_sadrzaj>
    <derivirana_varijabla naziv="DomainObject.Predmet.ProtustrankaNazivFormatedOIB_1">DESIGN I SITOTISAK STRAŽA  d.o.o., OIB 55902358694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DESIGN I SITOTISAK STRAŽA  d.o.o. zastupanog po punomoćniku Nikola Straža</item>
    </izvorni_sadrzaj>
    <derivirana_varijabla naziv="DomainObject.Predmet.ProtuStrankaListFormated_1">
      <item>DESIGN I SITOTISAK STRAŽA  d.o.o. zastupanog po punomoćniku Nikola Straža</item>
    </derivirana_varijabla>
  </DomainObject.Predmet.ProtuStrankaListFormated>
  <DomainObject.Predmet.ProtuStrankaListFormatedOIB>
    <izvorni_sadrzaj>
      <item>DESIGN I SITOTISAK STRAŽA  d.o.o., OIB 55902358694 zastupanog po punomoćniku Nikola Straža</item>
    </izvorni_sadrzaj>
    <derivirana_varijabla naziv="DomainObject.Predmet.ProtuStrankaListFormatedOIB_1">
      <item>DESIGN I SITOTISAK STRAŽA  d.o.o., OIB 55902358694 zastupanog po punomoćniku Nikola Straža</item>
    </derivirana_varijabla>
  </DomainObject.Predmet.ProtuStrankaListFormatedOIB>
  <DomainObject.Predmet.ProtuStrankaListFormatedWithAdress>
    <izvorni_sadrzaj>
      <item>DESIGN I SITOTISAK STRAŽA  d.o.o., Savska cesta 40, 10000 Zagreb zastupanog po punomoćniku Nikola Straža</item>
    </izvorni_sadrzaj>
    <derivirana_varijabla naziv="DomainObject.Predmet.ProtuStrankaListFormatedWithAdress_1">
      <item>DESIGN I SITOTISAK STRAŽA  d.o.o., Savska cesta 40, 10000 Zagreb zastupanog po punomoćniku Nikola Straža</item>
    </derivirana_varijabla>
  </DomainObject.Predmet.ProtuStrankaListFormatedWithAdress>
  <DomainObject.Predmet.ProtuStrankaListFormatedWithAdressOIB>
    <izvorni_sadrzaj>
      <item>DESIGN I SITOTISAK STRAŽA  d.o.o., OIB 55902358694, Savska cesta 40, 10000 Zagreb zastupanog po punomoćniku Nikola Straža</item>
    </izvorni_sadrzaj>
    <derivirana_varijabla naziv="DomainObject.Predmet.ProtuStrankaListFormatedWithAdressOIB_1">
      <item>DESIGN I SITOTISAK STRAŽA  d.o.o., OIB 55902358694, Savska cesta 40, 10000 Zagreb zastupanog po punomoćniku Nikola Straža</item>
    </derivirana_varijabla>
  </DomainObject.Predmet.ProtuStrankaListFormatedWithAdressOIB>
  <DomainObject.Predmet.ProtuStrankaListNazivFormated>
    <izvorni_sadrzaj>
      <item>DESIGN I SITOTISAK STRAŽA  d.o.o.</item>
    </izvorni_sadrzaj>
    <derivirana_varijabla naziv="DomainObject.Predmet.ProtuStrankaListNazivFormated_1">
      <item>DESIGN I SITOTISAK STRAŽA  d.o.o.</item>
    </derivirana_varijabla>
  </DomainObject.Predmet.ProtuStrankaListNazivFormated>
  <DomainObject.Predmet.ProtuStrankaListNazivFormatedOIB>
    <izvorni_sadrzaj>
      <item>DESIGN I SITOTISAK STRAŽA  d.o.o., OIB 55902358694</item>
    </izvorni_sadrzaj>
    <derivirana_varijabla naziv="DomainObject.Predmet.ProtuStrankaListNazivFormatedOIB_1">
      <item>DESIGN I SITOTISAK STRAŽA  d.o.o., OIB 55902358694</item>
    </derivirana_varijabla>
  </DomainObject.Predmet.ProtuStrankaListNazivFormatedOIB>
  <DomainObject.Predmet.OstaliListFormated>
    <izvorni_sadrzaj>
      <item>Nikola Straža punomoćnik sudionika u postupku DESIGN I SITOTISAK STRAŽA  d.o.o.</item>
    </izvorni_sadrzaj>
    <derivirana_varijabla naziv="DomainObject.Predmet.OstaliListFormated_1">
      <item>Nikola Straža punomoćnik sudionika u postupku DESIGN I SITOTISAK STRAŽA  d.o.o.</item>
    </derivirana_varijabla>
  </DomainObject.Predmet.OstaliListFormated>
  <DomainObject.Predmet.OstaliListFormatedOIB>
    <izvorni_sadrzaj>
      <item>Nikola Straža, OIB 53562423863 punomoćnik sudionika u postupku DESIGN I SITOTISAK STRAŽA  d.o.o.</item>
    </izvorni_sadrzaj>
    <derivirana_varijabla naziv="DomainObject.Predmet.OstaliListFormatedOIB_1">
      <item>Nikola Straža, OIB 53562423863 punomoćnik sudionika u postupku DESIGN I SITOTISAK STRAŽA  d.o.o.</item>
    </derivirana_varijabla>
  </DomainObject.Predmet.OstaliListFormatedOIB>
  <DomainObject.Predmet.OstaliListFormatedWithAdress>
    <izvorni_sadrzaj>
      <item>Nikola Straža, Kraljevec 54, 10000 Zagreb punomoćnik sudionika u postupku DESIGN I SITOTISAK STRAŽA  d.o.o.</item>
    </izvorni_sadrzaj>
    <derivirana_varijabla naziv="DomainObject.Predmet.OstaliListFormatedWithAdress_1">
      <item>Nikola Straža, Kraljevec 54, 10000 Zagreb punomoćnik sudionika u postupku DESIGN I SITOTISAK STRAŽA  d.o.o.</item>
    </derivirana_varijabla>
  </DomainObject.Predmet.OstaliListFormatedWithAdress>
  <DomainObject.Predmet.OstaliListFormatedWithAdressOIB>
    <izvorni_sadrzaj>
      <item>Nikola Straža, OIB 53562423863, Kraljevec 54, 10000 Zagreb punomoćnik sudionika u postupku DESIGN I SITOTISAK STRAŽA  d.o.o.</item>
    </izvorni_sadrzaj>
    <derivirana_varijabla naziv="DomainObject.Predmet.OstaliListFormatedWithAdressOIB_1">
      <item>Nikola Straža, OIB 53562423863, Kraljevec 54, 10000 Zagreb punomoćnik sudionika u postupku DESIGN I SITOTISAK STRAŽA  d.o.o.</item>
    </derivirana_varijabla>
  </DomainObject.Predmet.OstaliListFormatedWithAdressOIB>
  <DomainObject.Predmet.OstaliListNazivFormated>
    <izvorni_sadrzaj>
      <item>Nikola Straža</item>
    </izvorni_sadrzaj>
    <derivirana_varijabla naziv="DomainObject.Predmet.OstaliListNazivFormated_1">
      <item>Nikola Straža</item>
    </derivirana_varijabla>
  </DomainObject.Predmet.OstaliListNazivFormated>
  <DomainObject.Predmet.OstaliListNazivFormatedOIB>
    <izvorni_sadrzaj>
      <item>Nikola Straža, OIB 53562423863</item>
    </izvorni_sadrzaj>
    <derivirana_varijabla naziv="DomainObject.Predmet.OstaliListNazivFormatedOIB_1">
      <item>Nikola Straža, OIB 53562423863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DESIGN I SITOTISAK STRAŽA  d.o.o.</izvorni_sadrzaj>
    <derivirana_varijabla naziv="DomainObject.Predmet.ProtustrankaIDrugi_1">DESIGN I SITOTISAK STRAŽA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DESIGN I SITOTISAK STRAŽA  d.o.o., OIB 55902358694, Savska cesta 40, 10000 Zagreb</izvorni_sadrzaj>
    <derivirana_varijabla naziv="DomainObject.Predmet.ProtustrankaIDrugiAdressOIB_1">DESIGN I SITOTISAK STRAŽA  d.o.o., OIB 55902358694, Savska cesta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DESIGN I SITOTISAK STRAŽA  d.o.o.</item>
      <item>Nikola Straža</item>
    </izvorni_sadrzaj>
    <derivirana_varijabla naziv="DomainObject.Predmet.SudioniciListNaziv_1">
      <item>FINA Regionalni centar Zagreb</item>
      <item>DESIGN I SITOTISAK STRAŽA  d.o.o.</item>
      <item>Nikola Straža</item>
    </derivirana_varijabla>
  </DomainObject.Predmet.SudioniciListNaziv>
  <DomainObject.Predmet.SudioniciListAdressOIB>
    <izvorni_sadrzaj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izvorni_sadrzaj>
    <derivirana_varijabla naziv="DomainObject.Predmet.SudioniciListAdressOIB_1">
      <item>FINA Regionalni centar Zagreb, OIB 85821130368, Trg svibanjskih žrtava 1995. 1,10000 Zagreb</item>
      <item>DESIGN I SITOTISAK STRAŽA  d.o.o., OIB 55902358694, Savska cesta 40,10000 Zagreb</item>
      <item>Nikola Straža, OIB 53562423863, Kraljevec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55902358694</item>
      <item>, OIB 53562423863</item>
    </izvorni_sadrzaj>
    <derivirana_varijabla naziv="DomainObject.Predmet.SudioniciListNazivOIB_1">
      <item>, OIB 85821130368</item>
      <item>, OIB 55902358694</item>
      <item>, OIB 53562423863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81B2F-6EED-468A-A81A-5494C783C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2799</properties:Characters>
  <properties:Lines>76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2017-10-19T07:13:00Z</dcterms:created>
  <dc:creator>Gordana Grčić</dc:creator>
  <cp:lastModifiedBy>Žana Livaja</cp:lastModifiedBy>
  <cp:lastPrinted>2017-10-19T07:26:00Z</cp:lastPrinted>
  <dcterms:modified xmlns:xsi="http://www.w3.org/2001/XMLSchema-instance" xsi:type="dcterms:W3CDTF">2017-10-19T07:26:00Z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