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deb08" w14:paraId="73deb08"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F2235C">
        <w:t>2072</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pPr>
        <w:tabs>
          <w:tab w:pos="4050" w:val="left"/>
        </w:tabs>
      </w:pPr>
      <w:r w:rsidRPr="00435B5D">
        <w:tab/>
      </w:r>
    </w:p>
    <w:p w:rsidRDefault="00AB62E3" w:rsidP="0044721B" w:rsidR="00AB62E3" w:rsidRPr="00435B5D">
      <w:pPr>
        <w:tabs>
          <w:tab w:pos="4050" w:val="left"/>
        </w:tabs>
      </w:pP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p w:rsidRDefault="00AB62E3" w:rsidR="00AB62E3" w:rsidRPr="00435B5D"/>
    <w:p w:rsidRDefault="00C35B3A" w:rsidP="007A550F" w:rsidR="002C5A29" w:rsidRPr="00435B5D">
      <w:pPr>
        <w:ind w:firstLine="720"/>
        <w:jc w:val="both"/>
      </w:pPr>
      <w:r>
        <w:t xml:space="preserve">Trgovački sud u Zagrebu, </w:t>
      </w:r>
      <w:r w:rsidR="00A06E48">
        <w:t>S</w:t>
      </w:r>
      <w:r>
        <w:t>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F2235C" w:rsidRPr="003A082F">
        <w:t>BAGZI d.o.o., Orešje, Zagorkina 9, OIB 99982683910</w:t>
      </w:r>
      <w:r w:rsidR="001B52B6">
        <w:t>,</w:t>
      </w:r>
      <w:r w:rsidR="00CD702D">
        <w:t xml:space="preserve"> </w:t>
      </w:r>
      <w:r w:rsidR="002C5A29" w:rsidRPr="00435B5D">
        <w:t xml:space="preserve">dana </w:t>
      </w:r>
      <w:r w:rsidR="002525FB">
        <w:t>16. svibnja</w:t>
      </w:r>
      <w:r w:rsidR="00A52D64">
        <w:t xml:space="preserve"> 2017</w:t>
      </w:r>
      <w:r w:rsidR="00174993" w:rsidRPr="00435B5D">
        <w:t>. godine</w:t>
      </w:r>
    </w:p>
    <w:p w:rsidRDefault="002C5A29" w:rsidR="002C5A29"/>
    <w:p w:rsidRDefault="00AB62E3" w:rsidR="00AB62E3" w:rsidRPr="00435B5D"/>
    <w:p w:rsidRDefault="00A0682A" w:rsidP="00DA2EAC" w:rsidR="00DA2EAC" w:rsidRPr="00435B5D">
      <w:pPr>
        <w:jc w:val="center"/>
        <w:rPr>
          <w:b/>
        </w:rPr>
      </w:pPr>
      <w:r w:rsidRPr="00435B5D">
        <w:t xml:space="preserve">r i j e š i o </w:t>
      </w:r>
      <w:r w:rsidR="00554276" w:rsidRPr="00435B5D">
        <w:t xml:space="preserve">    j e</w:t>
      </w:r>
    </w:p>
    <w:p w:rsidRDefault="002220FA" w:rsidP="002220FA" w:rsidR="002220FA" w:rsidRPr="007D457C">
      <w:pPr>
        <w:ind w:firstLine="720"/>
        <w:jc w:val="both"/>
      </w:pPr>
    </w:p>
    <w:p w:rsidRDefault="00AB62E3" w:rsidP="00AB62E3" w:rsidR="00AB62E3" w:rsidRPr="003A082F">
      <w:pPr>
        <w:ind w:firstLine="720"/>
        <w:jc w:val="both"/>
      </w:pPr>
    </w:p>
    <w:p w:rsidRDefault="00AB62E3" w:rsidP="00AB62E3" w:rsidR="00AB62E3" w:rsidRPr="003A082F">
      <w:pPr>
        <w:numPr>
          <w:ilvl w:val="0"/>
          <w:numId w:val="8"/>
        </w:numPr>
        <w:jc w:val="both"/>
      </w:pPr>
      <w:r w:rsidRPr="003A082F">
        <w:t xml:space="preserve">Utvrđuje se da imovina dužnika BAGZI d.o.o., Orešje, Zagorkina 9, OIB 99982683910, koja bi ušla u stečajnu masu, nije dovoljna ni za namirenje troškova postupka.  </w:t>
      </w:r>
    </w:p>
    <w:p w:rsidRDefault="00AB62E3" w:rsidP="00AB62E3" w:rsidR="00AB62E3" w:rsidRPr="003A082F">
      <w:pPr>
        <w:ind w:left="75"/>
        <w:jc w:val="both"/>
      </w:pPr>
      <w:r w:rsidRPr="003A082F">
        <w:t xml:space="preserve"> </w:t>
      </w:r>
    </w:p>
    <w:p w:rsidRDefault="00AB62E3" w:rsidP="00AB62E3" w:rsidR="00AB62E3" w:rsidRPr="003A082F">
      <w:pPr>
        <w:numPr>
          <w:ilvl w:val="0"/>
          <w:numId w:val="8"/>
        </w:numPr>
        <w:jc w:val="both"/>
      </w:pPr>
      <w:r w:rsidRPr="003A082F">
        <w:t>Pozivaju se osobe koje imaju pravni interes za provedbom stečajnog postupka nad dužnikom, unatoč utvrđenoj nedostatnosti stečajne mase, da u roku 15 dana na žiro račun Trgovačkog suda u Zagrebu IBAN: HR9223900011300000460 model 05-</w:t>
      </w:r>
      <w:r>
        <w:t>2072</w:t>
      </w:r>
      <w:r w:rsidRPr="003A082F">
        <w:t xml:space="preserve">16, predujme iznos od 26.130,00 kn za namirenje troškova prethodnog i otvorenoga stečajnog postupka. </w:t>
      </w:r>
    </w:p>
    <w:p w:rsidRDefault="00AB62E3" w:rsidP="00AB62E3" w:rsidR="00AB62E3" w:rsidRPr="003A082F">
      <w:pPr>
        <w:jc w:val="both"/>
      </w:pPr>
    </w:p>
    <w:p w:rsidRDefault="00AB62E3" w:rsidP="00AB62E3" w:rsidR="00AB62E3" w:rsidRPr="003A082F">
      <w:pPr>
        <w:numPr>
          <w:ilvl w:val="0"/>
          <w:numId w:val="8"/>
        </w:numPr>
        <w:jc w:val="both"/>
      </w:pPr>
      <w:r w:rsidRPr="003A082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B62E3" w:rsidP="00AB62E3" w:rsidR="00AB62E3" w:rsidRPr="003A082F">
      <w:pPr>
        <w:jc w:val="both"/>
      </w:pPr>
    </w:p>
    <w:p w:rsidRDefault="00AB62E3" w:rsidP="00AB62E3" w:rsidR="00AB62E3" w:rsidRPr="003A082F">
      <w:pPr>
        <w:numPr>
          <w:ilvl w:val="0"/>
          <w:numId w:val="8"/>
        </w:numPr>
        <w:jc w:val="both"/>
      </w:pPr>
      <w:r w:rsidRPr="003A082F">
        <w:t>Ovo rješenje će se objaviti</w:t>
      </w:r>
      <w:r>
        <w:t xml:space="preserve"> na mrežnoj stranici</w:t>
      </w:r>
      <w:r w:rsidRPr="003A082F">
        <w:t xml:space="preserve"> e-Oglasn</w:t>
      </w:r>
      <w:r>
        <w:t>a</w:t>
      </w:r>
      <w:r w:rsidRPr="003A082F">
        <w:t xml:space="preserve"> p</w:t>
      </w:r>
      <w:r>
        <w:t>loča</w:t>
      </w:r>
      <w:r w:rsidRPr="003A082F">
        <w:t xml:space="preserve"> suda. </w:t>
      </w:r>
    </w:p>
    <w:p w:rsidRDefault="002525FB" w:rsidP="00AB62E3" w:rsidR="002525FB" w:rsidRPr="00A44D76">
      <w:pPr>
        <w:ind w:left="435"/>
        <w:jc w:val="both"/>
      </w:pPr>
    </w:p>
    <w:p w:rsidRDefault="00E72CAE" w:rsidP="00E72CAE" w:rsidR="00E72CAE" w:rsidRPr="006D4E76">
      <w:pPr>
        <w:jc w:val="both"/>
      </w:pPr>
    </w:p>
    <w:p w:rsidRDefault="00A0682A" w:rsidP="00DA2EAC" w:rsidR="00AB62E3">
      <w:pPr>
        <w:jc w:val="center"/>
      </w:pPr>
      <w:r w:rsidRPr="00435B5D">
        <w:t>Obrazloženje</w:t>
      </w:r>
      <w:r w:rsidR="00475324" w:rsidRPr="00435B5D">
        <w:t xml:space="preserve">  </w:t>
      </w:r>
    </w:p>
    <w:p w:rsidRDefault="00475324" w:rsidP="00DA2EAC" w:rsidR="00475324" w:rsidRPr="00435B5D">
      <w:pPr>
        <w:jc w:val="center"/>
      </w:pPr>
      <w:r w:rsidRPr="00435B5D">
        <w:tab/>
      </w:r>
    </w:p>
    <w:p w:rsidRDefault="00043A0A" w:rsidP="00475324" w:rsidR="00043A0A" w:rsidRPr="00435B5D">
      <w:pPr>
        <w:pStyle w:val="Tijeloteksta"/>
        <w:rPr>
          <w:rFonts w:hAnsi="Times New Roman" w:ascii="Times New Roman"/>
          <w:szCs w:val="24"/>
        </w:rPr>
      </w:pPr>
    </w:p>
    <w:p w:rsidRDefault="008E5838" w:rsidP="008E5838" w:rsidR="008E5838">
      <w:pPr>
        <w:ind w:firstLine="708"/>
        <w:jc w:val="both"/>
      </w:pPr>
      <w:r>
        <w:t xml:space="preserve">FINA-a Regionalni centar Zagreb, podnijela je ovom sudu dana </w:t>
      </w:r>
      <w:r w:rsidR="00AB62E3">
        <w:t>3. ožujka</w:t>
      </w:r>
      <w:r>
        <w:t xml:space="preserve"> 2016. prijedlog za otvaranje stečajnog postupka nad dužnikom </w:t>
      </w:r>
      <w:r w:rsidR="00AB62E3" w:rsidRPr="003A082F">
        <w:t>BAGZI d.o.o., Orešje, Zagorkina 9, OIB 99982683910</w:t>
      </w:r>
      <w:r>
        <w:t xml:space="preserve">. </w:t>
      </w:r>
    </w:p>
    <w:p w:rsidRDefault="008E5838" w:rsidP="008E5838" w:rsidR="008E5838">
      <w:pPr>
        <w:ind w:firstLine="708"/>
        <w:jc w:val="both"/>
      </w:pPr>
      <w:r>
        <w:t xml:space="preserve"> </w:t>
      </w:r>
    </w:p>
    <w:p w:rsidRDefault="008E5838" w:rsidP="008E5838" w:rsidR="008E5838">
      <w:pPr>
        <w:ind w:firstLine="708"/>
        <w:jc w:val="both"/>
      </w:pPr>
      <w:r>
        <w:lastRenderedPageBreak/>
        <w:t>Prijedlog je podnesen temeljem odredbe članka 110. stav</w:t>
      </w:r>
      <w:r w:rsidR="00A06E48">
        <w:t>ka</w:t>
      </w:r>
      <w:r>
        <w:t xml:space="preserve"> 1. </w:t>
      </w:r>
      <w:r w:rsidR="00DB1D6D">
        <w:t xml:space="preserve">Stečajnog zakona (Narodne novine broj 71/15, dalje u tekstu: </w:t>
      </w:r>
      <w:r>
        <w:t>SZ-a</w:t>
      </w:r>
      <w:r w:rsidR="00DB1D6D">
        <w:t>)</w:t>
      </w:r>
      <w:r>
        <w:t xml:space="preserve">. U prijedlogu predlagatelj navodi da na dan </w:t>
      </w:r>
      <w:r w:rsidR="00AB62E3">
        <w:t>1. ožujka</w:t>
      </w:r>
      <w:r>
        <w:t xml:space="preserve"> 2016. godine dužnik u Očevidniku redoslijeda osnova za plaćanje ima evidentirane neizvršene osnove za plaćanje</w:t>
      </w:r>
      <w:r w:rsidR="00AB3B8C">
        <w:t xml:space="preserve"> u neprekinutom razdoblju od 120 dana</w:t>
      </w:r>
      <w:r>
        <w:t xml:space="preserve"> u ukupnom iznosu od </w:t>
      </w:r>
      <w:r w:rsidR="00AB62E3">
        <w:t>82.807,35</w:t>
      </w:r>
      <w:r>
        <w:t xml:space="preserve"> kn, te da dužnik ima </w:t>
      </w:r>
      <w:r w:rsidR="00AB62E3">
        <w:t>troje zaposlenih</w:t>
      </w:r>
      <w:r>
        <w:t xml:space="preserve">. Predlagatelj nadalje navodi da dužnik ima račune kod </w:t>
      </w:r>
      <w:r w:rsidR="00AB62E3">
        <w:t>Raiffeisenbank Austria</w:t>
      </w:r>
      <w:r>
        <w:t xml:space="preserve">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AB62E3">
        <w:t>2072</w:t>
      </w:r>
      <w:r>
        <w:t xml:space="preserve">/16 od </w:t>
      </w:r>
      <w:r w:rsidR="00AB3B8C">
        <w:t>20</w:t>
      </w:r>
      <w:r w:rsidR="008E5838">
        <w:t>.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AB3B8C">
        <w:t>9. ožujka</w:t>
      </w:r>
      <w:r w:rsidR="008E5838">
        <w:t xml:space="preserve"> 2017</w:t>
      </w:r>
      <w:r w:rsidR="00300BA8">
        <w:t>. godine.</w:t>
      </w:r>
    </w:p>
    <w:p w:rsidRDefault="002C5139" w:rsidP="002C5139" w:rsidR="002C5139" w:rsidRPr="005F7ED3">
      <w:pPr>
        <w:jc w:val="both"/>
      </w:pPr>
    </w:p>
    <w:p w:rsidRDefault="00300BA8" w:rsidP="00AB62E3" w:rsidR="00AB62E3">
      <w:pPr>
        <w:ind w:firstLine="708"/>
        <w:jc w:val="both"/>
      </w:pPr>
      <w:r>
        <w:t xml:space="preserve">Podneskom od </w:t>
      </w:r>
      <w:r w:rsidR="00AB3B8C">
        <w:t>2</w:t>
      </w:r>
      <w:r w:rsidR="00AB62E3">
        <w:t>3</w:t>
      </w:r>
      <w:r w:rsidR="00AB3B8C">
        <w:t>. siječnja</w:t>
      </w:r>
      <w:r>
        <w:t xml:space="preserve"> 2017. godine FINA je izvijestila sud da ostaje kod prijedloga za otvaranje stečajnog postupka, te da je dužnik na dan </w:t>
      </w:r>
      <w:r w:rsidR="00AB62E3">
        <w:t>1. ožujka</w:t>
      </w:r>
      <w:r>
        <w:t xml:space="preserve"> 2016. godine u Očevidniku redoslijeda osnova za plaćanje imao neizvršene osnove za plaćanje u neprekinutom razdoblju od 120 dana u ukupnom iznosu od </w:t>
      </w:r>
      <w:r w:rsidR="00AB62E3">
        <w:t>82.807,35</w:t>
      </w:r>
      <w:r w:rsidRPr="00413877">
        <w:t xml:space="preserve"> </w:t>
      </w:r>
      <w:r>
        <w:t xml:space="preserve">kn. </w:t>
      </w:r>
    </w:p>
    <w:p w:rsidRDefault="00AB62E3" w:rsidP="00AB62E3" w:rsidR="00AB62E3">
      <w:pPr>
        <w:ind w:firstLine="708"/>
        <w:jc w:val="both"/>
      </w:pPr>
    </w:p>
    <w:p w:rsidRDefault="00AB62E3" w:rsidP="00AB62E3" w:rsidR="00AB62E3">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 (list 12 spisa),</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t>91.082,95</w:t>
      </w:r>
      <w:r w:rsidRPr="0081470D">
        <w:t xml:space="preserve"> kn te </w:t>
      </w:r>
      <w:r>
        <w:t>449</w:t>
      </w:r>
      <w:r w:rsidRPr="0081470D">
        <w:t xml:space="preserve"> dan</w:t>
      </w:r>
      <w:r>
        <w:t>a</w:t>
      </w:r>
      <w:r w:rsidRPr="0081470D">
        <w:t xml:space="preserve"> neprekidne blokade.</w:t>
      </w:r>
    </w:p>
    <w:p w:rsidRDefault="00300BA8" w:rsidP="00300BA8" w:rsidR="00300BA8">
      <w:pPr>
        <w:ind w:firstLine="708"/>
        <w:jc w:val="both"/>
      </w:pPr>
    </w:p>
    <w:p w:rsidRDefault="002C5139" w:rsidP="003C4E43" w:rsidR="00AB3B8C">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AB3B8C">
        <w:t>9. ožujka</w:t>
      </w:r>
      <w:r w:rsidR="00300BA8">
        <w:t xml:space="preserve"> 2017</w:t>
      </w:r>
      <w:r w:rsidR="00D84888">
        <w:t>. godine</w:t>
      </w:r>
      <w:r w:rsidR="00DB1D6D">
        <w:t>,</w:t>
      </w:r>
      <w:r w:rsidR="00AB3B8C" w:rsidRPr="00AB3B8C">
        <w:t xml:space="preserve"> </w:t>
      </w:r>
      <w:r w:rsidR="00AB3B8C">
        <w:t xml:space="preserve">nisu pristupili niti predlagatelj, niti dužnik, niti zakonski zastupnik dužnika, pa je sud zatražio od javnih tijela koja vode evidenciju o određenoj vrsti imovine </w:t>
      </w:r>
      <w:r w:rsidR="00A06E48">
        <w:t xml:space="preserve">dostavu </w:t>
      </w:r>
      <w:r w:rsidR="00AB3B8C">
        <w:t xml:space="preserve">podataka iz njihovih službenih evidencija o tome da li je dužnik evidentiran kao vlasnik imovine. </w:t>
      </w:r>
    </w:p>
    <w:p w:rsidRDefault="00AB3B8C" w:rsidP="003C4E43" w:rsidR="00AB3B8C">
      <w:pPr>
        <w:ind w:firstLine="708"/>
        <w:jc w:val="both"/>
      </w:pPr>
    </w:p>
    <w:p w:rsidRDefault="00110507" w:rsidP="00110507" w:rsidR="00110507">
      <w:pPr>
        <w:ind w:firstLine="708"/>
        <w:jc w:val="both"/>
      </w:pPr>
      <w:r>
        <w:t>Uvidom u</w:t>
      </w:r>
      <w:r w:rsidRPr="00A44D76">
        <w:t xml:space="preserve"> pribavljen</w:t>
      </w:r>
      <w:r>
        <w:t>e podatke</w:t>
      </w:r>
      <w:r w:rsidRPr="00A44D76">
        <w:t xml:space="preserve"> iz informacijskog sustava zemljišnih knjiga (list </w:t>
      </w:r>
      <w:r w:rsidR="00AB62E3">
        <w:t>23 i 24</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Ministarstva mora, prometa i infrastrukture od 29. ožujka 2017. godine (list 2</w:t>
      </w:r>
      <w:r w:rsidR="00AB62E3">
        <w:t>7</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Hrvatske agencije za civilno zrakoplovstvo </w:t>
      </w:r>
      <w:r w:rsidR="00AB62E3">
        <w:t>31. ožujka 2017. godine (list 28</w:t>
      </w:r>
      <w:r w:rsidRPr="00A44D76">
        <w:t xml:space="preserve"> spisa) </w:t>
      </w:r>
      <w:r>
        <w:t>utvrđeno je</w:t>
      </w:r>
      <w:r w:rsidRPr="00A44D76">
        <w:t xml:space="preserve"> da dužnik nije registriran kao vlasnik zrakoplova.</w:t>
      </w:r>
      <w:r>
        <w:t xml:space="preserve"> Uvidom u</w:t>
      </w:r>
      <w:r w:rsidRPr="00A44D76">
        <w:t xml:space="preserve"> obavijest Središnjeg klirinško depozitarnog društva d.d. od 11. travnja 2017. godine (list 3</w:t>
      </w:r>
      <w:r w:rsidR="00AB62E3">
        <w:t>29</w:t>
      </w:r>
      <w:r w:rsidRPr="00A44D76">
        <w:t xml:space="preserve">spisa) </w:t>
      </w:r>
      <w:r>
        <w:t>utvrđeno je</w:t>
      </w:r>
      <w:r w:rsidRPr="00A44D76">
        <w:t xml:space="preserve"> da u sustavu SKDD d.d. ne postoji račun nematerijaliziranih vrijednosnih papira dužnika.</w:t>
      </w:r>
      <w:r w:rsidR="00AB62E3">
        <w:t xml:space="preserve"> </w:t>
      </w:r>
      <w:r>
        <w:t>Uvidom u</w:t>
      </w:r>
      <w:r w:rsidRPr="00A44D76">
        <w:t xml:space="preserve"> uvjerenje MUP-a Policijska uprava </w:t>
      </w:r>
      <w:r w:rsidR="00AB62E3">
        <w:t>Zagrebačka, Policijska postaja Samobor</w:t>
      </w:r>
      <w:r w:rsidRPr="00A44D76">
        <w:t xml:space="preserve">, </w:t>
      </w:r>
      <w:r w:rsidR="00AB62E3">
        <w:t>od 30</w:t>
      </w:r>
      <w:r w:rsidRPr="00A44D76">
        <w:t>. ožujka 2017. godine</w:t>
      </w:r>
      <w:r w:rsidR="00AB62E3">
        <w:t xml:space="preserve"> (list 31</w:t>
      </w:r>
      <w:r w:rsidRPr="00A44D76">
        <w:t xml:space="preserve"> spisa) </w:t>
      </w:r>
      <w:r>
        <w:t>utvrđeno je</w:t>
      </w:r>
      <w:r w:rsidRPr="00A44D76">
        <w:t xml:space="preserve"> da dužnik </w:t>
      </w:r>
      <w:r w:rsidR="00AB62E3">
        <w:t xml:space="preserve">nije </w:t>
      </w:r>
      <w:r w:rsidRPr="00A44D76">
        <w:t xml:space="preserve">evidentiran kao vlasnik vozila.  </w:t>
      </w:r>
    </w:p>
    <w:p w:rsidRDefault="00AB62E3" w:rsidP="00110507" w:rsidR="00AB62E3">
      <w:pPr>
        <w:ind w:firstLine="708"/>
        <w:jc w:val="both"/>
      </w:pPr>
    </w:p>
    <w:p w:rsidRDefault="00AB62E3" w:rsidP="00AB62E3" w:rsidR="00AB62E3">
      <w:pPr>
        <w:ind w:firstLine="708"/>
        <w:jc w:val="both"/>
      </w:pPr>
      <w:r>
        <w:t xml:space="preserve">FINA je podneskom od 27. ožujka 2017. godine dostavila u spis potvrdu od 27. ožujka 2017. godine o blokadi računa i novčanih sredstava dužnika (list 26 spisa) uvidom u koju je sud utvrdio da nepodmirene obveze na dan izdavanja potvrde iznose 98.902,47 kn te da je evidentirano 510 dana neprekidne blokade računa dužnika. </w:t>
      </w:r>
    </w:p>
    <w:p w:rsidRDefault="00AB62E3" w:rsidP="00110507" w:rsidR="00AB62E3">
      <w:pPr>
        <w:ind w:firstLine="708"/>
        <w:jc w:val="both"/>
      </w:pPr>
    </w:p>
    <w:p w:rsidRDefault="00110507" w:rsidP="00110507" w:rsidR="00110507" w:rsidRPr="00A44D76">
      <w:pPr>
        <w:ind w:firstLine="708"/>
        <w:jc w:val="both"/>
      </w:pPr>
      <w:r>
        <w:lastRenderedPageBreak/>
        <w:t>Na ročištu radi rasprave o pretpostavkama za otvaranje stečajnog postupka nad dužnikom od 16. svibnja 2017. godine zakonsk</w:t>
      </w:r>
      <w:r w:rsidR="00AB62E3">
        <w:t>a zastupnica</w:t>
      </w:r>
      <w:r>
        <w:t xml:space="preserve"> dužnika izjavi</w:t>
      </w:r>
      <w:r w:rsidR="00AB62E3">
        <w:t>la</w:t>
      </w:r>
      <w:r>
        <w:t xml:space="preserve"> je da se ne protivi prijedlogu za otvaranje stečajnog postupka. </w:t>
      </w:r>
      <w:r w:rsidR="00AB62E3">
        <w:t xml:space="preserve">Zakonska zastupnica dužnika navela je da dužnik nema u vlasništvu apsolutno nikakve nepokretne niti pokretne imovine. Nadalje je navela da je dužnik obavljao ugostiteljsku djelatnost u iznajmljenom prostoru te da je sav inventar potreban za obavljanje djelatnosti također bio iznajmljen. Zakonska zastupnica dužnika navela je da dužnik nema novčanih tražbina prema trećim osobama, niti imovinskih prava na imovini trećih osoba. Nadalje je navela da glavninu blokade računa dužnika čine obveze dužnika prema poreznoj upravi temeljem neplaćenih poreza i doprinosa za plaće. </w:t>
      </w:r>
      <w:r w:rsidRPr="00A44D76">
        <w:t>Zakonsk</w:t>
      </w:r>
      <w:r w:rsidR="00AB62E3">
        <w:t xml:space="preserve">a </w:t>
      </w:r>
      <w:r w:rsidRPr="00A44D76">
        <w:t>zastupni</w:t>
      </w:r>
      <w:r w:rsidR="00AB62E3">
        <w:t>ca</w:t>
      </w:r>
      <w:r w:rsidRPr="00A44D76">
        <w:t xml:space="preserve"> dužnika </w:t>
      </w:r>
      <w:r w:rsidR="00AB62E3">
        <w:t>izjavila</w:t>
      </w:r>
      <w:r>
        <w:t xml:space="preserve"> je</w:t>
      </w:r>
      <w:r w:rsidRPr="00A44D76">
        <w:t xml:space="preserve"> da su podaci koje je izni</w:t>
      </w:r>
      <w:r w:rsidR="00AB62E3">
        <w:t>jela</w:t>
      </w:r>
      <w:r w:rsidRPr="00A44D76">
        <w:t xml:space="preserve"> istiniti i potpuni te da ništa </w:t>
      </w:r>
      <w:r w:rsidR="00AB62E3">
        <w:t>od imovine dužnika nije zatajila.</w:t>
      </w:r>
    </w:p>
    <w:p w:rsidRDefault="00300BA8" w:rsidP="004327FC"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A06E48">
        <w:t>o blokadi računa dužnika</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A06E48" w:rsidR="00300BA8" w:rsidRPr="00435B5D">
      <w:pPr>
        <w:ind w:firstLine="708"/>
        <w:jc w:val="both"/>
      </w:pPr>
      <w:r>
        <w:t xml:space="preserve">Dakle, iz </w:t>
      </w:r>
      <w:r w:rsidR="00812850">
        <w:t xml:space="preserve">pribavljenih podataka od </w:t>
      </w:r>
      <w:r w:rsidR="00110507">
        <w:t>nadležnih tijela</w:t>
      </w:r>
      <w:r w:rsidR="00AB62E3">
        <w:t>, kao i putem navoda zakonske zastupnice dužnika na ročištu od 16. svibnja 2017. godine,</w:t>
      </w:r>
      <w:r w:rsidR="00110507">
        <w:t xml:space="preserve"> utvrđeno je da dužnik </w:t>
      </w:r>
      <w:r w:rsidR="00AB62E3">
        <w:t xml:space="preserve">nema nikakvu imovinu koja bi činila stečajnu masu i bila dovoljna za namirenje troškova stečajnog postupka. </w:t>
      </w:r>
      <w:r w:rsidR="00A06E48">
        <w:t xml:space="preserve">Naime, </w:t>
      </w:r>
      <w:r>
        <w:t>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2C5A29" w:rsidP="00AB62E3" w:rsidR="002C5A29" w:rsidRPr="00435B5D">
      <w:pPr>
        <w:jc w:val="center"/>
      </w:pPr>
      <w:r w:rsidRPr="00435B5D">
        <w:t>U Karlovcu</w:t>
      </w:r>
      <w:r w:rsidR="00233CF9" w:rsidRPr="00435B5D">
        <w:t xml:space="preserve"> </w:t>
      </w:r>
      <w:r w:rsidR="00A06E48">
        <w:t>16. svibnja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lastRenderedPageBreak/>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A06E48" w:rsidR="00905904" w:rsidRPr="00435B5D">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1DC1">
      <w:rPr>
        <w:rStyle w:val="Brojstranice"/>
        <w:noProof/>
      </w:rPr>
      <w:t>4</w:t>
    </w:r>
    <w:r>
      <w:rPr>
        <w:rStyle w:val="Brojstranice"/>
      </w:rPr>
      <w:fldChar w:fldCharType="end"/>
    </w:r>
  </w:p>
  <w:p w:rsidRDefault="0087685A" w:rsidP="001D2296" w:rsidR="0087685A" w:rsidRPr="003C4E43">
    <w:r>
      <w:t xml:space="preserve">                                                                                                                               </w:t>
    </w:r>
    <w:r w:rsidRPr="003C4E43">
      <w:t>4 St-</w:t>
    </w:r>
    <w:r w:rsidR="00F2235C">
      <w:t>2072</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110507"/>
    <w:rsid w:val="00123E05"/>
    <w:rsid w:val="00141F97"/>
    <w:rsid w:val="001503AE"/>
    <w:rsid w:val="00161B3B"/>
    <w:rsid w:val="00174993"/>
    <w:rsid w:val="001A044D"/>
    <w:rsid w:val="001B52B6"/>
    <w:rsid w:val="001D2296"/>
    <w:rsid w:val="001D564F"/>
    <w:rsid w:val="001E225E"/>
    <w:rsid w:val="001F3741"/>
    <w:rsid w:val="002220FA"/>
    <w:rsid w:val="00233CF9"/>
    <w:rsid w:val="00235A74"/>
    <w:rsid w:val="002525FB"/>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1DC1"/>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06E48"/>
    <w:rsid w:val="00A22E26"/>
    <w:rsid w:val="00A347AB"/>
    <w:rsid w:val="00A34FB5"/>
    <w:rsid w:val="00A44818"/>
    <w:rsid w:val="00A4636C"/>
    <w:rsid w:val="00A505C4"/>
    <w:rsid w:val="00A52D64"/>
    <w:rsid w:val="00A66684"/>
    <w:rsid w:val="00A74268"/>
    <w:rsid w:val="00A86374"/>
    <w:rsid w:val="00AA4EB8"/>
    <w:rsid w:val="00AB1D66"/>
    <w:rsid w:val="00AB3B8C"/>
    <w:rsid w:val="00AB5DA4"/>
    <w:rsid w:val="00AB62E3"/>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B1D6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35C"/>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6C1DC1"/>
    <w:rPr>
      <w:color w:val="808080"/>
      <w:bdr w:space="0" w:sz="0" w:color="auto" w:val="none"/>
      <w:shd w:fill="auto" w:color="auto" w:val="clear"/>
    </w:rPr>
  </w:style>
  <w:style w:customStyle="true" w:styleId="eSPISCCParagraphDefaultFont" w:type="character">
    <w:name w:val="eSPIS_CC_Paragraph Default Font"/>
    <w:basedOn w:val="Zadanifontodlomka"/>
    <w:rsid w:val="006C1D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1DC1"/>
    <w:rPr>
      <w:bdr w:space="0" w:sz="0" w:color="auto" w:val="none"/>
      <w:shd w:fill="FFFFCC" w:color="auto" w:val="clear"/>
      <w:lang w:val="hr-HR"/>
    </w:rPr>
  </w:style>
  <w:style w:customStyle="true" w:styleId="PozadinaSvijetloCrvena" w:type="character">
    <w:name w:val="Pozadina_SvijetloCrvena"/>
    <w:basedOn w:val="eSPISCCParagraphDefaultFont"/>
    <w:rsid w:val="006C1D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1D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6C1DC1"/>
    <w:rPr>
      <w:color w:val="808080"/>
      <w:bdr w:color="auto" w:space="0" w:sz="0" w:val="none"/>
      <w:shd w:color="auto" w:fill="auto" w:val="clear"/>
    </w:rPr>
  </w:style>
  <w:style w:customStyle="1" w:styleId="eSPISCCParagraphDefaultFont" w:type="character">
    <w:name w:val="eSPIS_CC_Paragraph Default Font"/>
    <w:basedOn w:val="Zadanifontodlomka"/>
    <w:rsid w:val="006C1D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1DC1"/>
    <w:rPr>
      <w:bdr w:color="auto" w:space="0" w:sz="0" w:val="none"/>
      <w:shd w:color="auto" w:fill="FFFFCC" w:val="clear"/>
      <w:lang w:val="hr-HR"/>
    </w:rPr>
  </w:style>
  <w:style w:customStyle="1" w:styleId="PozadinaSvijetloCrvena" w:type="character">
    <w:name w:val="Pozadina_SvijetloCrvena"/>
    <w:basedOn w:val="eSPISCCParagraphDefaultFont"/>
    <w:rsid w:val="006C1D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1D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2072</izvorni_sadrzaj>
    <derivirana_varijabla naziv="DomainObject.Predmet.Broj_1">2072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St-2072/2016</izvorni_sadrzaj>
    <derivirana_varijabla naziv="DomainObject.Predmet.OznakaBroj_1">St-2072/2016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BAGZI d.o.o. zastupanog po punomoćniku Andreja Šikac</izvorni_sadrzaj>
    <derivirana_varijabla naziv="DomainObject.Predmet.ProtustrankaFormated_1">  BAGZI d.o.o. zastupanog po punomoćniku Andreja Šikac</derivirana_varijabla>
  </DomainObject.Predmet.ProtustrankaFormated>
  <DomainObject.Predmet.ProtustrankaFormatedOIB>
    <izvorni_sadrzaj>  BAGZI d.o.o., OIB 99982683910 zastupanog po punomoćniku Andreja Šikac</izvorni_sadrzaj>
    <derivirana_varijabla naziv="DomainObject.Predmet.ProtustrankaFormatedOIB_1">  BAGZI d.o.o., OIB 99982683910 zastupanog po punomoćniku Andreja Šikac</derivirana_varijabla>
  </DomainObject.Predmet.ProtustrankaFormatedOIB>
  <DomainObject.Predmet.ProtustrankaFormatedWithAdress>
    <izvorni_sadrzaj> BAGZI d.o.o., Zagorkina 9, 10434 Orešje zastupanog po punomoćniku Andreja Šikac</izvorni_sadrzaj>
    <derivirana_varijabla naziv="DomainObject.Predmet.ProtustrankaFormatedWithAdress_1"> BAGZI d.o.o., Zagorkina 9, 10434 Orešje zastupanog po punomoćniku Andreja Šikac</derivirana_varijabla>
  </DomainObject.Predmet.ProtustrankaFormatedWithAdress>
  <DomainObject.Predmet.ProtustrankaFormatedWithAdressOIB>
    <izvorni_sadrzaj> BAGZI d.o.o., OIB 99982683910, Zagorkina 9, 10434 Orešje zastupanog po punomoćniku Andreja Šikac</izvorni_sadrzaj>
    <derivirana_varijabla naziv="DomainObject.Predmet.ProtustrankaFormatedWithAdressOIB_1"> BAGZI d.o.o., OIB 99982683910, Zagorkina 9, 10434 Orešje zastupanog po punomoćniku Andreja Šikac</derivirana_varijabla>
  </DomainObject.Predmet.ProtustrankaFormatedWithAdressOIB>
  <DomainObject.Predmet.ProtustrankaWithAdress>
    <izvorni_sadrzaj>BAGZI d.o.o. Zagorkina 9, 10434 Orešje</izvorni_sadrzaj>
    <derivirana_varijabla naziv="DomainObject.Predmet.ProtustrankaWithAdress_1">BAGZI d.o.o. Zagorkina 9, 10434 Orešje</derivirana_varijabla>
  </DomainObject.Predmet.ProtustrankaWithAdress>
  <DomainObject.Predmet.ProtustrankaWithAdressOIB>
    <izvorni_sadrzaj>BAGZI d.o.o., OIB 99982683910, Zagorkina 9, 10434 Orešje</izvorni_sadrzaj>
    <derivirana_varijabla naziv="DomainObject.Predmet.ProtustrankaWithAdressOIB_1">BAGZI d.o.o., OIB 99982683910, Zagorkina 9, 10434 Orešje</derivirana_varijabla>
  </DomainObject.Predmet.ProtustrankaWithAdressOIB>
  <DomainObject.Predmet.ProtustrankaNazivFormated>
    <izvorni_sadrzaj>BAGZI d.o.o.</izvorni_sadrzaj>
    <derivirana_varijabla naziv="DomainObject.Predmet.ProtustrankaNazivFormated_1">BAGZI d.o.o.</derivirana_varijabla>
  </DomainObject.Predmet.ProtustrankaNazivFormated>
  <DomainObject.Predmet.ProtustrankaNazivFormatedOIB>
    <izvorni_sadrzaj>BAGZI d.o.o., OIB 99982683910</izvorni_sadrzaj>
    <derivirana_varijabla naziv="DomainObject.Predmet.ProtustrankaNazivFormatedOIB_1">BAGZI d.o.o., OIB 99982683910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BAGZI d.o.o. zastupanog po punomoćniku Andreja Šikac</item>
    </izvorni_sadrzaj>
    <derivirana_varijabla naziv="DomainObject.Predmet.ProtuStrankaListFormated_1">
      <item>BAGZI d.o.o. zastupanog po punomoćniku Andreja Šikac</item>
    </derivirana_varijabla>
  </DomainObject.Predmet.ProtuStrankaListFormated>
  <DomainObject.Predmet.ProtuStrankaListFormatedOIB>
    <izvorni_sadrzaj>
      <item>BAGZI d.o.o., OIB 99982683910 zastupanog po punomoćniku Andreja Šikac</item>
    </izvorni_sadrzaj>
    <derivirana_varijabla naziv="DomainObject.Predmet.ProtuStrankaListFormatedOIB_1">
      <item>BAGZI d.o.o., OIB 99982683910 zastupanog po punomoćniku Andreja Šikac</item>
    </derivirana_varijabla>
  </DomainObject.Predmet.ProtuStrankaListFormatedOIB>
  <DomainObject.Predmet.ProtuStrankaListFormatedWithAdress>
    <izvorni_sadrzaj>
      <item>BAGZI d.o.o., Zagorkina 9, 10434 Orešje zastupanog po punomoćniku Andreja Šikac</item>
    </izvorni_sadrzaj>
    <derivirana_varijabla naziv="DomainObject.Predmet.ProtuStrankaListFormatedWithAdress_1">
      <item>BAGZI d.o.o., Zagorkina 9, 10434 Orešje zastupanog po punomoćniku Andreja Šikac</item>
    </derivirana_varijabla>
  </DomainObject.Predmet.ProtuStrankaListFormatedWithAdress>
  <DomainObject.Predmet.ProtuStrankaListFormatedWithAdressOIB>
    <izvorni_sadrzaj>
      <item>BAGZI d.o.o., OIB 99982683910, Zagorkina 9, 10434 Orešje zastupanog po punomoćniku Andreja Šikac</item>
    </izvorni_sadrzaj>
    <derivirana_varijabla naziv="DomainObject.Predmet.ProtuStrankaListFormatedWithAdressOIB_1">
      <item>BAGZI d.o.o., OIB 99982683910, Zagorkina 9, 10434 Orešje zastupanog po punomoćniku Andreja Šikac</item>
    </derivirana_varijabla>
  </DomainObject.Predmet.ProtuStrankaListFormatedWithAdressOIB>
  <DomainObject.Predmet.ProtuStrankaListNazivFormated>
    <izvorni_sadrzaj>
      <item>BAGZI d.o.o.</item>
    </izvorni_sadrzaj>
    <derivirana_varijabla naziv="DomainObject.Predmet.ProtuStrankaListNazivFormated_1">
      <item>BAGZI d.o.o.</item>
    </derivirana_varijabla>
  </DomainObject.Predmet.ProtuStrankaListNazivFormated>
  <DomainObject.Predmet.ProtuStrankaListNazivFormatedOIB>
    <izvorni_sadrzaj>
      <item>BAGZI d.o.o., OIB 99982683910</item>
    </izvorni_sadrzaj>
    <derivirana_varijabla naziv="DomainObject.Predmet.ProtuStrankaListNazivFormatedOIB_1">
      <item>BAGZI d.o.o., OIB 99982683910</item>
    </derivirana_varijabla>
  </DomainObject.Predmet.ProtuStrankaListNazivFormatedOIB>
  <DomainObject.Predmet.OstaliListFormated>
    <izvorni_sadrzaj>
      <item>Andreja Šikac punomoćnik sudionika u postupku BAGZI d.o.o.</item>
    </izvorni_sadrzaj>
    <derivirana_varijabla naziv="DomainObject.Predmet.OstaliListFormated_1">
      <item>Andreja Šikac punomoćnik sudionika u postupku BAGZI d.o.o.</item>
    </derivirana_varijabla>
  </DomainObject.Predmet.OstaliListFormated>
  <DomainObject.Predmet.OstaliListFormatedOIB>
    <izvorni_sadrzaj>
      <item>Andreja Šikac, OIB 59118538693 punomoćnik sudionika u postupku BAGZI d.o.o.</item>
    </izvorni_sadrzaj>
    <derivirana_varijabla naziv="DomainObject.Predmet.OstaliListFormatedOIB_1">
      <item>Andreja Šikac, OIB 59118538693 punomoćnik sudionika u postupku BAGZI d.o.o.</item>
    </derivirana_varijabla>
  </DomainObject.Predmet.OstaliListFormatedOIB>
  <DomainObject.Predmet.OstaliListFormatedWithAdress>
    <izvorni_sadrzaj>
      <item>Andreja Šikac, Zagorkina 9, 10431 Orešje punomoćnik sudionika u postupku BAGZI d.o.o.</item>
    </izvorni_sadrzaj>
    <derivirana_varijabla naziv="DomainObject.Predmet.OstaliListFormatedWithAdress_1">
      <item>Andreja Šikac, Zagorkina 9, 10431 Orešje punomoćnik sudionika u postupku BAGZI d.o.o.</item>
    </derivirana_varijabla>
  </DomainObject.Predmet.OstaliListFormatedWithAdress>
  <DomainObject.Predmet.OstaliListFormatedWithAdressOIB>
    <izvorni_sadrzaj>
      <item>Andreja Šikac, OIB 59118538693, Zagorkina 9, 10431 Orešje punomoćnik sudionika u postupku BAGZI d.o.o.</item>
    </izvorni_sadrzaj>
    <derivirana_varijabla naziv="DomainObject.Predmet.OstaliListFormatedWithAdressOIB_1">
      <item>Andreja Šikac, OIB 59118538693, Zagorkina 9, 10431 Orešje punomoćnik sudionika u postupku BAGZI d.o.o.</item>
    </derivirana_varijabla>
  </DomainObject.Predmet.OstaliListFormatedWithAdressOIB>
  <DomainObject.Predmet.OstaliListNazivFormated>
    <izvorni_sadrzaj>
      <item>Andreja Šikac</item>
    </izvorni_sadrzaj>
    <derivirana_varijabla naziv="DomainObject.Predmet.OstaliListNazivFormated_1">
      <item>Andreja Šikac</item>
    </derivirana_varijabla>
  </DomainObject.Predmet.OstaliListNazivFormated>
  <DomainObject.Predmet.OstaliListNazivFormatedOIB>
    <izvorni_sadrzaj>
      <item>Andreja Šikac, OIB 59118538693</item>
    </izvorni_sadrzaj>
    <derivirana_varijabla naziv="DomainObject.Predmet.OstaliListNazivFormatedOIB_1">
      <item>Andreja Šikac, OIB 59118538693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BAGZI d.o.o.</izvorni_sadrzaj>
    <derivirana_varijabla naziv="DomainObject.Predmet.ProtustrankaIDrugi_1">BAGZI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BAGZI d.o.o., OIB 99982683910, Zagorkina 9, 10434 Orešje</izvorni_sadrzaj>
    <derivirana_varijabla naziv="DomainObject.Predmet.ProtustrankaIDrugiAdressOIB_1">BAGZI d.o.o., OIB 99982683910, Zagorkina 9, 10434 Orešje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BAGZI d.o.o.</item>
      <item>Andreja Šikac</item>
    </izvorni_sadrzaj>
    <derivirana_varijabla naziv="DomainObject.Predmet.SudioniciListNaziv_1">
      <item>FINA Regionalni centar Zagreb</item>
      <item>BAGZI d.o.o.</item>
      <item>Andreja Šikac</item>
    </derivirana_varijabla>
  </DomainObject.Predmet.SudioniciListNaziv>
  <DomainObject.Predmet.SudioniciListAdressOIB>
    <izvorni_sadrzaj>
      <item>FINA Regionalni centar Zagreb, OIB 85821130368, Trg svibanjskih žrtava 1995. 1,10000 Zagreb</item>
      <item>BAGZI d.o.o., OIB 99982683910, Zagorkina 9,10434 Orešje</item>
      <item>Andreja Šikac, OIB 59118538693, Zagorkina 9,10431 Orešje</item>
    </izvorni_sadrzaj>
    <derivirana_varijabla naziv="DomainObject.Predmet.SudioniciListAdressOIB_1">
      <item>FINA Regionalni centar Zagreb, OIB 85821130368, Trg svibanjskih žrtava 1995. 1,10000 Zagreb</item>
      <item>BAGZI d.o.o., OIB 99982683910, Zagorkina 9,10434 Orešje</item>
      <item>Andreja Šikac, OIB 59118538693, Zagorkina 9,10431 Orešje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99982683910</item>
      <item>, OIB 59118538693</item>
    </izvorni_sadrzaj>
    <derivirana_varijabla naziv="DomainObject.Predmet.SudioniciListNazivOIB_1">
      <item>, OIB 85821130368</item>
      <item>, OIB 99982683910</item>
      <item>, OIB 59118538693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1284</properties:Words>
  <properties:Characters>7080</properties:Characters>
  <properties:Lines>150</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2017-05-16T10:38:00Z</dcterms:created>
  <dc:creator>Korisnik</dc:creator>
  <cp:lastModifiedBy>Goranka Boljkovac</cp:lastModifiedBy>
  <cp:lastPrinted>2017-05-16T10:48:00Z</cp:lastPrinted>
  <dcterms:modified xmlns:xsi="http://www.w3.org/2001/XMLSchema-instance" xsi:type="dcterms:W3CDTF">2017-05-16T10:49:00Z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