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256c" w14:paraId="ae6256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D5170D">
        <w:t>5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C76E52">
        <w:t>IGLU NEKRETNINE d.o.o. za posredovanje u prometu nekretnina, Zagreb, Trnjanska cesta 11,  MBS: 080736445, OIB: 17038577232</w:t>
      </w:r>
      <w:r>
        <w:t>, dana 1</w:t>
      </w:r>
      <w:r w:rsidR="00A5754A">
        <w:t>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C76E52">
        <w:t>IGLU NEKRETNINE d.o.o. za posredovanje u prometu nekretnina, Zagreb, Trnjanska cesta 11,  MBS: 080736445, OIB: 17038577232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9041C6">
        <w:t>Dinka Trumbić, Split, Lovretska 10</w:t>
      </w:r>
      <w:r w:rsidR="00882C55" w:rsidRPr="00B03FBD">
        <w:t>, OIB</w:t>
      </w:r>
      <w:r w:rsidR="00882C55">
        <w:t>:</w:t>
      </w:r>
      <w:r w:rsidR="00882C55" w:rsidRPr="00B03FBD">
        <w:t xml:space="preserve"> </w:t>
      </w:r>
      <w:r w:rsidR="009041C6">
        <w:t>43468134790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C76E52">
        <w:t>IGLU NEKRETNINE d.o.o. za posredovanje u prometu nekretnina, Zagreb, Trnjanska cesta 11,  MBS: 080736445, OIB: 17038577232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9A079B" w:rsidR="009A079B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A5754A">
        <w:t>4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A91846">
        <w:t>IGLU NEKRETNINE d.o.o. za posredovanje u prometu nekretnina, Zagreb, Trnjanska cesta 11,  MBS: 080736445, OIB: 17038577232</w:t>
      </w:r>
      <w:r>
        <w:t>.</w:t>
      </w:r>
    </w:p>
    <w:p w:rsidRDefault="00626C97" w:rsidP="002948EE" w:rsidR="00626C97">
      <w:pPr>
        <w:pStyle w:val="Tijeloteksta"/>
      </w:pPr>
    </w:p>
    <w:p w:rsidRDefault="00C76E52" w:rsidP="009A079B" w:rsidR="00C76E52">
      <w:pPr>
        <w:pStyle w:val="Tijeloteksta"/>
        <w:jc w:val="right"/>
      </w:pPr>
    </w:p>
    <w:p w:rsidRDefault="00C76E52" w:rsidP="009A079B" w:rsidR="00C76E52">
      <w:pPr>
        <w:pStyle w:val="Tijeloteksta"/>
        <w:jc w:val="right"/>
      </w:pPr>
    </w:p>
    <w:p w:rsidRDefault="00C76E52" w:rsidP="009A079B" w:rsidR="00C76E52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D5170D">
        <w:t>5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7306D">
        <w:t>11</w:t>
      </w:r>
      <w:r>
        <w:t>. svibnja 2016. godine objavio oglas na mrežnoj stranici e-Oglasna ploča sudova pod poslovnim brojem St-</w:t>
      </w:r>
      <w:r w:rsidR="00626C97">
        <w:t>100</w:t>
      </w:r>
      <w:r w:rsidR="00D5170D">
        <w:t>5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A5754A">
        <w:t>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7CA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7306D"/>
    <w:rsid w:val="00107218"/>
    <w:rsid w:val="00133A91"/>
    <w:rsid w:val="001F3914"/>
    <w:rsid w:val="002300ED"/>
    <w:rsid w:val="002948EE"/>
    <w:rsid w:val="00302052"/>
    <w:rsid w:val="00333EEE"/>
    <w:rsid w:val="00351805"/>
    <w:rsid w:val="00383BF5"/>
    <w:rsid w:val="003F2D62"/>
    <w:rsid w:val="004011C4"/>
    <w:rsid w:val="00407631"/>
    <w:rsid w:val="006100CF"/>
    <w:rsid w:val="00626C97"/>
    <w:rsid w:val="006844B5"/>
    <w:rsid w:val="006A53CA"/>
    <w:rsid w:val="00730373"/>
    <w:rsid w:val="00855C96"/>
    <w:rsid w:val="008761FA"/>
    <w:rsid w:val="00882C55"/>
    <w:rsid w:val="008A1EAC"/>
    <w:rsid w:val="009041C6"/>
    <w:rsid w:val="00977BE7"/>
    <w:rsid w:val="00987572"/>
    <w:rsid w:val="009A079B"/>
    <w:rsid w:val="00A5754A"/>
    <w:rsid w:val="00A91846"/>
    <w:rsid w:val="00AF47CA"/>
    <w:rsid w:val="00B82754"/>
    <w:rsid w:val="00BB1CF1"/>
    <w:rsid w:val="00C3775B"/>
    <w:rsid w:val="00C76E52"/>
    <w:rsid w:val="00C818C4"/>
    <w:rsid w:val="00D21A2C"/>
    <w:rsid w:val="00D5170D"/>
    <w:rsid w:val="00D60AEF"/>
    <w:rsid w:val="00DA15C8"/>
    <w:rsid w:val="00DA3881"/>
    <w:rsid w:val="00DE0702"/>
    <w:rsid w:val="00E1588B"/>
    <w:rsid w:val="00E159C2"/>
    <w:rsid w:val="00E705DA"/>
    <w:rsid w:val="00E812C4"/>
    <w:rsid w:val="00F26EE9"/>
    <w:rsid w:val="00F55C82"/>
    <w:rsid w:val="00F63F8B"/>
    <w:rsid w:val="00F63FF2"/>
    <w:rsid w:val="00F6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647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47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7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7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4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647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47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7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7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St-1005/2016-4</izvorni_sadrzaj>
    <derivirana_varijabla naziv="DomainObject.Oznaka_1">St-1005/2016-4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IGLU NEKRETNINE d.o.o.</izvorni_sadrzaj>
    <derivirana_varijabla naziv="DomainObject.Predmet.ProtustrankaFormated_1">  IGLU NEKRETNINE d.o.o.</derivirana_varijabla>
  </DomainObject.Predmet.ProtustrankaFormated>
  <DomainObject.Predmet.ProtustrankaFormatedOIB>
    <izvorni_sadrzaj>  IGLU NEKRETNINE d.o.o., OIB 17038577232</izvorni_sadrzaj>
    <derivirana_varijabla naziv="DomainObject.Predmet.ProtustrankaFormatedOIB_1">  IGLU NEKRETNINE d.o.o., OIB 17038577232</derivirana_varijabla>
  </DomainObject.Predmet.ProtustrankaFormatedOIB>
  <DomainObject.Predmet.ProtustrankaFormatedWithAdress>
    <izvorni_sadrzaj> IGLU NEKRETNINE d.o.o., Trnjanska cesta 11, 10000 Zagreb</izvorni_sadrzaj>
    <derivirana_varijabla naziv="DomainObject.Predmet.ProtustrankaFormatedWithAdress_1"> IGLU NEKRETNINE d.o.o., Trnjanska cesta 11, 10000 Zagreb</derivirana_varijabla>
  </DomainObject.Predmet.ProtustrankaFormatedWithAdress>
  <DomainObject.Predmet.ProtustrankaFormatedWithAdressOIB>
    <izvorni_sadrzaj> IGLU NEKRETNINE d.o.o., OIB 17038577232, Trnjanska cesta 11, 10000 Zagreb</izvorni_sadrzaj>
    <derivirana_varijabla naziv="DomainObject.Predmet.ProtustrankaFormatedWithAdressOIB_1"> IGLU NEKRETNINE d.o.o., OIB 17038577232, Trnjanska cesta 11, 10000 Zagreb</derivirana_varijabla>
  </DomainObject.Predmet.ProtustrankaFormatedWithAdressOIB>
  <DomainObject.Predmet.ProtustrankaWithAdress>
    <izvorni_sadrzaj>IGLU NEKRETNINE d.o.o. Trnjanska cesta 11, 10000 Zagreb</izvorni_sadrzaj>
    <derivirana_varijabla naziv="DomainObject.Predmet.ProtustrankaWithAdress_1">IGLU NEKRETNINE d.o.o. Trnjanska cesta 11, 10000 Zagreb</derivirana_varijabla>
  </DomainObject.Predmet.ProtustrankaWithAdress>
  <DomainObject.Predmet.ProtustrankaWithAdressOIB>
    <izvorni_sadrzaj>IGLU NEKRETNINE d.o.o., OIB 17038577232, Trnjanska cesta 11, 10000 Zagreb</izvorni_sadrzaj>
    <derivirana_varijabla naziv="DomainObject.Predmet.ProtustrankaWithAdressOIB_1">IGLU NEKRETNINE d.o.o., OIB 17038577232, Trnjanska cesta 11, 10000 Zagreb</derivirana_varijabla>
  </DomainObject.Predmet.ProtustrankaWithAdressOIB>
  <DomainObject.Predmet.ProtustrankaNazivFormated>
    <izvorni_sadrzaj>IGLU NEKRETNINE d.o.o.</izvorni_sadrzaj>
    <derivirana_varijabla naziv="DomainObject.Predmet.ProtustrankaNazivFormated_1">IGLU NEKRETNINE d.o.o.</derivirana_varijabla>
  </DomainObject.Predmet.ProtustrankaNazivFormated>
  <DomainObject.Predmet.ProtustrankaNazivFormatedOIB>
    <izvorni_sadrzaj>IGLU NEKRETNINE d.o.o., OIB 17038577232</izvorni_sadrzaj>
    <derivirana_varijabla naziv="DomainObject.Predmet.ProtustrankaNazivFormatedOIB_1">IGLU NEKRETNINE d.o.o., OIB 17038577232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IGLU NEKRETNINE d.o.o.</item>
    </izvorni_sadrzaj>
    <derivirana_varijabla naziv="DomainObject.Predmet.ProtuStrankaListFormated_1">
      <item>IGLU NEKRETNINE d.o.o.</item>
    </derivirana_varijabla>
  </DomainObject.Predmet.ProtuStrankaListFormated>
  <DomainObject.Predmet.ProtuStrankaListFormatedOIB>
    <izvorni_sadrzaj>
      <item>IGLU NEKRETNINE d.o.o., OIB 17038577232</item>
    </izvorni_sadrzaj>
    <derivirana_varijabla naziv="DomainObject.Predmet.ProtuStrankaListFormatedOIB_1">
      <item>IGLU NEKRETNINE d.o.o., OIB 17038577232</item>
    </derivirana_varijabla>
  </DomainObject.Predmet.ProtuStrankaListFormatedOIB>
  <DomainObject.Predmet.ProtuStrankaListFormatedWithAdress>
    <izvorni_sadrzaj>
      <item>IGLU NEKRETNINE d.o.o., Trnjanska cesta 11, 10000 Zagreb</item>
    </izvorni_sadrzaj>
    <derivirana_varijabla naziv="DomainObject.Predmet.ProtuStrankaListFormatedWithAdress_1">
      <item>IGLU NEKRETNINE d.o.o., Trnjanska cesta 11, 10000 Zagreb</item>
    </derivirana_varijabla>
  </DomainObject.Predmet.ProtuStrankaListFormatedWithAdress>
  <DomainObject.Predmet.ProtuStrankaListFormatedWithAdressOIB>
    <izvorni_sadrzaj>
      <item>IGLU NEKRETNINE d.o.o., OIB 17038577232, Trnjanska cesta 11, 10000 Zagreb</item>
    </izvorni_sadrzaj>
    <derivirana_varijabla naziv="DomainObject.Predmet.ProtuStrankaListFormatedWithAdressOIB_1">
      <item>IGLU NEKRETNINE d.o.o., OIB 17038577232, Trnjanska cesta 11, 10000 Zagreb</item>
    </derivirana_varijabla>
  </DomainObject.Predmet.ProtuStrankaListFormatedWithAdressOIB>
  <DomainObject.Predmet.ProtuStrankaListNazivFormated>
    <izvorni_sadrzaj>
      <item>IGLU NEKRETNINE d.o.o.</item>
    </izvorni_sadrzaj>
    <derivirana_varijabla naziv="DomainObject.Predmet.ProtuStrankaListNazivFormated_1">
      <item>IGLU NEKRETNINE d.o.o.</item>
    </derivirana_varijabla>
  </DomainObject.Predmet.ProtuStrankaListNazivFormated>
  <DomainObject.Predmet.ProtuStrankaListNazivFormatedOIB>
    <izvorni_sadrzaj>
      <item>IGLU NEKRETNINE d.o.o., OIB 17038577232</item>
    </izvorni_sadrzaj>
    <derivirana_varijabla naziv="DomainObject.Predmet.ProtuStrankaListNazivFormatedOIB_1">
      <item>IGLU NEKRETNINE d.o.o., OIB 17038577232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St-1005/2016-4</izvorni_sadrzaj>
    <derivirana_varijabla naziv="DomainObject.PoslovniBrojDokumenta_1">St-1005/2016-4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IGLU NEKRETNINE d.o.o.</izvorni_sadrzaj>
    <derivirana_varijabla naziv="DomainObject.Predmet.ProtustrankaIDrugi_1">IGLU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IGLU NEKRETNINE d.o.o., OIB 17038577232, Trnjanska cesta 11, 10000 Zagreb</izvorni_sadrzaj>
    <derivirana_varijabla naziv="DomainObject.Predmet.ProtustrankaIDrugiAdressOIB_1">IGLU NEKRETNINE d.o.o., OIB 17038577232, Trnjanska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IGLU NEKRETNINE d.o.o.</item>
      <item>FINA Regionalni centar Zagreb</item>
    </izvorni_sadrzaj>
    <derivirana_varijabla naziv="DomainObject.Predmet.SudioniciListNaziv_1">
      <item>IGLU NEKRETNINE d.o.o.</item>
      <item>FINA Regionalni centar Zagreb</item>
    </derivirana_varijabla>
  </DomainObject.Predmet.SudioniciListNaziv>
  <DomainObject.Predmet.SudioniciListAdressOIB>
    <izvorni_sadrzaj>
      <item>IGLU NEKRETNINE d.o.o., OIB 17038577232, Trnjanska cesta 11,10000 Zagreb</item>
      <item>FINA Regionalni centar Zagreb, OIB 85821130368, Trg svibanjskih žrtava 1995. 1,10000 Zagreb</item>
    </izvorni_sadrzaj>
    <derivirana_varijabla naziv="DomainObject.Predmet.SudioniciListAdressOIB_1">
      <item>IGLU NEKRETNINE d.o.o., OIB 17038577232, Trnjanska cesta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17038577232</item>
      <item>, OIB 85821130368</item>
    </izvorni_sadrzaj>
    <derivirana_varijabla naziv="DomainObject.Predmet.SudioniciListNazivOIB_1">
      <item>, OIB 17038577232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14395-EF63-40C9-9A84-0D3AF9BAD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2659</properties:Characters>
  <properties:Lines>96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2016-08-12T06:58:00Z</dcterms:created>
  <dc:creator>korisnik</dc:creator>
  <cp:lastModifiedBy>Maja Videnović</cp:lastModifiedBy>
  <cp:lastPrinted>2016-08-11T07:46:00Z</cp:lastPrinted>
  <dcterms:modified xmlns:xsi="http://www.w3.org/2001/XMLSchema-instance" xsi:type="dcterms:W3CDTF">2016-08-12T07:42:00Z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