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597b" w14:paraId="99c597b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58569B">
        <w:rPr>
          <w:rFonts w:cs="Times New Roman" w:hAnsi="Times New Roman" w:ascii="Times New Roman"/>
          <w:sz w:val="24"/>
          <w:szCs w:val="24"/>
        </w:rPr>
        <w:t xml:space="preserve"> </w:t>
      </w:r>
      <w:r w:rsidR="00C25A8C">
        <w:rPr>
          <w:rFonts w:cs="Times New Roman" w:hAnsi="Times New Roman" w:ascii="Times New Roman"/>
          <w:sz w:val="24"/>
          <w:szCs w:val="24"/>
        </w:rPr>
        <w:t>Broj: 2/St-2029/2016-</w:t>
      </w:r>
      <w:r w:rsidR="00115F36">
        <w:rPr>
          <w:rFonts w:cs="Times New Roman" w:hAnsi="Times New Roman" w:ascii="Times New Roman"/>
          <w:sz w:val="24"/>
          <w:szCs w:val="24"/>
        </w:rPr>
        <w:t>16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4D2FF6" w:rsidRPr="004D2FF6">
        <w:rPr>
          <w:rFonts w:cs="Times New Roman" w:hAnsi="Times New Roman" w:ascii="Times New Roman"/>
          <w:sz w:val="24"/>
          <w:szCs w:val="24"/>
        </w:rPr>
        <w:t>GALEB j.d.o.o. za prijevoz, trgovinu i usluge, OIB: 91406037738 sa sjedištem u Lička 16,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D2FF6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4D2FF6" w:rsidRPr="004D2FF6">
        <w:rPr>
          <w:rFonts w:cs="Times New Roman" w:hAnsi="Times New Roman" w:ascii="Times New Roman"/>
          <w:sz w:val="24"/>
          <w:szCs w:val="24"/>
        </w:rPr>
        <w:t>GALEB j.d.o.o. za prijevoz, trgovinu i usluge, OIB: 91406037738 sa sjedištem u Lička 16,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813FE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813FED" w:rsidRPr="00813FE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Karlo Šatvar, Zagrebačka 30, Osijek, </w:t>
      </w:r>
      <w:r w:rsidR="004A1075">
        <w:rPr>
          <w:rFonts w:cs="Times New Roman" w:hAnsi="Times New Roman" w:ascii="Times New Roman"/>
          <w:color w:themeColor="text1" w:val="000000"/>
          <w:sz w:val="24"/>
          <w:szCs w:val="24"/>
        </w:rPr>
        <w:br/>
      </w:r>
      <w:r w:rsidR="00813FED" w:rsidRPr="00813FED">
        <w:rPr>
          <w:rFonts w:cs="Times New Roman" w:hAnsi="Times New Roman" w:ascii="Times New Roman"/>
          <w:color w:themeColor="text1" w:val="000000"/>
          <w:sz w:val="24"/>
          <w:szCs w:val="24"/>
        </w:rPr>
        <w:t>OIB: 24771511882.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D2FF6" w:rsidRPr="004D2FF6">
        <w:rPr>
          <w:rFonts w:cs="Times New Roman" w:hAnsi="Times New Roman" w:ascii="Times New Roman"/>
          <w:sz w:val="24"/>
          <w:szCs w:val="24"/>
        </w:rPr>
        <w:t>GALEB j.d.o.o. za prijevoz, trgovinu i usluge, OIB: 91406037738 sa sjedištem u Lička 16,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  <w:r w:rsidR="00A164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B337C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82309E">
        <w:rPr>
          <w:rFonts w:cs="Times New Roman" w:hAnsi="Times New Roman" w:ascii="Times New Roman"/>
          <w:sz w:val="24"/>
          <w:szCs w:val="24"/>
        </w:rPr>
        <w:t>1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82309E">
        <w:rPr>
          <w:rFonts w:cs="Times New Roman" w:hAnsi="Times New Roman" w:ascii="Times New Roman"/>
          <w:sz w:val="24"/>
          <w:szCs w:val="24"/>
        </w:rPr>
        <w:t>rujna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82309E">
        <w:rPr>
          <w:rFonts w:cs="Times New Roman" w:hAnsi="Times New Roman" w:ascii="Times New Roman"/>
          <w:sz w:val="24"/>
          <w:szCs w:val="24"/>
        </w:rPr>
        <w:t>2015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82309E">
        <w:rPr>
          <w:rFonts w:cs="Times New Roman" w:hAnsi="Times New Roman" w:ascii="Times New Roman"/>
          <w:sz w:val="24"/>
          <w:szCs w:val="24"/>
        </w:rPr>
        <w:t>520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82309E">
        <w:rPr>
          <w:rFonts w:cs="Times New Roman" w:hAnsi="Times New Roman" w:ascii="Times New Roman"/>
          <w:sz w:val="24"/>
          <w:szCs w:val="24"/>
        </w:rPr>
        <w:t>461.347,07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1B337C">
        <w:rPr>
          <w:rFonts w:cs="Times New Roman" w:hAnsi="Times New Roman" w:ascii="Times New Roman"/>
          <w:sz w:val="24"/>
          <w:szCs w:val="24"/>
        </w:rPr>
        <w:t>dvije zaposlene osobe.</w:t>
      </w:r>
    </w:p>
    <w:p w:rsidRDefault="00E03703" w:rsidP="0056601F" w:rsidR="006E46E9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6E46E9">
        <w:rPr>
          <w:rFonts w:cs="Times New Roman" w:hAnsi="Times New Roman" w:ascii="Times New Roman"/>
          <w:color w:themeColor="text1" w:val="000000"/>
          <w:sz w:val="24"/>
          <w:szCs w:val="24"/>
        </w:rPr>
        <w:t>25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6E46E9">
        <w:rPr>
          <w:rFonts w:cs="Times New Roman" w:hAnsi="Times New Roman" w:ascii="Times New Roman"/>
          <w:color w:themeColor="text1" w:val="000000"/>
          <w:sz w:val="24"/>
          <w:szCs w:val="24"/>
        </w:rPr>
        <w:t>rujna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2018., na ročište </w:t>
      </w:r>
      <w:r w:rsid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je pristupio z.z. Božo Terzić koji je iskazao da od 2015. poduzeće nije poslovalo, a teretna vozila da su ostala na poljani, te su vremenom propadali, a djelomično i pokradeni dijelovi, jer nije mogao plaćati najamninu za navedeno parkiralište. Iste je odvezao u Sudić metal d.o.o. koji zbrinjava otpad, te ta vozila ne postoje više u vlasništvu dužnika. Poduzeće nije imalo vlasništvo nekretnine i druge pokretnine, dionice, udjele u drugim poduzećima niti tražbine. </w:t>
      </w:r>
    </w:p>
    <w:p w:rsidRDefault="00E03703" w:rsidP="006E46E9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D2FF6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D171E0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D171E0" w:rsidRPr="00D171E0">
        <w:rPr>
          <w:rFonts w:cs="Times New Roman" w:hAnsi="Times New Roman" w:ascii="Times New Roman"/>
          <w:b/>
          <w:sz w:val="24"/>
          <w:szCs w:val="24"/>
        </w:rPr>
        <w:t>Božo Terzić, Slavonski Brod, Turopoljska 3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A42" w:rsidP="00922784" w:rsidR="00CF2A42">
      <w:pPr>
        <w:spacing w:lineRule="auto" w:line="240" w:after="0"/>
      </w:pPr>
      <w:r>
        <w:separator/>
      </w:r>
    </w:p>
  </w:endnote>
  <w:endnote w:id="0" w:type="continuationSeparator">
    <w:p w:rsidRDefault="00CF2A42" w:rsidP="00922784" w:rsidR="00CF2A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614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A42" w:rsidP="00922784" w:rsidR="00CF2A42">
      <w:pPr>
        <w:spacing w:lineRule="auto" w:line="240" w:after="0"/>
      </w:pPr>
      <w:r>
        <w:separator/>
      </w:r>
    </w:p>
  </w:footnote>
  <w:footnote w:id="0" w:type="continuationSeparator">
    <w:p w:rsidRDefault="00CF2A42" w:rsidP="00922784" w:rsidR="00CF2A4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148"/>
    <w:rsid w:val="000A6AC1"/>
    <w:rsid w:val="000C0562"/>
    <w:rsid w:val="000C103C"/>
    <w:rsid w:val="000C725D"/>
    <w:rsid w:val="000E1217"/>
    <w:rsid w:val="001005B6"/>
    <w:rsid w:val="00103B78"/>
    <w:rsid w:val="0011478E"/>
    <w:rsid w:val="00115F36"/>
    <w:rsid w:val="00124740"/>
    <w:rsid w:val="0013364D"/>
    <w:rsid w:val="001358B8"/>
    <w:rsid w:val="00163586"/>
    <w:rsid w:val="00166041"/>
    <w:rsid w:val="0016768D"/>
    <w:rsid w:val="00170E85"/>
    <w:rsid w:val="001830D9"/>
    <w:rsid w:val="001B337C"/>
    <w:rsid w:val="001C2C88"/>
    <w:rsid w:val="00212A69"/>
    <w:rsid w:val="00234C29"/>
    <w:rsid w:val="00253782"/>
    <w:rsid w:val="0028306D"/>
    <w:rsid w:val="00283453"/>
    <w:rsid w:val="002A6E40"/>
    <w:rsid w:val="002B0D54"/>
    <w:rsid w:val="002C2D20"/>
    <w:rsid w:val="002D44C8"/>
    <w:rsid w:val="002D58F9"/>
    <w:rsid w:val="002F2481"/>
    <w:rsid w:val="002F554E"/>
    <w:rsid w:val="003008AD"/>
    <w:rsid w:val="003028D3"/>
    <w:rsid w:val="00305EEC"/>
    <w:rsid w:val="003135CF"/>
    <w:rsid w:val="00314332"/>
    <w:rsid w:val="00323C4C"/>
    <w:rsid w:val="00336363"/>
    <w:rsid w:val="0034305C"/>
    <w:rsid w:val="00362E8F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772"/>
    <w:rsid w:val="00422DAF"/>
    <w:rsid w:val="00425491"/>
    <w:rsid w:val="004322EC"/>
    <w:rsid w:val="00433015"/>
    <w:rsid w:val="00440340"/>
    <w:rsid w:val="00440AA7"/>
    <w:rsid w:val="0044636C"/>
    <w:rsid w:val="0045519D"/>
    <w:rsid w:val="00456EE6"/>
    <w:rsid w:val="0046311F"/>
    <w:rsid w:val="004709F8"/>
    <w:rsid w:val="00480198"/>
    <w:rsid w:val="00480F4E"/>
    <w:rsid w:val="0048411F"/>
    <w:rsid w:val="004A1075"/>
    <w:rsid w:val="004A1E19"/>
    <w:rsid w:val="004A31CD"/>
    <w:rsid w:val="004A46B0"/>
    <w:rsid w:val="004B223B"/>
    <w:rsid w:val="004D2FF6"/>
    <w:rsid w:val="004F0F13"/>
    <w:rsid w:val="004F4FDC"/>
    <w:rsid w:val="0052504A"/>
    <w:rsid w:val="005638E6"/>
    <w:rsid w:val="0056601F"/>
    <w:rsid w:val="005754D0"/>
    <w:rsid w:val="005849E5"/>
    <w:rsid w:val="0058569B"/>
    <w:rsid w:val="005E5796"/>
    <w:rsid w:val="005E7F64"/>
    <w:rsid w:val="00617CA9"/>
    <w:rsid w:val="00620CF9"/>
    <w:rsid w:val="00644551"/>
    <w:rsid w:val="006749EF"/>
    <w:rsid w:val="00676271"/>
    <w:rsid w:val="006A4C83"/>
    <w:rsid w:val="006C1049"/>
    <w:rsid w:val="006C6C73"/>
    <w:rsid w:val="006D4BCF"/>
    <w:rsid w:val="006D6FE4"/>
    <w:rsid w:val="006D7B66"/>
    <w:rsid w:val="006E21A2"/>
    <w:rsid w:val="006E46E9"/>
    <w:rsid w:val="006F2F2C"/>
    <w:rsid w:val="00727925"/>
    <w:rsid w:val="0073198D"/>
    <w:rsid w:val="007521AA"/>
    <w:rsid w:val="00763AB6"/>
    <w:rsid w:val="00781F77"/>
    <w:rsid w:val="00792AC2"/>
    <w:rsid w:val="007C5B18"/>
    <w:rsid w:val="007C60C7"/>
    <w:rsid w:val="0080597E"/>
    <w:rsid w:val="008071ED"/>
    <w:rsid w:val="0081122F"/>
    <w:rsid w:val="00813FED"/>
    <w:rsid w:val="00817B2D"/>
    <w:rsid w:val="00820B9D"/>
    <w:rsid w:val="0082309E"/>
    <w:rsid w:val="00823F53"/>
    <w:rsid w:val="008242F5"/>
    <w:rsid w:val="00831177"/>
    <w:rsid w:val="00832BC8"/>
    <w:rsid w:val="00840486"/>
    <w:rsid w:val="0084218A"/>
    <w:rsid w:val="0085245A"/>
    <w:rsid w:val="008606D6"/>
    <w:rsid w:val="00862877"/>
    <w:rsid w:val="00866ACB"/>
    <w:rsid w:val="00871A12"/>
    <w:rsid w:val="00884732"/>
    <w:rsid w:val="00887DFE"/>
    <w:rsid w:val="00887FF5"/>
    <w:rsid w:val="008B09D6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03C5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7872"/>
    <w:rsid w:val="009F7B59"/>
    <w:rsid w:val="00A06AFD"/>
    <w:rsid w:val="00A15748"/>
    <w:rsid w:val="00A16413"/>
    <w:rsid w:val="00A35712"/>
    <w:rsid w:val="00A36CF2"/>
    <w:rsid w:val="00A74766"/>
    <w:rsid w:val="00A800AE"/>
    <w:rsid w:val="00A9222F"/>
    <w:rsid w:val="00A92A0C"/>
    <w:rsid w:val="00A940A9"/>
    <w:rsid w:val="00AA26D0"/>
    <w:rsid w:val="00AA62AC"/>
    <w:rsid w:val="00AA6537"/>
    <w:rsid w:val="00AB2BCF"/>
    <w:rsid w:val="00AD3E05"/>
    <w:rsid w:val="00AF0CFA"/>
    <w:rsid w:val="00AF2F58"/>
    <w:rsid w:val="00AF490C"/>
    <w:rsid w:val="00B01A09"/>
    <w:rsid w:val="00B06C36"/>
    <w:rsid w:val="00B076AC"/>
    <w:rsid w:val="00B07A57"/>
    <w:rsid w:val="00B07D39"/>
    <w:rsid w:val="00B27556"/>
    <w:rsid w:val="00B30913"/>
    <w:rsid w:val="00B3288B"/>
    <w:rsid w:val="00B35447"/>
    <w:rsid w:val="00B4746A"/>
    <w:rsid w:val="00B54940"/>
    <w:rsid w:val="00B714CC"/>
    <w:rsid w:val="00B73DA3"/>
    <w:rsid w:val="00B80F18"/>
    <w:rsid w:val="00B9025C"/>
    <w:rsid w:val="00BA0244"/>
    <w:rsid w:val="00BA48C3"/>
    <w:rsid w:val="00BB45B8"/>
    <w:rsid w:val="00BB7A95"/>
    <w:rsid w:val="00BD1CB9"/>
    <w:rsid w:val="00BF2B6A"/>
    <w:rsid w:val="00BF3334"/>
    <w:rsid w:val="00BF35CC"/>
    <w:rsid w:val="00BF3EC4"/>
    <w:rsid w:val="00C02C67"/>
    <w:rsid w:val="00C05413"/>
    <w:rsid w:val="00C16091"/>
    <w:rsid w:val="00C25A8C"/>
    <w:rsid w:val="00C36BCA"/>
    <w:rsid w:val="00C42B3E"/>
    <w:rsid w:val="00C5203F"/>
    <w:rsid w:val="00C65AB9"/>
    <w:rsid w:val="00C86EA5"/>
    <w:rsid w:val="00C9417C"/>
    <w:rsid w:val="00CB66A4"/>
    <w:rsid w:val="00CC7C6F"/>
    <w:rsid w:val="00CD6782"/>
    <w:rsid w:val="00CF2A42"/>
    <w:rsid w:val="00D007E0"/>
    <w:rsid w:val="00D13678"/>
    <w:rsid w:val="00D171E0"/>
    <w:rsid w:val="00D316D1"/>
    <w:rsid w:val="00D33203"/>
    <w:rsid w:val="00D446C5"/>
    <w:rsid w:val="00D545E7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B3D36"/>
    <w:rsid w:val="00ED4996"/>
    <w:rsid w:val="00EE4EF5"/>
    <w:rsid w:val="00F3055A"/>
    <w:rsid w:val="00F305C9"/>
    <w:rsid w:val="00F37691"/>
    <w:rsid w:val="00F423BB"/>
    <w:rsid w:val="00F619FC"/>
    <w:rsid w:val="00F871DD"/>
    <w:rsid w:val="00FA18E9"/>
    <w:rsid w:val="00FA44E9"/>
    <w:rsid w:val="00FB3985"/>
    <w:rsid w:val="00FB3D04"/>
    <w:rsid w:val="00FD10C4"/>
    <w:rsid w:val="00FE09BA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1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1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1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1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1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1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1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1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461347.07</izvorni_sadrzaj>
    <derivirana_varijabla naziv="DomainObject.Predmet.InicijalnaVrijednost_1">461347.07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zakoa</izvorni_sadrzaj>
    <derivirana_varijabla naziv="DomainObject.Predmet.Opis_1">čl. 444.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St-2029/2016</izvorni_sadrzaj>
    <derivirana_varijabla naziv="DomainObject.Predmet.OznakaBroj_1">St-2029/2016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 j.d.o.o. za prijevoz, trgovinu i usluge</izvorni_sadrzaj>
    <derivirana_varijabla naziv="DomainObject.Predmet.ProtustrankaFormated_1">  GALEB j.d.o.o. za prijevoz, trgovinu i usluge</derivirana_varijabla>
  </DomainObject.Predmet.ProtustrankaFormated>
  <DomainObject.Predmet.ProtustrankaFormatedOIB>
    <izvorni_sadrzaj>  GALEB j.d.o.o. za prijevoz, trgovinu i usluge, OIB 91406037738</izvorni_sadrzaj>
    <derivirana_varijabla naziv="DomainObject.Predmet.ProtustrankaFormatedOIB_1">  GALEB j.d.o.o. za prijevoz, trgovinu i usluge, OIB 91406037738</derivirana_varijabla>
  </DomainObject.Predmet.ProtustrankaFormatedOIB>
  <DomainObject.Predmet.ProtustrankaFormatedWithAdress>
    <izvorni_sadrzaj> GALEB j.d.o.o. za prijevoz, trgovinu i usluge, Lička 16, 35000 Slavonski Brod</izvorni_sadrzaj>
    <derivirana_varijabla naziv="DomainObject.Predmet.ProtustrankaFormatedWithAdress_1"> GALEB j.d.o.o. za prijevoz, trgovinu i usluge, Lička 16, 35000 Slavonski Brod</derivirana_varijabla>
  </DomainObject.Predmet.ProtustrankaFormatedWithAdress>
  <DomainObject.Predmet.ProtustrankaFormatedWithAdressOIB>
    <izvorni_sadrzaj> GALEB j.d.o.o. za prijevoz, trgovinu i usluge, OIB 91406037738, Lička 16, 35000 Slavonski Brod</izvorni_sadrzaj>
    <derivirana_varijabla naziv="DomainObject.Predmet.ProtustrankaFormatedWithAdressOIB_1"> GALEB j.d.o.o. za prijevoz, trgovinu i usluge, OIB 91406037738, Lička 16, 35000 Slavonski Brod</derivirana_varijabla>
  </DomainObject.Predmet.ProtustrankaFormatedWithAdressOIB>
  <DomainObject.Predmet.ProtustrankaWithAdress>
    <izvorni_sadrzaj>GALEB j.d.o.o. za prijevoz, trgovinu i usluge Lička 16, 35000 Slavonski Brod</izvorni_sadrzaj>
    <derivirana_varijabla naziv="DomainObject.Predmet.ProtustrankaWithAdress_1">GALEB j.d.o.o. za prijevoz, trgovinu i usluge Lička 16, 35000 Slavonski Brod</derivirana_varijabla>
  </DomainObject.Predmet.ProtustrankaWithAdress>
  <DomainObject.Predmet.ProtustrankaWithAdressOIB>
    <izvorni_sadrzaj>GALEB j.d.o.o. za prijevoz, trgovinu i usluge, OIB 91406037738, Lička 16, 35000 Slavonski Brod</izvorni_sadrzaj>
    <derivirana_varijabla naziv="DomainObject.Predmet.ProtustrankaWithAdressOIB_1">GALEB j.d.o.o. za prijevoz, trgovinu i usluge, OIB 91406037738, Lička 16, 35000 Slavonski Brod</derivirana_varijabla>
  </DomainObject.Predmet.ProtustrankaWithAdressOIB>
  <DomainObject.Predmet.ProtustrankaNazivFormated>
    <izvorni_sadrzaj>GALEB j.d.o.o. za prijevoz, trgovinu i usluge</izvorni_sadrzaj>
    <derivirana_varijabla naziv="DomainObject.Predmet.ProtustrankaNazivFormated_1">GALEB j.d.o.o. za prijevoz, trgovinu i usluge</derivirana_varijabla>
  </DomainObject.Predmet.ProtustrankaNazivFormated>
  <DomainObject.Predmet.ProtustrankaNazivFormatedOIB>
    <izvorni_sadrzaj>GALEB j.d.o.o. za prijevoz, trgovinu i usluge, OIB 91406037738</izvorni_sadrzaj>
    <derivirana_varijabla naziv="DomainObject.Predmet.ProtustrankaNazivFormatedOIB_1">GALEB j.d.o.o. za prijevoz, trgovinu i usluge, OIB 91406037738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Krešimia IV 20, 35000 Slavonski Brod</izvorni_sadrzaj>
    <derivirana_varijabla naziv="DomainObject.Predmet.StrankaFormatedWithAdress_1"> Financijska agencija, Ulica Petra Krešimia IV 20, 35000 Slavonski Brod</derivirana_varijabla>
  </DomainObject.Predmet.StrankaFormatedWithAdress>
  <DomainObject.Predmet.StrankaFormatedWithAdressOIB>
    <izvorni_sadrzaj> Financijska agencija, OIB 85821130368, Ulica Petra Krešimia IV 20, 35000 Slavonski Brod</izvorni_sadrzaj>
    <derivirana_varijabla naziv="DomainObject.Predmet.StrankaFormatedWithAdressOIB_1"> Financijska agencija, OIB 85821130368, Ulica Petra Krešimia IV 20, 35000 Slavonski Brod</derivirana_varijabla>
  </DomainObject.Predmet.StrankaFormatedWithAdressOIB>
  <DomainObject.Predmet.StrankaWithAdress>
    <izvorni_sadrzaj>Financijska agencija Ulica Petra Krešimia IV 20,35000 Slavonski Brod</izvorni_sadrzaj>
    <derivirana_varijabla naziv="DomainObject.Predmet.StrankaWithAdress_1">Financijska agencija Ulica Petra Krešimia IV 20,35000 Slavonski Brod</derivirana_varijabla>
  </DomainObject.Predmet.StrankaWithAdress>
  <DomainObject.Predmet.StrankaWithAdressOIB>
    <izvorni_sadrzaj>Financijska agencija, OIB 85821130368, Ulica Petra Krešimia IV 20,35000 Slavonski Brod</izvorni_sadrzaj>
    <derivirana_varijabla naziv="DomainObject.Predmet.StrankaWithAdressOIB_1">Financijska agencija, OIB 85821130368, Ulica Petra Krešimia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Krešimia IV 20, 35000 Slavonski Brod</item>
    </izvorni_sadrzaj>
    <derivirana_varijabla naziv="DomainObject.Predmet.StrankaListFormatedWithAdress_1">
      <item>Financijska agencija, Ulica Petra Krešimia IV 20, 35000 Slavonski Brod</item>
    </derivirana_varijabla>
  </DomainObject.Predmet.StrankaListFormatedWithAdress>
  <DomainObject.Predmet.StrankaListFormatedWithAdressOIB>
    <izvorni_sadrzaj>
      <item>Financijska agencija, OIB 85821130368, Ulica Petra Krešimia IV 20, 35000 Slavonski Brod</item>
    </izvorni_sadrzaj>
    <derivirana_varijabla naziv="DomainObject.Predmet.StrankaListFormatedWithAdressOIB_1">
      <item>Financijska agencija, OIB 85821130368, Ulica Petra Krešimia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GALEB j.d.o.o. za prijevoz, trgovinu i usluge</item>
    </izvorni_sadrzaj>
    <derivirana_varijabla naziv="DomainObject.Predmet.ProtuStrankaListFormated_1">
      <item>GALEB j.d.o.o. za prijevoz, trgovinu i usluge</item>
    </derivirana_varijabla>
  </DomainObject.Predmet.ProtuStrankaListFormated>
  <DomainObject.Predmet.ProtuStrankaListFormatedOIB>
    <izvorni_sadrzaj>
      <item>GALEB j.d.o.o. za prijevoz, trgovinu i usluge, OIB 91406037738</item>
    </izvorni_sadrzaj>
    <derivirana_varijabla naziv="DomainObject.Predmet.ProtuStrankaListFormatedOIB_1">
      <item>GALEB j.d.o.o. za prijevoz, trgovinu i usluge, OIB 91406037738</item>
    </derivirana_varijabla>
  </DomainObject.Predmet.ProtuStrankaListFormatedOIB>
  <DomainObject.Predmet.ProtuStrankaListFormatedWithAdress>
    <izvorni_sadrzaj>
      <item>GALEB j.d.o.o. za prijevoz, trgovinu i usluge, Lička 16, 35000 Slavonski Brod</item>
    </izvorni_sadrzaj>
    <derivirana_varijabla naziv="DomainObject.Predmet.ProtuStrankaListFormatedWithAdress_1">
      <item>GALEB j.d.o.o. za prijevoz, trgovinu i usluge, Lička 16, 35000 Slavonski Brod</item>
    </derivirana_varijabla>
  </DomainObject.Predmet.ProtuStrankaListFormatedWithAdress>
  <DomainObject.Predmet.ProtuStrankaListFormatedWithAdressOIB>
    <izvorni_sadrzaj>
      <item>GALEB j.d.o.o. za prijevoz, trgovinu i usluge, OIB 91406037738, Lička 16, 35000 Slavonski Brod</item>
    </izvorni_sadrzaj>
    <derivirana_varijabla naziv="DomainObject.Predmet.ProtuStrankaListFormatedWithAdressOIB_1">
      <item>GALEB j.d.o.o. za prijevoz, trgovinu i usluge, OIB 91406037738, Lička 16, 35000 Slavonski Brod</item>
    </derivirana_varijabla>
  </DomainObject.Predmet.ProtuStrankaListFormatedWithAdressOIB>
  <DomainObject.Predmet.ProtuStrankaListNazivFormated>
    <izvorni_sadrzaj>
      <item>GALEB j.d.o.o. za prijevoz, trgovinu i usluge</item>
    </izvorni_sadrzaj>
    <derivirana_varijabla naziv="DomainObject.Predmet.ProtuStrankaListNazivFormated_1">
      <item>GALEB j.d.o.o. za prijevoz, trgovinu i usluge</item>
    </derivirana_varijabla>
  </DomainObject.Predmet.ProtuStrankaListNazivFormated>
  <DomainObject.Predmet.ProtuStrankaListNazivFormatedOIB>
    <izvorni_sadrzaj>
      <item>GALEB j.d.o.o. za prijevoz, trgovinu i usluge, OIB 91406037738</item>
    </izvorni_sadrzaj>
    <derivirana_varijabla naziv="DomainObject.Predmet.ProtuStrankaListNazivFormatedOIB_1">
      <item>GALEB j.d.o.o. za prijevoz, trgovinu i usluge, OIB 91406037738</item>
    </derivirana_varijabla>
  </DomainObject.Predmet.ProtuStrankaListNazivFormatedOIB>
  <DomainObject.Predmet.OstaliListFormated>
    <izvorni_sadrzaj>
      <item>Božo Terzić</item>
    </izvorni_sadrzaj>
    <derivirana_varijabla naziv="DomainObject.Predmet.OstaliListFormated_1">
      <item>Božo Terzić</item>
    </derivirana_varijabla>
  </DomainObject.Predmet.OstaliListFormated>
  <DomainObject.Predmet.OstaliListFormatedOIB>
    <izvorni_sadrzaj>
      <item>Božo Terzić</item>
    </izvorni_sadrzaj>
    <derivirana_varijabla naziv="DomainObject.Predmet.OstaliListFormatedOIB_1">
      <item>Božo Terzić</item>
    </derivirana_varijabla>
  </DomainObject.Predmet.OstaliListFormatedOIB>
  <DomainObject.Predmet.OstaliListFormatedWithAdress>
    <izvorni_sadrzaj>
      <item>Božo Terzić</item>
    </izvorni_sadrzaj>
    <derivirana_varijabla naziv="DomainObject.Predmet.OstaliListFormatedWithAdress_1">
      <item>Božo Terzić</item>
    </derivirana_varijabla>
  </DomainObject.Predmet.OstaliListFormatedWithAdress>
  <DomainObject.Predmet.OstaliListFormatedWithAdressOIB>
    <izvorni_sadrzaj>
      <item>Božo Terzić</item>
    </izvorni_sadrzaj>
    <derivirana_varijabla naziv="DomainObject.Predmet.OstaliListFormatedWithAdressOIB_1">
      <item>Božo Terzić</item>
    </derivirana_varijabla>
  </DomainObject.Predmet.OstaliListFormatedWithAdressOIB>
  <DomainObject.Predmet.OstaliListNazivFormated>
    <izvorni_sadrzaj>
      <item>Božo Terzić</item>
    </izvorni_sadrzaj>
    <derivirana_varijabla naziv="DomainObject.Predmet.OstaliListNazivFormated_1">
      <item>Božo Terzić</item>
    </derivirana_varijabla>
  </DomainObject.Predmet.OstaliListNazivFormated>
  <DomainObject.Predmet.OstaliListNazivFormatedOIB>
    <izvorni_sadrzaj>
      <item>Božo Terzić</item>
    </izvorni_sadrzaj>
    <derivirana_varijabla naziv="DomainObject.Predmet.OstaliListNazivFormatedOIB_1">
      <item>Božo Terzić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GALEB j.d.o.o. za prijevoz, trgovinu i usluge</izvorni_sadrzaj>
    <derivirana_varijabla naziv="DomainObject.Predmet.ProtustrankaIDrugi_1">GALEB j.d.o.o. za prijevoz, trgovinu i usluge</derivirana_varijabla>
  </DomainObject.Predmet.ProtustrankaIDrugi>
  <DomainObject.Predmet.StrankaIDrugiAdressOIB>
    <izvorni_sadrzaj>Financijska agencija, OIB 85821130368, Ulica Petra Krešimia IV 20, 35000 Slavonski Brod</izvorni_sadrzaj>
    <derivirana_varijabla naziv="DomainObject.Predmet.StrankaIDrugiAdressOIB_1">Financijska agencija, OIB 85821130368, Ulica Petra Krešimia IV 20, 35000 Slavonski Brod</derivirana_varijabla>
  </DomainObject.Predmet.StrankaIDrugiAdressOIB>
  <DomainObject.Predmet.ProtustrankaIDrugiAdressOIB>
    <izvorni_sadrzaj>GALEB j.d.o.o. za prijevoz, trgovinu i usluge, OIB 91406037738, Lička 16, 35000 Slavonski Brod</izvorni_sadrzaj>
    <derivirana_varijabla naziv="DomainObject.Predmet.ProtustrankaIDrugiAdressOIB_1">GALEB j.d.o.o. za prijevoz, trgovinu i usluge, OIB 91406037738, Lička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GALEB j.d.o.o. za prijevoz, trgovinu i usluge</item>
      <item>Božo Terzić</item>
    </izvorni_sadrzaj>
    <derivirana_varijabla naziv="DomainObject.Predmet.SudioniciListNaziv_1">
      <item>Financijska agencija</item>
      <item>GALEB j.d.o.o. za prijevoz, trgovinu i usluge</item>
      <item>Božo Terzić</item>
    </derivirana_varijabla>
  </DomainObject.Predmet.SudioniciListNaziv>
  <DomainObject.Predmet.SudioniciListAdressOIB>
    <izvorni_sadrzaj>
      <item>Financijska agencija, OIB 85821130368, Ulica Petra Krešimia IV 20,35000 Slavonski Brod</item>
      <item>GALEB j.d.o.o. za prijevoz, trgovinu i usluge, OIB 91406037738, Lička 16,35000 Slavonski Brod</item>
      <item>Božo Terzić</item>
    </izvorni_sadrzaj>
    <derivirana_varijabla naziv="DomainObject.Predmet.SudioniciListAdressOIB_1">
      <item>Financijska agencija, OIB 85821130368, Ulica Petra Krešimia IV 20,35000 Slavonski Brod</item>
      <item>GALEB j.d.o.o. za prijevoz, trgovinu i usluge, OIB 91406037738, Lička 16,35000 Slavonski Brod</item>
      <item>Božo Terzić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91406037738</item>
      <item>, OIB null</item>
    </izvorni_sadrzaj>
    <derivirana_varijabla naziv="DomainObject.Predmet.SudioniciListNazivOIB_1">
      <item>, OIB 85821130368</item>
      <item>, OIB 91406037738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St-2029/2016-10</izvorni_sadrzaj>
    <derivirana_varijabla naziv="DomainObject.PredzadnjaOdlukaIzPredmeta.Oznaka_1">St-2029/2016-10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725B0-5A87-47D0-BBF9-BC6170C80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667</properties:Words>
  <properties:Characters>3408</properties:Characters>
  <properties:Lines>106</properties:Lines>
  <properties:Paragraphs>38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2018-11-08T12:12:00Z</dcterms:created>
  <dc:creator>wsadmin</dc:creator>
  <cp:lastModifiedBy>wsadmin</cp:lastModifiedBy>
  <cp:lastPrinted>2018-11-02T10:25:00Z</cp:lastPrinted>
  <dcterms:modified xmlns:xsi="http://www.w3.org/2001/XMLSchema-instance" xsi:type="dcterms:W3CDTF">2018-11-08T12:48:00Z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