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43BA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43BAE" w:rsidP="008F5996" w:rsidR="00143BAE" w:rsidRPr="00143BA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df7985" w14:paraId="4df7985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143BAE">
        <w:rPr>
          <w:rFonts w:hAnsi="Times New Roman" w:ascii="Times New Roman"/>
          <w:sz w:val="24"/>
        </w:rPr>
        <w:t>1441/11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6A05DD">
        <w:rPr>
          <w:rFonts w:hAnsi="Times New Roman" w:ascii="Times New Roman"/>
          <w:sz w:val="24"/>
        </w:rPr>
        <w:t>-371</w:t>
      </w:r>
    </w:p>
    <w:p w:rsidRDefault="0029118A" w:rsidP="0029118A" w:rsidR="0029118A">
      <w:pPr>
        <w:rPr>
          <w:rFonts w:hAnsi="Times New Roman" w:ascii="Times New Roman"/>
          <w:sz w:val="24"/>
        </w:rPr>
      </w:pPr>
    </w:p>
    <w:p w:rsidRDefault="00143BAE" w:rsidP="0029118A" w:rsidR="00143BAE" w:rsidRPr="00040E80">
      <w:pPr>
        <w:rPr>
          <w:rFonts w:hAnsi="Times New Roman" w:ascii="Times New Roman"/>
          <w:sz w:val="24"/>
        </w:rPr>
      </w:pPr>
    </w:p>
    <w:p w:rsidRDefault="00143BAE" w:rsidP="00143BAE" w:rsidR="0029118A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860524" w:rsidP="00860524" w:rsidR="0029118A" w:rsidRPr="00D91909">
      <w:pPr>
        <w:jc w:val="center"/>
        <w:rPr>
          <w:rFonts w:hAnsi="Times New Roman" w:ascii="Times New Roman"/>
          <w:sz w:val="24"/>
        </w:rPr>
      </w:pPr>
      <w:r w:rsidRPr="00D91909">
        <w:rPr>
          <w:rFonts w:hAnsi="Times New Roman" w:ascii="Times New Roman"/>
          <w:sz w:val="24"/>
        </w:rPr>
        <w:t>Z A K LJ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 nad dužnikom</w:t>
      </w:r>
      <w:r w:rsidR="00143BAE">
        <w:rPr>
          <w:rFonts w:hAnsi="Times New Roman" w:ascii="Times New Roman"/>
          <w:sz w:val="24"/>
        </w:rPr>
        <w:t xml:space="preserve"> </w:t>
      </w:r>
      <w:r w:rsidR="00143BAE" w:rsidRPr="00143BAE">
        <w:rPr>
          <w:rFonts w:hAnsi="Times New Roman" w:ascii="Times New Roman"/>
          <w:sz w:val="24"/>
        </w:rPr>
        <w:t>HERBOS d.d. – u stečaju, iz Siska, Obrtnička 17, OIB: 42794139563</w:t>
      </w:r>
      <w:r w:rsidR="00143BAE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Stečajnog zakona (Narodne novine, br. 44/96, 29/99, 129/00, 123/03, 82/06, 116/10, 26/12 i 133/12), </w:t>
      </w:r>
      <w:r w:rsidR="00D47774">
        <w:rPr>
          <w:rFonts w:hAnsi="Times New Roman" w:ascii="Times New Roman"/>
          <w:sz w:val="24"/>
        </w:rPr>
        <w:t>22. veljače 2016.</w:t>
      </w:r>
      <w:r w:rsidR="006613E5" w:rsidRPr="00040E80">
        <w:rPr>
          <w:rFonts w:hAnsi="Times New Roman" w:ascii="Times New Roman"/>
          <w:sz w:val="24"/>
        </w:rPr>
        <w:t xml:space="preserve">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8D7751">
      <w:pPr>
        <w:jc w:val="center"/>
        <w:rPr>
          <w:rFonts w:hAnsi="Times New Roman" w:ascii="Times New Roman"/>
          <w:sz w:val="24"/>
        </w:rPr>
      </w:pPr>
      <w:r w:rsidRPr="008D7751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143BAE">
        <w:rPr>
          <w:rFonts w:hAnsi="Times New Roman" w:ascii="Times New Roman"/>
          <w:sz w:val="24"/>
        </w:rPr>
        <w:t>polučene prodajom nekretnin</w:t>
      </w:r>
      <w:r w:rsidR="00D47774">
        <w:rPr>
          <w:rFonts w:hAnsi="Times New Roman" w:ascii="Times New Roman"/>
          <w:sz w:val="24"/>
        </w:rPr>
        <w:t>e</w:t>
      </w:r>
      <w:r w:rsidR="00143BAE">
        <w:rPr>
          <w:rFonts w:hAnsi="Times New Roman" w:ascii="Times New Roman"/>
          <w:sz w:val="24"/>
        </w:rPr>
        <w:t xml:space="preserve"> </w:t>
      </w:r>
      <w:r w:rsidR="00D47774">
        <w:rPr>
          <w:rFonts w:hAnsi="Times New Roman" w:ascii="Times New Roman"/>
          <w:sz w:val="24"/>
        </w:rPr>
        <w:t xml:space="preserve">stečajnog dužnika </w:t>
      </w:r>
      <w:r w:rsidR="00143BAE">
        <w:rPr>
          <w:rFonts w:hAnsi="Times New Roman" w:ascii="Times New Roman"/>
          <w:sz w:val="24"/>
        </w:rPr>
        <w:t>upisan</w:t>
      </w:r>
      <w:r w:rsidR="00D80799">
        <w:rPr>
          <w:rFonts w:hAnsi="Times New Roman" w:ascii="Times New Roman"/>
          <w:sz w:val="24"/>
        </w:rPr>
        <w:t>e</w:t>
      </w:r>
      <w:r w:rsidR="00143BAE">
        <w:rPr>
          <w:rFonts w:hAnsi="Times New Roman" w:ascii="Times New Roman"/>
          <w:sz w:val="24"/>
        </w:rPr>
        <w:t xml:space="preserve"> u zk. ul. </w:t>
      </w:r>
      <w:r w:rsidR="0078229D" w:rsidRPr="0078229D">
        <w:rPr>
          <w:rFonts w:hAnsi="Times New Roman" w:ascii="Times New Roman"/>
          <w:sz w:val="24"/>
        </w:rPr>
        <w:t xml:space="preserve">2827, poduložak 41, na z.k.č. br. 1342/2, k.o. Blato Novo, 41. </w:t>
      </w:r>
      <w:r w:rsidR="0078229D">
        <w:rPr>
          <w:rFonts w:hAnsi="Times New Roman" w:ascii="Times New Roman"/>
          <w:sz w:val="24"/>
        </w:rPr>
        <w:t>etaža,</w:t>
      </w:r>
      <w:r w:rsidR="00D80799">
        <w:rPr>
          <w:rFonts w:hAnsi="Times New Roman" w:ascii="Times New Roman"/>
          <w:sz w:val="24"/>
        </w:rPr>
        <w:t xml:space="preserve"> u iznosu od </w:t>
      </w:r>
      <w:r w:rsidR="0078229D">
        <w:rPr>
          <w:rFonts w:hAnsi="Times New Roman" w:ascii="Times New Roman"/>
          <w:sz w:val="24"/>
        </w:rPr>
        <w:t>536.250,00</w:t>
      </w:r>
      <w:r w:rsidR="00D80799">
        <w:rPr>
          <w:rFonts w:hAnsi="Times New Roman" w:ascii="Times New Roman"/>
          <w:sz w:val="24"/>
        </w:rPr>
        <w:t xml:space="preserve"> kn,</w:t>
      </w:r>
      <w:r w:rsidR="00D47774"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D47774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11. ožujka</w:t>
      </w:r>
      <w:r w:rsidR="00143BAE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</w:t>
      </w:r>
      <w:r w:rsidR="0078229D">
        <w:rPr>
          <w:rFonts w:hAnsi="Times New Roman" w:ascii="Times New Roman"/>
          <w:b/>
          <w:sz w:val="24"/>
          <w:u w:val="single"/>
        </w:rPr>
        <w:t>10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43BA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8D7751">
        <w:rPr>
          <w:rFonts w:hAnsi="Times New Roman" w:ascii="Times New Roman"/>
          <w:sz w:val="24"/>
        </w:rPr>
        <w:t>96</w:t>
      </w:r>
      <w:r w:rsidRPr="00040E80">
        <w:rPr>
          <w:rFonts w:hAnsi="Times New Roman" w:ascii="Times New Roman"/>
          <w:sz w:val="24"/>
        </w:rPr>
        <w:t>/II (</w:t>
      </w:r>
      <w:r w:rsidR="008D7751">
        <w:rPr>
          <w:rFonts w:hAnsi="Times New Roman" w:ascii="Times New Roman"/>
          <w:sz w:val="24"/>
        </w:rPr>
        <w:t>Mala dvorana</w:t>
      </w:r>
      <w:r w:rsidRPr="00040E80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 da će se tražbina vjerovnika koji ne</w:t>
      </w:r>
      <w:r w:rsidR="006E42DE" w:rsidRPr="00040E80">
        <w:rPr>
          <w:rFonts w:cs="TimesNewRomanPSMT" w:hAnsi="Times New Roman" w:ascii="Times New Roman"/>
          <w:sz w:val="24"/>
          <w:lang w:val="en-US"/>
        </w:rPr>
        <w:t xml:space="preserve"> 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dođe na ročište uzeti prema stanju koje proizlazi iz zemljišne knjige i spisa te da, najkasnije na ročištu za </w:t>
      </w:r>
      <w:r w:rsidRPr="00040E80">
        <w:rPr>
          <w:rFonts w:hAnsi="Times New Roman" w:ascii="Times New Roman"/>
          <w:sz w:val="24"/>
          <w:lang w:val="en-US"/>
        </w:rPr>
        <w:t>diobu, mogu drugom osporiti tražbinu, njezinu visinu i red namirenja</w:t>
      </w:r>
      <w:r w:rsidR="006E42DE" w:rsidRPr="00040E80">
        <w:rPr>
          <w:rFonts w:hAnsi="Times New Roman" w:ascii="Times New Roman"/>
          <w:sz w:val="24"/>
          <w:lang w:val="en-US"/>
        </w:rPr>
        <w:t>.</w:t>
      </w:r>
    </w:p>
    <w:p w:rsidRDefault="006A3BBC" w:rsidP="006D61D6" w:rsidR="006A3BBC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D47774">
        <w:rPr>
          <w:rFonts w:hAnsi="Times New Roman" w:ascii="Times New Roman"/>
          <w:sz w:val="24"/>
        </w:rPr>
        <w:t>22. veljače 2016.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="00D91909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MIHAEL KOVAČIĆ</w:t>
      </w:r>
      <w:r w:rsidR="006A05DD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6A05DD" w:rsidP="006A3BBC" w:rsidR="006A05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A05DD" w:rsidP="006A3BBC" w:rsidR="006A05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05DD" w:rsidP="006A3BBC" w:rsidR="006A05DD">
      <w:pPr>
        <w:rPr>
          <w:rFonts w:hAnsi="Times New Roman" w:ascii="Times New Roman"/>
          <w:sz w:val="24"/>
        </w:rPr>
      </w:pPr>
    </w:p>
    <w:p w:rsidRDefault="006A3BBC" w:rsidP="006A3BBC" w:rsidR="006A3BBC" w:rsidRPr="006A05DD">
      <w:pPr>
        <w:rPr>
          <w:rFonts w:hAnsi="Times New Roman" w:ascii="Times New Roman"/>
          <w:color w:themeColor="background1" w:val="FFFFFF"/>
          <w:sz w:val="24"/>
        </w:rPr>
      </w:pPr>
      <w:r w:rsidRPr="006A05DD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6A05DD">
      <w:pPr>
        <w:rPr>
          <w:rFonts w:hAnsi="Times New Roman" w:ascii="Times New Roman"/>
          <w:color w:themeColor="background1" w:val="FFFFFF"/>
          <w:sz w:val="24"/>
        </w:rPr>
      </w:pPr>
      <w:r w:rsidRPr="006A05DD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6A05DD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6A05DD">
        <w:rPr>
          <w:rFonts w:hAnsi="Times New Roman" w:ascii="Times New Roman"/>
          <w:color w:themeColor="background1" w:val="FFFFFF"/>
          <w:sz w:val="24"/>
        </w:rPr>
        <w:t>čajnom upravitelju</w:t>
      </w:r>
      <w:r w:rsidR="006D61D6" w:rsidRPr="006A05DD">
        <w:rPr>
          <w:rFonts w:hAnsi="Times New Roman" w:ascii="Times New Roman"/>
          <w:color w:themeColor="background1" w:val="FFFFFF"/>
          <w:sz w:val="24"/>
        </w:rPr>
        <w:t xml:space="preserve">, osobno </w:t>
      </w:r>
    </w:p>
    <w:p w:rsidRDefault="006E42DE" w:rsidP="00143BAE" w:rsidR="00143BAE" w:rsidRPr="006A05DD">
      <w:pPr>
        <w:rPr>
          <w:rFonts w:hAnsi="Times New Roman" w:ascii="Times New Roman"/>
          <w:i/>
          <w:color w:themeColor="background1" w:val="FFFFFF"/>
          <w:sz w:val="24"/>
        </w:rPr>
      </w:pPr>
      <w:r w:rsidRPr="006A05DD">
        <w:rPr>
          <w:rFonts w:hAnsi="Times New Roman" w:ascii="Times New Roman"/>
          <w:color w:themeColor="background1" w:val="FFFFFF"/>
          <w:sz w:val="24"/>
        </w:rPr>
        <w:t xml:space="preserve"> </w:t>
      </w:r>
      <w:r w:rsidR="00143BAE" w:rsidRPr="006A05DD">
        <w:rPr>
          <w:rFonts w:hAnsi="Times New Roman" w:ascii="Times New Roman"/>
          <w:color w:themeColor="background1" w:val="FFFFFF"/>
          <w:sz w:val="24"/>
        </w:rPr>
        <w:t xml:space="preserve">   </w:t>
      </w:r>
      <w:r w:rsidR="00143BAE" w:rsidRPr="006A05DD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78229D" w:rsidRPr="006A05DD">
        <w:rPr>
          <w:rFonts w:hAnsi="Times New Roman" w:ascii="Times New Roman"/>
          <w:i/>
          <w:color w:themeColor="background1" w:val="FFFFFF"/>
          <w:sz w:val="24"/>
        </w:rPr>
        <w:t>om</w:t>
      </w:r>
      <w:r w:rsidR="00143BAE" w:rsidRPr="006A05DD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78229D" w:rsidRPr="006A05DD">
        <w:rPr>
          <w:rFonts w:hAnsi="Times New Roman" w:ascii="Times New Roman"/>
          <w:i/>
          <w:color w:themeColor="background1" w:val="FFFFFF"/>
          <w:sz w:val="24"/>
        </w:rPr>
        <w:t>ku:</w:t>
      </w:r>
      <w:r w:rsidR="00143BAE" w:rsidRPr="006A05DD">
        <w:rPr>
          <w:rFonts w:hAnsi="Times New Roman" w:ascii="Times New Roman"/>
          <w:i/>
          <w:color w:themeColor="background1" w:val="FFFFFF"/>
          <w:sz w:val="24"/>
        </w:rPr>
        <w:t>:</w:t>
      </w:r>
    </w:p>
    <w:p w:rsidRDefault="00143BAE" w:rsidP="00143BAE" w:rsidR="00E76D25" w:rsidRPr="006A05DD">
      <w:pPr>
        <w:rPr>
          <w:rFonts w:hAnsi="Times New Roman" w:ascii="Times New Roman"/>
          <w:color w:themeColor="background1" w:val="FFFFFF"/>
          <w:sz w:val="24"/>
        </w:rPr>
      </w:pPr>
      <w:r w:rsidRPr="006A05DD">
        <w:rPr>
          <w:rFonts w:hAnsi="Times New Roman" w:ascii="Times New Roman"/>
          <w:color w:themeColor="background1" w:val="FFFFFF"/>
          <w:sz w:val="24"/>
        </w:rPr>
        <w:t>2. Republika Hrvatska, zastupana po zz. Županijskom državnom odvjetništvu u Sisku</w:t>
      </w:r>
      <w:r w:rsidR="00E76D25" w:rsidRPr="006A05D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78229D" w:rsidR="00040E80" w:rsidRPr="006A05DD">
      <w:pPr>
        <w:rPr>
          <w:rFonts w:hAnsi="Times New Roman" w:ascii="Times New Roman"/>
          <w:color w:themeColor="background1" w:val="FFFFFF"/>
          <w:sz w:val="24"/>
        </w:rPr>
      </w:pPr>
      <w:r w:rsidRPr="006A05DD">
        <w:rPr>
          <w:rFonts w:hAnsi="Times New Roman" w:ascii="Times New Roman"/>
          <w:color w:themeColor="background1" w:val="FFFFFF"/>
          <w:sz w:val="24"/>
        </w:rPr>
        <w:t>3</w:t>
      </w:r>
      <w:r w:rsidR="006613E5" w:rsidRPr="006A05DD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143BAE" w:rsidRPr="006A05DD">
        <w:rPr>
          <w:rFonts w:hAnsi="Times New Roman" w:ascii="Times New Roman"/>
          <w:color w:themeColor="background1" w:val="FFFFFF"/>
          <w:sz w:val="24"/>
        </w:rPr>
        <w:t>e-Oglasna p</w:t>
      </w:r>
      <w:r w:rsidR="006613E5" w:rsidRPr="006A05DD">
        <w:rPr>
          <w:rFonts w:hAnsi="Times New Roman" w:ascii="Times New Roman"/>
          <w:color w:themeColor="background1" w:val="FFFFFF"/>
          <w:sz w:val="24"/>
        </w:rPr>
        <w:t>loča</w:t>
      </w:r>
      <w:r w:rsidR="00B9185A" w:rsidRPr="006A05DD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6A3BBC" w:rsidR="00040E80" w:rsidRPr="006A05D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ED6" w:rsidR="006B3ED6">
      <w:r>
        <w:separator/>
      </w:r>
    </w:p>
  </w:endnote>
  <w:endnote w:id="0" w:type="continuationSeparator">
    <w:p w:rsidRDefault="006B3ED6" w:rsidR="006B3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ED6" w:rsidR="006B3ED6">
      <w:r>
        <w:separator/>
      </w:r>
    </w:p>
  </w:footnote>
  <w:footnote w:id="0" w:type="continuationSeparator">
    <w:p w:rsidRDefault="006B3ED6" w:rsidR="006B3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0643" w:rsidR="001506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 w:rsidRPr="00143BA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3BAE">
      <w:rPr>
        <w:rStyle w:val="Brojstranice"/>
        <w:rFonts w:hAnsi="Times New Roman" w:ascii="Times New Roman"/>
      </w:rPr>
      <w:t xml:space="preserve">- </w:t>
    </w:r>
    <w:r w:rsidRPr="00143BAE">
      <w:rPr>
        <w:rStyle w:val="Brojstranice"/>
        <w:rFonts w:hAnsi="Times New Roman" w:ascii="Times New Roman"/>
      </w:rPr>
      <w:fldChar w:fldCharType="begin"/>
    </w:r>
    <w:r w:rsidRPr="00143BAE">
      <w:rPr>
        <w:rStyle w:val="Brojstranice"/>
        <w:rFonts w:hAnsi="Times New Roman" w:ascii="Times New Roman"/>
      </w:rPr>
      <w:instrText xml:space="preserve">PAGE  </w:instrText>
    </w:r>
    <w:r w:rsidRPr="00143BAE">
      <w:rPr>
        <w:rStyle w:val="Brojstranice"/>
        <w:rFonts w:hAnsi="Times New Roman" w:ascii="Times New Roman"/>
      </w:rPr>
      <w:fldChar w:fldCharType="separate"/>
    </w:r>
    <w:r w:rsidR="00F00004">
      <w:rPr>
        <w:rStyle w:val="Brojstranice"/>
        <w:rFonts w:hAnsi="Times New Roman" w:ascii="Times New Roman"/>
      </w:rPr>
      <w:t>2</w:t>
    </w:r>
    <w:r w:rsidRPr="00143BAE">
      <w:rPr>
        <w:rStyle w:val="Brojstranice"/>
        <w:rFonts w:hAnsi="Times New Roman" w:ascii="Times New Roman"/>
      </w:rPr>
      <w:fldChar w:fldCharType="end"/>
    </w:r>
    <w:r w:rsidRPr="00143BAE">
      <w:rPr>
        <w:rStyle w:val="Brojstranice"/>
        <w:rFonts w:hAnsi="Times New Roman" w:ascii="Times New Roman"/>
      </w:rPr>
      <w:t xml:space="preserve"> -</w:t>
    </w:r>
  </w:p>
  <w:p w:rsidRDefault="00150643" w:rsidP="00143BAE" w:rsidR="00150643" w:rsidRPr="00D47774">
    <w:pPr>
      <w:jc w:val="right"/>
      <w:rPr>
        <w:rFonts w:hAnsi="Times New Roman" w:ascii="Times New Roman"/>
      </w:rPr>
    </w:pPr>
    <w:r w:rsidRPr="00D47774">
      <w:rPr>
        <w:rFonts w:hAnsi="Times New Roman" w:ascii="Times New Roman"/>
        <w:szCs w:val="22"/>
      </w:rPr>
      <w:t>3 St-</w:t>
    </w:r>
    <w:r w:rsidR="00D47774">
      <w:rPr>
        <w:rFonts w:hAnsi="Times New Roman" w:ascii="Times New Roman"/>
        <w:szCs w:val="22"/>
      </w:rPr>
      <w:t>1441/11</w:t>
    </w:r>
    <w:r w:rsidR="006A05DD">
      <w:rPr>
        <w:rFonts w:hAnsi="Times New Roman" w:ascii="Times New Roman"/>
        <w:szCs w:val="22"/>
      </w:rPr>
      <w:t>-371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D25"/>
    <w:rsid w:val="00033D36"/>
    <w:rsid w:val="00034763"/>
    <w:rsid w:val="00040E80"/>
    <w:rsid w:val="000A2603"/>
    <w:rsid w:val="000A610E"/>
    <w:rsid w:val="001241C1"/>
    <w:rsid w:val="001246F3"/>
    <w:rsid w:val="00143BAE"/>
    <w:rsid w:val="00150643"/>
    <w:rsid w:val="00170969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70196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C2DF8"/>
    <w:rsid w:val="004E162C"/>
    <w:rsid w:val="004E236B"/>
    <w:rsid w:val="0057341F"/>
    <w:rsid w:val="00582CF6"/>
    <w:rsid w:val="005B7682"/>
    <w:rsid w:val="005C54D4"/>
    <w:rsid w:val="00607038"/>
    <w:rsid w:val="00632B86"/>
    <w:rsid w:val="006613E5"/>
    <w:rsid w:val="006A05DD"/>
    <w:rsid w:val="006A3BBC"/>
    <w:rsid w:val="006B1BB1"/>
    <w:rsid w:val="006B3ED6"/>
    <w:rsid w:val="006D61D6"/>
    <w:rsid w:val="006E1347"/>
    <w:rsid w:val="006E42DE"/>
    <w:rsid w:val="00755CD2"/>
    <w:rsid w:val="00766050"/>
    <w:rsid w:val="0078229D"/>
    <w:rsid w:val="00790BAB"/>
    <w:rsid w:val="007B5188"/>
    <w:rsid w:val="007E0A65"/>
    <w:rsid w:val="00860524"/>
    <w:rsid w:val="008715EA"/>
    <w:rsid w:val="0088174C"/>
    <w:rsid w:val="008B6BCE"/>
    <w:rsid w:val="008D7751"/>
    <w:rsid w:val="00952B96"/>
    <w:rsid w:val="00971D49"/>
    <w:rsid w:val="00973546"/>
    <w:rsid w:val="009F5354"/>
    <w:rsid w:val="00A664C9"/>
    <w:rsid w:val="00AA3D94"/>
    <w:rsid w:val="00AA5D37"/>
    <w:rsid w:val="00AA612A"/>
    <w:rsid w:val="00AB6016"/>
    <w:rsid w:val="00AC30C2"/>
    <w:rsid w:val="00B36118"/>
    <w:rsid w:val="00B41A13"/>
    <w:rsid w:val="00B52DD6"/>
    <w:rsid w:val="00B9185A"/>
    <w:rsid w:val="00BD6375"/>
    <w:rsid w:val="00C74832"/>
    <w:rsid w:val="00C84F1E"/>
    <w:rsid w:val="00C94B5B"/>
    <w:rsid w:val="00C96797"/>
    <w:rsid w:val="00CB23A0"/>
    <w:rsid w:val="00CF3AE7"/>
    <w:rsid w:val="00D47774"/>
    <w:rsid w:val="00D60D8C"/>
    <w:rsid w:val="00D80799"/>
    <w:rsid w:val="00D84213"/>
    <w:rsid w:val="00D91909"/>
    <w:rsid w:val="00DD4E82"/>
    <w:rsid w:val="00DD5529"/>
    <w:rsid w:val="00DD6FB1"/>
    <w:rsid w:val="00E24AF4"/>
    <w:rsid w:val="00E37420"/>
    <w:rsid w:val="00E43451"/>
    <w:rsid w:val="00E76D25"/>
    <w:rsid w:val="00ED2FB2"/>
    <w:rsid w:val="00F00004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00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00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00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00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11.12.2015.
I-V DIO SPISA U REFERADI</izvorni_sadrzaj>
    <derivirana_varijabla naziv="DomainObject.Predmet.PrimjedbaSuca_1">KOPIJA DIJELA SPISA NA VTS-U OD 11.12.2015.
I-V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1267</properties:Characters>
  <properties:Lines>48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2016-02-22T12:18:00Z</dcterms:created>
  <dc:creator>M</dc:creator>
  <cp:lastModifiedBy>Sonja Pilić</cp:lastModifiedBy>
  <cp:lastPrinted>2016-02-22T12:20:00Z</cp:lastPrinted>
  <dcterms:modified xmlns:xsi="http://www.w3.org/2001/XMLSchema-instance" xsi:type="dcterms:W3CDTF">2016-02-22T12:24:00Z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