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6aba" w14:paraId="7cd6aba" w:rsidRDefault="0073613D" w:rsidP="0073613D" w:rsidR="0073613D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73613D" w:rsidP="0073613D" w:rsidR="0073613D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73613D" w:rsidP="0073613D" w:rsidR="0073613D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73613D" w:rsidP="0073613D" w:rsidR="0073613D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118</w:t>
      </w:r>
      <w:r w:rsidRPr="004020D1">
        <w:rPr>
          <w:rFonts w:cs="Times New Roman" w:eastAsia="Times New Roman"/>
          <w:szCs w:val="24"/>
          <w:lang w:eastAsia="hr-HR"/>
        </w:rPr>
        <w:t xml:space="preserve">/17,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73613D" w:rsidP="0073613D" w:rsidR="0073613D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73613D" w:rsidP="0073613D" w:rsidR="0073613D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73613D" w:rsidP="0073613D" w:rsidR="0073613D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Roma tim j.d.o.o., OIB 81477138846, MBS 080991703, iz</w:t>
      </w:r>
    </w:p>
    <w:p w:rsidRDefault="0073613D" w:rsidP="0073613D" w:rsidR="0073613D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Zaprešića, Bana Josipa Jelačića 48.</w:t>
      </w:r>
    </w:p>
    <w:p w:rsidRDefault="0073613D" w:rsidP="0073613D" w:rsidR="0073613D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7.130,59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73613D" w:rsidP="0073613D" w:rsidR="0073613D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73613D" w:rsidP="0073613D" w:rsidR="0073613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3613D" w:rsidP="0073613D" w:rsidR="0073613D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3613D" w:rsidP="0073613D" w:rsidR="0073613D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73613D" w:rsidP="0073613D" w:rsidR="0073613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3613D" w:rsidP="0073613D" w:rsidR="0073613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3613D" w:rsidP="0073613D" w:rsidR="0073613D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73613D" w:rsidP="0073613D" w:rsidR="0073613D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73613D" w:rsidP="0073613D" w:rsidR="0073613D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73613D" w:rsidP="0073613D" w:rsidR="0073613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73613D" w:rsidR="00017619" w:rsidRPr="0073613D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017619" w:rsidRPr="0073613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FA2" w:rsidR="00000000">
      <w:r>
        <w:separator/>
      </w:r>
    </w:p>
  </w:endnote>
  <w:endnote w:id="0" w:type="continuationSeparator">
    <w:p w:rsidRDefault="00B35FA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FA2" w:rsidR="00000000">
      <w:r>
        <w:separator/>
      </w:r>
    </w:p>
  </w:footnote>
  <w:footnote w:id="0" w:type="continuationSeparator">
    <w:p w:rsidRDefault="00B35FA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FA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5FA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FA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1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5FA2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13D"/>
    <w:rsid w:val="00017619"/>
    <w:rsid w:val="0073613D"/>
    <w:rsid w:val="00B3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13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361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3613D"/>
  </w:style>
  <w:style w:styleId="Brojstranice" w:type="character">
    <w:name w:val="page number"/>
    <w:basedOn w:val="Zadanifontodlomka"/>
    <w:rsid w:val="0073613D"/>
  </w:style>
  <w:style w:styleId="Tekstbalonia" w:type="paragraph">
    <w:name w:val="Balloon Text"/>
    <w:basedOn w:val="Normal"/>
    <w:link w:val="TekstbaloniaChar"/>
    <w:uiPriority w:val="99"/>
    <w:semiHidden/>
    <w:unhideWhenUsed/>
    <w:rsid w:val="00736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F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FA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F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F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1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361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3613D"/>
  </w:style>
  <w:style w:styleId="Brojstranice" w:type="character">
    <w:name w:val="page number"/>
    <w:basedOn w:val="Zadanifontodlomka"/>
    <w:rsid w:val="0073613D"/>
  </w:style>
  <w:style w:styleId="Tekstbalonia" w:type="paragraph">
    <w:name w:val="Balloon Text"/>
    <w:basedOn w:val="Normal"/>
    <w:link w:val="TekstbaloniaChar"/>
    <w:uiPriority w:val="99"/>
    <w:semiHidden/>
    <w:unhideWhenUsed/>
    <w:rsid w:val="00736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F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5FA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5F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5F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 tim jednostavno društvo s ograničenom odgovornošću za usluge</izvorni_sadrzaj>
    <derivirana_varijabla naziv="DomainObject.Predmet.ProtustrankaFormated_1">  Roma tim jednostavno društvo s ograničenom odgovornošću za usluge</derivirana_varijabla>
  </DomainObject.Predmet.ProtustrankaFormated>
  <DomainObject.Predmet.ProtustrankaFormatedOIB>
    <izvorni_sadrzaj>  Roma tim jednostavno društvo s ograničenom odgovornošću za usluge, OIB 81477138846</izvorni_sadrzaj>
    <derivirana_varijabla naziv="DomainObject.Predmet.ProtustrankaFormatedOIB_1">  Roma tim jednostavno društvo s ograničenom odgovornošću za usluge, OIB 81477138846</derivirana_varijabla>
  </DomainObject.Predmet.ProtustrankaFormatedOIB>
  <DomainObject.Predmet.ProtustrankaFormatedWithAdress>
    <izvorni_sadrzaj> Roma tim jednostavno društvo s ograničenom odgovornošću za usluge, Bana Josipa Jelačića 48, 10290 Zaprešić</izvorni_sadrzaj>
    <derivirana_varijabla naziv="DomainObject.Predmet.ProtustrankaFormatedWithAdress_1"> Roma tim jednostavno društvo s ograničenom odgovornošću za usluge, Bana Josipa Jelačića 48, 10290 Zaprešić</derivirana_varijabla>
  </DomainObject.Predmet.ProtustrankaFormatedWithAdress>
  <DomainObject.Predmet.ProtustrankaFormatedWithAdressOIB>
    <izvorni_sadrzaj> Roma tim jednostavno društvo s ograničenom odgovornošću za usluge, OIB 81477138846, Bana Josipa Jelačića 48, 10290 Zaprešić</izvorni_sadrzaj>
    <derivirana_varijabla naziv="DomainObject.Predmet.ProtustrankaFormatedWithAdressOIB_1"> Roma tim jednostavno društvo s ograničenom odgovornošću za usluge, OIB 81477138846, Bana Josipa Jelačića 48, 10290 Zaprešić</derivirana_varijabla>
  </DomainObject.Predmet.ProtustrankaFormatedWithAdressOIB>
  <DomainObject.Predmet.ProtustrankaWithAdress>
    <izvorni_sadrzaj>Roma tim jednostavno društvo s ograničenom odgovornošću za usluge Bana Josipa Jelačića 48, 10290 Zaprešić</izvorni_sadrzaj>
    <derivirana_varijabla naziv="DomainObject.Predmet.ProtustrankaWithAdress_1">Roma tim jednostavno društvo s ograničenom odgovornošću za usluge Bana Josipa Jelačića 48, 10290 Zaprešić</derivirana_varijabla>
  </DomainObject.Predmet.ProtustrankaWithAdress>
  <DomainObject.Predmet.ProtustrankaWithAdressOIB>
    <izvorni_sadrzaj>Roma tim jednostavno društvo s ograničenom odgovornošću za usluge, OIB 81477138846, Bana Josipa Jelačića 48, 10290 Zaprešić</izvorni_sadrzaj>
    <derivirana_varijabla naziv="DomainObject.Predmet.ProtustrankaWithAdressOIB_1">Roma tim jednostavno društvo s ograničenom odgovornošću za usluge, OIB 81477138846, Bana Josipa Jelačića 48, 10290 Zaprešić</derivirana_varijabla>
  </DomainObject.Predmet.ProtustrankaWithAdressOIB>
  <DomainObject.Predmet.ProtustrankaNazivFormated>
    <izvorni_sadrzaj>Roma tim jednostavno društvo s ograničenom odgovornošću za usluge</izvorni_sadrzaj>
    <derivirana_varijabla naziv="DomainObject.Predmet.ProtustrankaNazivFormated_1">Roma tim jednostavno društvo s ograničenom odgovornošću za usluge</derivirana_varijabla>
  </DomainObject.Predmet.ProtustrankaNazivFormated>
  <DomainObject.Predmet.ProtustrankaNazivFormatedOIB>
    <izvorni_sadrzaj>Roma tim jednostavno društvo s ograničenom odgovornošću za usluge, OIB 81477138846</izvorni_sadrzaj>
    <derivirana_varijabla naziv="DomainObject.Predmet.ProtustrankaNazivFormatedOIB_1">Roma tim jednostavno društvo s ograničenom odgovornošću za usluge, OIB 81477138846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Roma tim jednostavno društvo s ograničenom odgovornošću za usluge</item>
    </izvorni_sadrzaj>
    <derivirana_varijabla naziv="DomainObject.Predmet.ProtuStrankaListFormated_1">
      <item>Roma tim jednostavno društvo s ograničenom odgovornošću za usluge</item>
    </derivirana_varijabla>
  </DomainObject.Predmet.ProtuStrankaListFormated>
  <DomainObject.Predmet.ProtuStrankaListFormatedOIB>
    <izvorni_sadrzaj>
      <item>Roma tim jednostavno društvo s ograničenom odgovornošću za usluge, OIB 81477138846</item>
    </izvorni_sadrzaj>
    <derivirana_varijabla naziv="DomainObject.Predmet.ProtuStrankaListFormatedOIB_1">
      <item>Roma tim jednostavno društvo s ograničenom odgovornošću za usluge, OIB 81477138846</item>
    </derivirana_varijabla>
  </DomainObject.Predmet.ProtuStrankaListFormatedOIB>
  <DomainObject.Predmet.ProtuStrankaListFormatedWithAdress>
    <izvorni_sadrzaj>
      <item>Roma tim jednostavno društvo s ograničenom odgovornošću za usluge, Bana Josipa Jelačića 48, 10290 Zaprešić</item>
    </izvorni_sadrzaj>
    <derivirana_varijabla naziv="DomainObject.Predmet.ProtuStrankaListFormatedWithAdress_1">
      <item>Roma tim jednostavno društvo s ograničenom odgovornošću za usluge, Bana Josipa Jelačića 48, 10290 Zaprešić</item>
    </derivirana_varijabla>
  </DomainObject.Predmet.ProtuStrankaListFormatedWithAdress>
  <DomainObject.Predmet.ProtuStrankaListFormatedWithAdressOIB>
    <izvorni_sadrzaj>
      <item>Roma tim jednostavno društvo s ograničenom odgovornošću za usluge, OIB 81477138846, Bana Josipa Jelačića 48, 10290 Zaprešić</item>
    </izvorni_sadrzaj>
    <derivirana_varijabla naziv="DomainObject.Predmet.ProtuStrankaListFormatedWithAdressOIB_1">
      <item>Roma tim jednostavno društvo s ograničenom odgovornošću za usluge, OIB 81477138846, Bana Josipa Jelačića 48, 10290 Zaprešić</item>
    </derivirana_varijabla>
  </DomainObject.Predmet.ProtuStrankaListFormatedWithAdressOIB>
  <DomainObject.Predmet.ProtuStrankaListNazivFormated>
    <izvorni_sadrzaj>
      <item>Roma tim jednostavno društvo s ograničenom odgovornošću za usluge</item>
    </izvorni_sadrzaj>
    <derivirana_varijabla naziv="DomainObject.Predmet.ProtuStrankaListNazivFormated_1">
      <item>Roma tim jednostavno društvo s ograničenom odgovornošću za usluge</item>
    </derivirana_varijabla>
  </DomainObject.Predmet.ProtuStrankaListNazivFormated>
  <DomainObject.Predmet.ProtuStrankaListNazivFormatedOIB>
    <izvorni_sadrzaj>
      <item>Roma tim jednostavno društvo s ograničenom odgovornošću za usluge, OIB 81477138846</item>
    </izvorni_sadrzaj>
    <derivirana_varijabla naziv="DomainObject.Predmet.ProtuStrankaListNazivFormatedOIB_1">
      <item>Roma tim jednostavno društvo s ograničenom odgovornošću za usluge, OIB 81477138846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Roma tim jednostavno društvo s ograničenom odgovornošću za usluge</izvorni_sadrzaj>
    <derivirana_varijabla naziv="DomainObject.Predmet.ProtustrankaIDrugi_1">Roma tim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Roma tim jednostavno društvo s ograničenom odgovornošću za usluge, OIB 81477138846, Bana Josipa Jelačića 48, 10290 Zaprešić</izvorni_sadrzaj>
    <derivirana_varijabla naziv="DomainObject.Predmet.ProtustrankaIDrugiAdressOIB_1">Roma tim jednostavno društvo s ograničenom odgovornošću za usluge, OIB 81477138846, Bana Josipa Jelačića 48,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Roma tim jednostavno društvo s ograničenom odgovornošću za usluge</item>
    </izvorni_sadrzaj>
    <derivirana_varijabla naziv="DomainObject.Predmet.SudioniciListNaziv_1">
      <item>FINA Regionalni centar Zagreb</item>
      <item>Roma tim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Roma tim jednostavno društvo s ograničenom odgovornošću za usluge, OIB 81477138846, Bana Josipa Jelačića 48,10290 Zaprešić</item>
    </izvorni_sadrzaj>
    <derivirana_varijabla naziv="DomainObject.Predmet.SudioniciListAdressOIB_1">
      <item>FINA Regionalni centar Zagreb, OIB 85821130368, Trg svibanjskih žrtava 1995. br. 1,10000 Zagreb</item>
      <item>Roma tim jednostavno društvo s ograničenom odgovornošću za usluge, OIB 81477138846, Bana Josipa Jelačića 48,10290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81477138846</item>
    </izvorni_sadrzaj>
    <derivirana_varijabla naziv="DomainObject.Predmet.SudioniciListNazivOIB_1">
      <item>, OIB 85821130368</item>
      <item>, OIB 81477138846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1327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2017-03-21T06:50:00Z</dcterms:created>
  <dc:creator>Nikolina Mikulić</dc:creator>
  <cp:lastModifiedBy>Nikolina Mikulić</cp:lastModifiedBy>
  <dcterms:modified xmlns:xsi="http://www.w3.org/2001/XMLSchema-instance" xsi:type="dcterms:W3CDTF">2017-03-21T06:53:00Z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