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0adb" w14:paraId="5d70adb" w:rsidRDefault="00A6493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1990725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6493A" w:rsidP="00A6493A" w:rsidR="00AE649C">
      <w:pPr>
        <w:pStyle w:val="NormaleSPIS"/>
        <w:spacing w:after="0"/>
      </w:pPr>
      <w:r>
        <w:t xml:space="preserve">           Republika Hrvatska</w:t>
      </w:r>
    </w:p>
    <w:p w:rsidRDefault="00A6493A" w:rsidP="00A6493A" w:rsidR="00A6493A">
      <w:pPr>
        <w:pStyle w:val="NormaleSPIS"/>
        <w:spacing w:after="0"/>
      </w:pPr>
      <w:r>
        <w:t xml:space="preserve">      Trgovački sud u Bjelovaru</w:t>
      </w:r>
    </w:p>
    <w:p w:rsidRDefault="00A6493A" w:rsidP="004F27AE" w:rsidR="00A6493A" w:rsidRPr="00B76F3C">
      <w:pPr>
        <w:pStyle w:val="NormaleSPIS"/>
      </w:pPr>
      <w:r>
        <w:t>Bjelovar, Šetalište dr.I.Lebovića 42.</w:t>
      </w:r>
    </w:p>
    <w:p w:rsidRDefault="00A6493A" w:rsidP="00A6493A" w:rsidR="00A6493A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St-208/2018-2</w:t>
      </w:r>
    </w:p>
    <w:p w:rsidRDefault="00A6493A" w:rsidP="00A6493A" w:rsidR="00A6493A">
      <w:pPr>
        <w:jc w:val="right"/>
        <w:outlineLvl w:val="0"/>
        <w:rPr>
          <w:rFonts w:cs="Arial" w:hAnsi="Arial" w:ascii="Arial"/>
          <w:b/>
          <w:noProof/>
        </w:rPr>
      </w:pPr>
    </w:p>
    <w:p w:rsidRDefault="00A6493A" w:rsidP="00A6493A" w:rsidR="00A6493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A6493A" w:rsidP="00A6493A" w:rsidR="00A6493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 </w:t>
      </w:r>
    </w:p>
    <w:p w:rsidRDefault="00A6493A" w:rsidP="00A6493A" w:rsidR="00A6493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 </w:t>
      </w:r>
    </w:p>
    <w:p w:rsidRDefault="00A6493A" w:rsidP="00A6493A" w:rsidR="00A6493A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GTV-ADRIA d.o.o. za graditeljstvo, trgovinu i ugostiteljstvo iz Krapine, Zagrebačka cesta 26/b, MBS 080456622, OIB 23471118384, 9. svibnja 2018.    </w:t>
      </w:r>
    </w:p>
    <w:p w:rsidRDefault="00A6493A" w:rsidP="00A6493A" w:rsidR="00A6493A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A6493A" w:rsidP="00A6493A" w:rsidR="00A6493A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Tomislavu </w:t>
      </w:r>
      <w:proofErr w:type="spellStart"/>
      <w:r>
        <w:rPr>
          <w:lang w:eastAsia="hr-HR"/>
        </w:rPr>
        <w:t>Gmajnić</w:t>
      </w:r>
      <w:proofErr w:type="spellEnd"/>
      <w:r>
        <w:rPr>
          <w:lang w:eastAsia="hr-HR"/>
        </w:rPr>
        <w:t xml:space="preserve"> iz Biograda na Moru, Ivana Gorana Kovačića 4, OIB 80663356194, kao osobi ovlaštenoj za zastupanje dužnika po zakonu, da u roku od 8 dana plati predujam za namirenje troškova stečajnog postupka i to iznos od 1.000,00 kn u Fond za namirenje troškova postupka koji se vodi kod ovog suda, IBAN: HR6123900011300000630 model HR00 50-208-18 i dodatni iznos predujma od 5.000,00 kuna na račun ovog suda br. IBAN:HR6123900011300000630 model HR05 540-208-18. Rok od 8 dana počinje teći istekom osmog dana od objave ovog rješenja na e-oglasnoj ploči ovog suda.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Tomislav </w:t>
      </w:r>
      <w:proofErr w:type="spellStart"/>
      <w:r>
        <w:rPr>
          <w:lang w:eastAsia="hr-HR"/>
        </w:rPr>
        <w:t>Gmajnić</w:t>
      </w:r>
      <w:proofErr w:type="spellEnd"/>
      <w:r>
        <w:rPr>
          <w:lang w:eastAsia="hr-HR"/>
        </w:rPr>
        <w:t xml:space="preserve"> iz Biograda na Moru, Ivana Gorana Kovačića 4, OIB 80663356194,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A6493A" w:rsidP="00A6493A" w:rsidR="00A6493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GTV-ADRIA d.o.o. za graditeljstvo, trgovinu i ugostiteljstvo iz Krapine, Zagrebačka cesta 26/b, MBS 080456622, OIB 23471118384,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50-208-18 i dodatni iznos predujma od 5.000,00 kuna na račun ovog suda br. IBAN:HR6123900011300000630 model HR05 540-208-18. 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St-208/2018-2</w:t>
      </w:r>
    </w:p>
    <w:p w:rsidRDefault="00A6493A" w:rsidP="00A6493A" w:rsidR="00A6493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A6493A" w:rsidP="00A6493A" w:rsidR="00A6493A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A6493A" w:rsidP="00A6493A" w:rsidR="00A6493A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GTV-ADRIA d.o.o. za graditeljstvo, trgovinu i ugostiteljstvo iz Krapine, Zagrebačka cesta 26/b, MBS 080456622, OIB 23471118384. U prijedlogu navodi da na dan 09. kolovoza 2017. godine dužnik u očevidniku redoslijeda osnova za plaćanje ima evidentirane neizvršene osnove za plaćanje u neprekidnom razdoblju od 120 dana u ukupnom iznosu od 62.836,26 kuna.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Tomislav </w:t>
      </w:r>
      <w:proofErr w:type="spellStart"/>
      <w:r>
        <w:rPr>
          <w:lang w:eastAsia="hr-HR"/>
        </w:rPr>
        <w:t>Gmajnić</w:t>
      </w:r>
      <w:proofErr w:type="spellEnd"/>
      <w:r>
        <w:rPr>
          <w:lang w:eastAsia="hr-HR"/>
        </w:rPr>
        <w:t xml:space="preserve"> iz Biograda na Moru, Ivana Gorana Kovačića 4, OIB 80663356194.  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Tomislav </w:t>
      </w:r>
      <w:proofErr w:type="spellStart"/>
      <w:r>
        <w:rPr>
          <w:lang w:eastAsia="hr-HR"/>
        </w:rPr>
        <w:t>Gmajnić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A6493A" w:rsidP="00A6493A" w:rsidR="00A6493A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St-208/2018-2</w:t>
      </w:r>
    </w:p>
    <w:p w:rsidRDefault="00A6493A" w:rsidP="00A6493A" w:rsidR="00A6493A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A6493A" w:rsidP="00A6493A" w:rsidR="00A6493A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9. svibnja 2018.</w:t>
      </w:r>
      <w:r>
        <w:rPr>
          <w:lang w:eastAsia="hr-HR"/>
        </w:rPr>
        <w:t xml:space="preserve"> </w:t>
      </w:r>
    </w:p>
    <w:p w:rsidRDefault="00A6493A" w:rsidP="00A6493A" w:rsidR="00A6493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    S u d a c</w:t>
      </w:r>
    </w:p>
    <w:p w:rsidRDefault="00A6493A" w:rsidP="00A6493A" w:rsidR="00A6493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A6493A" w:rsidP="00A6493A" w:rsidR="00A6493A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A6493A" w:rsidP="00A6493A" w:rsidR="00A6493A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A6493A" w:rsidP="00A6493A" w:rsidR="00A6493A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A6493A" w:rsidP="00A6493A" w:rsidR="00A6493A">
      <w:pPr>
        <w:autoSpaceDN w:val="false"/>
        <w:jc w:val="both"/>
      </w:pPr>
    </w:p>
    <w:p w:rsidRDefault="00A6493A" w:rsidP="00A6493A" w:rsidR="00A6493A">
      <w:pPr>
        <w:autoSpaceDN w:val="false"/>
        <w:jc w:val="both"/>
      </w:pPr>
    </w:p>
    <w:p w:rsidRDefault="00A6493A" w:rsidP="00A6493A" w:rsidR="00A6493A">
      <w:pPr>
        <w:autoSpaceDN w:val="false"/>
        <w:jc w:val="both"/>
      </w:pPr>
    </w:p>
    <w:p w:rsidRDefault="00A6493A" w:rsidP="00A6493A" w:rsidR="00A6493A">
      <w:pPr>
        <w:autoSpaceDN w:val="false"/>
        <w:jc w:val="both"/>
      </w:pPr>
    </w:p>
    <w:p w:rsidRDefault="00A6493A" w:rsidP="00A6493A" w:rsidR="00A6493A">
      <w:pPr>
        <w:jc w:val="both"/>
        <w:rPr>
          <w:sz w:val="22"/>
          <w:szCs w:val="22"/>
        </w:rPr>
      </w:pPr>
    </w:p>
    <w:p w:rsidRDefault="00A6493A" w:rsidP="00A6493A" w:rsidR="00A6493A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493A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72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St-208/2018-2</izvorni_sadrzaj>
    <derivirana_varijabla naziv="DomainObject.Oznaka_1">St-208/2018-2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GTV-ADRIA d.o.o.</izvorni_sadrzaj>
    <derivirana_varijabla naziv="DomainObject.Predmet.ProtustrankaFormated_1">  GTV-ADRIA d.o.o.</derivirana_varijabla>
  </DomainObject.Predmet.ProtustrankaFormated>
  <DomainObject.Predmet.ProtustrankaFormatedOIB>
    <izvorni_sadrzaj>  GTV-ADRIA d.o.o., OIB 23471118384</izvorni_sadrzaj>
    <derivirana_varijabla naziv="DomainObject.Predmet.ProtustrankaFormatedOIB_1">  GTV-ADRIA d.o.o., OIB 23471118384</derivirana_varijabla>
  </DomainObject.Predmet.ProtustrankaFormatedOIB>
  <DomainObject.Predmet.ProtustrankaFormatedWithAdress>
    <izvorni_sadrzaj> GTV-ADRIA d.o.o., Zagrebačka cesta 26/b, 49000 Krapina</izvorni_sadrzaj>
    <derivirana_varijabla naziv="DomainObject.Predmet.ProtustrankaFormatedWithAdress_1"> GTV-ADRIA d.o.o., Zagrebačka cesta 26/b, 49000 Krapina</derivirana_varijabla>
  </DomainObject.Predmet.ProtustrankaFormatedWithAdress>
  <DomainObject.Predmet.ProtustrankaFormatedWithAdressOIB>
    <izvorni_sadrzaj> GTV-ADRIA d.o.o., OIB 23471118384, Zagrebačka cesta 26/b, 49000 Krapina</izvorni_sadrzaj>
    <derivirana_varijabla naziv="DomainObject.Predmet.ProtustrankaFormatedWithAdressOIB_1"> GTV-ADRIA d.o.o., OIB 23471118384, Zagrebačka cesta 26/b, 49000 Krapina</derivirana_varijabla>
  </DomainObject.Predmet.ProtustrankaFormatedWithAdressOIB>
  <DomainObject.Predmet.ProtustrankaWithAdress>
    <izvorni_sadrzaj>GTV-ADRIA d.o.o. Zagrebačka cesta 26/b, 49000 Krapina</izvorni_sadrzaj>
    <derivirana_varijabla naziv="DomainObject.Predmet.ProtustrankaWithAdress_1">GTV-ADRIA d.o.o. Zagrebačka cesta 26/b, 49000 Krapina</derivirana_varijabla>
  </DomainObject.Predmet.ProtustrankaWithAdress>
  <DomainObject.Predmet.ProtustrankaWithAdressOIB>
    <izvorni_sadrzaj>GTV-ADRIA d.o.o., OIB 23471118384, Zagrebačka cesta 26/b, 49000 Krapina</izvorni_sadrzaj>
    <derivirana_varijabla naziv="DomainObject.Predmet.ProtustrankaWithAdressOIB_1">GTV-ADRIA d.o.o., OIB 23471118384, Zagrebačka cesta 26/b, 49000 Krapina</derivirana_varijabla>
  </DomainObject.Predmet.ProtustrankaWithAdressOIB>
  <DomainObject.Predmet.ProtustrankaNazivFormated>
    <izvorni_sadrzaj>GTV-ADRIA d.o.o.</izvorni_sadrzaj>
    <derivirana_varijabla naziv="DomainObject.Predmet.ProtustrankaNazivFormated_1">GTV-ADRIA d.o.o.</derivirana_varijabla>
  </DomainObject.Predmet.ProtustrankaNazivFormated>
  <DomainObject.Predmet.ProtustrankaNazivFormatedOIB>
    <izvorni_sadrzaj>GTV-ADRIA d.o.o., OIB 23471118384</izvorni_sadrzaj>
    <derivirana_varijabla naziv="DomainObject.Predmet.ProtustrankaNazivFormatedOIB_1">GTV-ADRIA d.o.o., OIB 23471118384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GTV-ADRIA d.o.o.</item>
    </izvorni_sadrzaj>
    <derivirana_varijabla naziv="DomainObject.Predmet.ProtuStrankaListFormated_1">
      <item>GTV-ADRIA d.o.o.</item>
    </derivirana_varijabla>
  </DomainObject.Predmet.ProtuStrankaListFormated>
  <DomainObject.Predmet.ProtuStrankaListFormatedOIB>
    <izvorni_sadrzaj>
      <item>GTV-ADRIA d.o.o., OIB 23471118384</item>
    </izvorni_sadrzaj>
    <derivirana_varijabla naziv="DomainObject.Predmet.ProtuStrankaListFormatedOIB_1">
      <item>GTV-ADRIA d.o.o., OIB 23471118384</item>
    </derivirana_varijabla>
  </DomainObject.Predmet.ProtuStrankaListFormatedOIB>
  <DomainObject.Predmet.ProtuStrankaListFormatedWithAdress>
    <izvorni_sadrzaj>
      <item>GTV-ADRIA d.o.o., Zagrebačka cesta 26/b, 49000 Krapina</item>
    </izvorni_sadrzaj>
    <derivirana_varijabla naziv="DomainObject.Predmet.ProtuStrankaListFormatedWithAdress_1">
      <item>GTV-ADRIA d.o.o., Zagrebačka cesta 26/b, 49000 Krapina</item>
    </derivirana_varijabla>
  </DomainObject.Predmet.ProtuStrankaListFormatedWithAdress>
  <DomainObject.Predmet.ProtuStrankaListFormatedWithAdressOIB>
    <izvorni_sadrzaj>
      <item>GTV-ADRIA d.o.o., OIB 23471118384, Zagrebačka cesta 26/b, 49000 Krapina</item>
    </izvorni_sadrzaj>
    <derivirana_varijabla naziv="DomainObject.Predmet.ProtuStrankaListFormatedWithAdressOIB_1">
      <item>GTV-ADRIA d.o.o., OIB 23471118384, Zagrebačka cesta 26/b, 49000 Krapina</item>
    </derivirana_varijabla>
  </DomainObject.Predmet.ProtuStrankaListFormatedWithAdressOIB>
  <DomainObject.Predmet.ProtuStrankaListNazivFormated>
    <izvorni_sadrzaj>
      <item>GTV-ADRIA d.o.o.</item>
    </izvorni_sadrzaj>
    <derivirana_varijabla naziv="DomainObject.Predmet.ProtuStrankaListNazivFormated_1">
      <item>GTV-ADRIA d.o.o.</item>
    </derivirana_varijabla>
  </DomainObject.Predmet.ProtuStrankaListNazivFormated>
  <DomainObject.Predmet.ProtuStrankaListNazivFormatedOIB>
    <izvorni_sadrzaj>
      <item>GTV-ADRIA d.o.o., OIB 23471118384</item>
    </izvorni_sadrzaj>
    <derivirana_varijabla naziv="DomainObject.Predmet.ProtuStrankaListNazivFormatedOIB_1">
      <item>GTV-ADRIA d.o.o., OIB 23471118384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St-208/2018-2</izvorni_sadrzaj>
    <derivirana_varijabla naziv="DomainObject.PoslovniBrojDokumenta_1">St-208/2018-2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GTV-ADRIA d.o.o.</izvorni_sadrzaj>
    <derivirana_varijabla naziv="DomainObject.Predmet.ProtustrankaIDrugi_1">GTV-ADRIA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GTV-ADRIA d.o.o., OIB 23471118384, Zagrebačka cesta 26/b, 49000 Krapina</izvorni_sadrzaj>
    <derivirana_varijabla naziv="DomainObject.Predmet.ProtustrankaIDrugiAdressOIB_1">GTV-ADRIA d.o.o., OIB 23471118384, Zagrebačka cesta 26/b,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GTV-ADRIA d.o.o.</item>
      <item>FINA Regionalni centar Zagreb</item>
    </izvorni_sadrzaj>
    <derivirana_varijabla naziv="DomainObject.Predmet.SudioniciListNaziv_1">
      <item>GTV-ADRIA d.o.o.</item>
      <item>FINA Regionalni centar Zagreb</item>
    </derivirana_varijabla>
  </DomainObject.Predmet.SudioniciListNaziv>
  <DomainObject.Predmet.SudioniciListAdressOIB>
    <izvorni_sadrzaj>
      <item>GTV-ADRIA d.o.o., OIB 23471118384, Zagrebačka cesta 26/b,49000 Krapina</item>
      <item>FINA Regionalni centar Zagreb, OIB 85821130368, Trg svibanjskih žrtava 1995. 1,10000 Zagreb</item>
    </izvorni_sadrzaj>
    <derivirana_varijabla naziv="DomainObject.Predmet.SudioniciListAdressOIB_1">
      <item>GTV-ADRIA d.o.o., OIB 23471118384, Zagrebačka cesta 26/b,49000 Krapina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E9B84-CB06-4C15-8C51-0422FD7A0B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5339</properties:Characters>
  <properties:Lines>102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2018-05-09T06:28:00Z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