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67e" w14:paraId="2a4167e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747259">
        <w:tab/>
      </w:r>
      <w:r w:rsidR="00694576" w:rsidRPr="0005456A">
        <w:t>Pazin</w:t>
      </w:r>
      <w:r w:rsidRPr="0005456A">
        <w:t>, Dršćevka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8C04AA" w:rsidP="00636B95" w:rsidR="00636B95">
      <w:pPr>
        <w:jc w:val="both"/>
      </w:pPr>
      <w:r w:rsidRPr="0005456A">
        <w:tab/>
      </w:r>
      <w:r w:rsidR="00BB448A">
        <w:t>Trgovački sud u Pazinu, po stečajnoj sutkinji Tijani Licul, po prijedlogu predlagatelja Financijske agencije, OIB: 85821130368, Regionalni centar Zagreb, Zagreb, Koturaška 43, radi otvaranja stečajnog postupka nad dužnikom ISTRA BAVARIA AGENTUR d.o.o. Poreč, Partizanska 13, OIB: 16619843112,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7D7863" w:rsidR="00620858" w:rsidRPr="00197C19">
      <w:pPr>
        <w:jc w:val="both"/>
      </w:pPr>
      <w:r>
        <w:tab/>
        <w:t>I</w:t>
      </w:r>
      <w:r>
        <w:tab/>
      </w:r>
      <w:r w:rsidR="007D7863">
        <w:t>Odgađa se ispitno ročište</w:t>
      </w:r>
      <w:r>
        <w:t xml:space="preserve"> određ</w:t>
      </w:r>
      <w:r w:rsidRPr="0005456A">
        <w:t>e</w:t>
      </w:r>
      <w:r>
        <w:t>no</w:t>
      </w:r>
      <w:r w:rsidRPr="0005456A">
        <w:t xml:space="preserve"> za dan </w:t>
      </w:r>
      <w:r w:rsidR="007D7863">
        <w:t>29</w:t>
      </w:r>
      <w:r w:rsidR="00747259">
        <w:t xml:space="preserve">. </w:t>
      </w:r>
      <w:r w:rsidR="007D7863">
        <w:t>listopad</w:t>
      </w:r>
      <w:r w:rsidR="00747259">
        <w:t xml:space="preserve"> 201</w:t>
      </w:r>
      <w:r w:rsidR="009D22E7">
        <w:t>8</w:t>
      </w:r>
      <w:r w:rsidR="00747259">
        <w:t xml:space="preserve">. u </w:t>
      </w:r>
      <w:r w:rsidR="009D22E7">
        <w:t>9</w:t>
      </w:r>
      <w:r w:rsidR="00747259">
        <w:t>:</w:t>
      </w:r>
      <w:r w:rsidR="007D7863">
        <w:t>00</w:t>
      </w:r>
      <w:r w:rsidR="00747259">
        <w:t xml:space="preserve"> sati</w:t>
      </w:r>
      <w:r w:rsidRPr="00620858">
        <w:t>,</w:t>
      </w:r>
      <w:r>
        <w:t xml:space="preserve"> </w:t>
      </w:r>
      <w:r w:rsidR="007D7863">
        <w:t xml:space="preserve">zbog spriječenosti stečajne sutkinje (bolovanje). </w:t>
      </w:r>
    </w:p>
    <w:p w:rsidRDefault="00620858" w:rsidP="00620858" w:rsidR="00620858" w:rsidRPr="00197C19"/>
    <w:p w:rsidRDefault="00620858" w:rsidP="00620858" w:rsidR="00620858">
      <w:pPr>
        <w:jc w:val="both"/>
      </w:pPr>
      <w:r w:rsidRPr="00197C19">
        <w:tab/>
        <w:t>II.</w:t>
      </w:r>
      <w:r w:rsidRPr="00197C19">
        <w:tab/>
      </w:r>
      <w:r w:rsidR="007D7863">
        <w:t xml:space="preserve">Odgađa se izvještajno ročište određeno za dan 29. listopad 2018. u 9:30 sati, </w:t>
      </w:r>
      <w:r w:rsidR="006D48A9">
        <w:t>z</w:t>
      </w:r>
      <w:r w:rsidR="007D7863">
        <w:t>bog spriječenosti stečajne sutkinje (bolovanje</w:t>
      </w:r>
      <w:r w:rsidR="00450A79">
        <w:t>)</w:t>
      </w:r>
      <w:r w:rsidR="007D7863">
        <w:t xml:space="preserve">. </w:t>
      </w:r>
    </w:p>
    <w:p w:rsidRDefault="006D48A9" w:rsidP="00620858" w:rsidR="006D48A9" w:rsidRPr="00197C19">
      <w:pPr>
        <w:jc w:val="both"/>
      </w:pP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D419F6" w:rsidR="00620858">
      <w:pPr>
        <w:jc w:val="both"/>
      </w:pPr>
      <w:r w:rsidRPr="0005456A">
        <w:tab/>
      </w:r>
      <w:r w:rsidR="00D419F6">
        <w:t>R</w:t>
      </w:r>
      <w:r w:rsidR="0007611F" w:rsidRPr="0005456A">
        <w:t>ješenj</w:t>
      </w:r>
      <w:r w:rsidR="00620858">
        <w:t>em posl.br.</w:t>
      </w:r>
      <w:r w:rsidR="009D22E7">
        <w:t xml:space="preserve"> </w:t>
      </w:r>
      <w:r w:rsidR="00620858">
        <w:t>St-</w:t>
      </w:r>
      <w:r w:rsidR="009923AC">
        <w:t>103/18-18</w:t>
      </w:r>
      <w:r w:rsidR="00620858">
        <w:t xml:space="preserve"> od </w:t>
      </w:r>
      <w:r w:rsidR="009923AC">
        <w:t>2</w:t>
      </w:r>
      <w:r w:rsidR="00620858">
        <w:t xml:space="preserve">. </w:t>
      </w:r>
      <w:r w:rsidR="009923AC">
        <w:t>srpnja</w:t>
      </w:r>
      <w:r w:rsidR="00620858">
        <w:t xml:space="preserve"> 201</w:t>
      </w:r>
      <w:r w:rsidR="009D22E7">
        <w:t>8</w:t>
      </w:r>
      <w:r w:rsidR="00197C19">
        <w:t xml:space="preserve">., u točkama VIII. i IX. izreke, </w:t>
      </w:r>
      <w:r w:rsidR="00620858">
        <w:t>odlučeno je kako slijedi:</w:t>
      </w:r>
    </w:p>
    <w:p w:rsidRDefault="00197C19" w:rsidP="009923AC" w:rsidR="009923AC">
      <w:pPr>
        <w:jc w:val="both"/>
      </w:pPr>
      <w:r>
        <w:tab/>
      </w:r>
      <w:r w:rsidR="00620858">
        <w:t>„</w:t>
      </w:r>
      <w:r w:rsidR="009923AC">
        <w:t>VIII.</w:t>
      </w:r>
      <w:r w:rsidR="009923AC">
        <w:tab/>
        <w:t xml:space="preserve">Ispitno ročište na kojem će se ispitivati prijavljene tražbine određuje se za dan </w:t>
      </w:r>
    </w:p>
    <w:p w:rsidRDefault="009923AC" w:rsidP="009923AC" w:rsidR="009923AC"/>
    <w:p w:rsidRDefault="009923AC" w:rsidP="009923AC" w:rsidR="009923AC">
      <w:pPr>
        <w:jc w:val="center"/>
      </w:pPr>
      <w:r>
        <w:t>29. listopad 2018. godine u 09:00 sati,</w:t>
      </w:r>
    </w:p>
    <w:p w:rsidRDefault="009923AC" w:rsidP="009923AC" w:rsidR="009923AC">
      <w:pPr>
        <w:jc w:val="center"/>
      </w:pPr>
      <w:r>
        <w:t>sudnica broj 6,</w:t>
      </w:r>
    </w:p>
    <w:p w:rsidRDefault="009923AC" w:rsidP="009923AC" w:rsidR="009923AC">
      <w:pPr>
        <w:jc w:val="center"/>
      </w:pPr>
      <w:r>
        <w:t>u Trgovačkom sudu u Pazinu,</w:t>
      </w:r>
    </w:p>
    <w:p w:rsidRDefault="009923AC" w:rsidP="009923AC" w:rsidR="009923AC">
      <w:pPr>
        <w:jc w:val="center"/>
      </w:pPr>
      <w:r>
        <w:t>Dršćevka 1.</w:t>
      </w:r>
    </w:p>
    <w:p w:rsidRDefault="009923AC" w:rsidP="009923AC" w:rsidR="009923AC"/>
    <w:p w:rsidRDefault="009923AC" w:rsidP="009923AC" w:rsidR="009923AC">
      <w:pPr>
        <w:jc w:val="both"/>
      </w:pPr>
      <w:r>
        <w:tab/>
        <w:t>IX.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9923AC" w:rsidP="009923AC" w:rsidR="009923AC"/>
    <w:p w:rsidRDefault="009923AC" w:rsidP="009923AC" w:rsidR="009923AC">
      <w:pPr>
        <w:jc w:val="center"/>
      </w:pPr>
      <w:r>
        <w:t>29. listopad 2018. godine u 09:30 sati,</w:t>
      </w:r>
    </w:p>
    <w:p w:rsidRDefault="009923AC" w:rsidP="009923AC" w:rsidR="009923AC">
      <w:pPr>
        <w:jc w:val="center"/>
      </w:pPr>
      <w:r>
        <w:t>sudnica broj 6,</w:t>
      </w:r>
    </w:p>
    <w:p w:rsidRDefault="009923AC" w:rsidP="009923AC" w:rsidR="009923AC">
      <w:pPr>
        <w:jc w:val="center"/>
      </w:pPr>
      <w:r>
        <w:t>u Trgovačkom sudu u Pazinu,</w:t>
      </w:r>
    </w:p>
    <w:p w:rsidRDefault="009923AC" w:rsidP="00444352" w:rsidR="00620858" w:rsidRPr="0005456A">
      <w:pPr>
        <w:jc w:val="center"/>
      </w:pPr>
      <w:r>
        <w:t>Dršćevka 1.</w:t>
      </w:r>
      <w:r w:rsidR="00620858">
        <w:t>“.</w:t>
      </w:r>
    </w:p>
    <w:p w:rsidRDefault="00D419F6" w:rsidP="00F55BF7" w:rsidR="00D419F6">
      <w:pPr>
        <w:jc w:val="both"/>
      </w:pPr>
    </w:p>
    <w:p w:rsidRDefault="00281844" w:rsidP="00F55BF7" w:rsidR="00281844">
      <w:pPr>
        <w:jc w:val="both"/>
      </w:pPr>
      <w:r>
        <w:tab/>
      </w:r>
      <w:r w:rsidR="00444352">
        <w:t>Zbog spriječenosti stečajne sutkinje</w:t>
      </w:r>
      <w:r>
        <w:t xml:space="preserve"> </w:t>
      </w:r>
      <w:r w:rsidR="00444352">
        <w:t xml:space="preserve">(bolovanje) </w:t>
      </w:r>
      <w:r>
        <w:t xml:space="preserve">odlučeno </w:t>
      </w:r>
      <w:r w:rsidR="00444352">
        <w:t xml:space="preserve">je </w:t>
      </w:r>
      <w:r>
        <w:t>kao u izreci.</w:t>
      </w:r>
    </w:p>
    <w:p w:rsidRDefault="00281844" w:rsidP="00F55BF7" w:rsidR="00281844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603CD6">
        <w:t>25</w:t>
      </w:r>
      <w:r w:rsidR="00634BDB" w:rsidRPr="0005456A">
        <w:t xml:space="preserve">. </w:t>
      </w:r>
      <w:r w:rsidR="00603CD6">
        <w:t>listopada</w:t>
      </w:r>
      <w:r w:rsidR="00634BDB" w:rsidRPr="0005456A">
        <w:t xml:space="preserve"> 201</w:t>
      </w:r>
      <w:r w:rsidR="009D22E7">
        <w:t>8</w:t>
      </w:r>
      <w:r w:rsidR="00634BDB" w:rsidRPr="0005456A">
        <w:t>.</w:t>
      </w:r>
    </w:p>
    <w:p w:rsidRDefault="0040642A" w:rsidP="00634BDB" w:rsidR="0040642A" w:rsidRPr="0005456A">
      <w:pPr>
        <w:jc w:val="center"/>
      </w:pPr>
    </w:p>
    <w:p w:rsidRDefault="00603CD6" w:rsidP="007D28B8" w:rsidR="00634BDB">
      <w:pPr>
        <w:ind w:left="4956"/>
        <w:jc w:val="center"/>
      </w:pPr>
      <w:r>
        <w:t>Stečajna sutkinja</w:t>
      </w:r>
    </w:p>
    <w:p w:rsidRDefault="00603CD6" w:rsidP="007D28B8" w:rsidR="00603CD6" w:rsidRPr="0005456A">
      <w:pPr>
        <w:ind w:left="4956"/>
        <w:jc w:val="center"/>
      </w:pPr>
      <w:r>
        <w:t>Tijana Licul</w:t>
      </w:r>
      <w:r w:rsidR="009027F2">
        <w:t>, v. r.</w:t>
      </w:r>
    </w:p>
    <w:p w:rsidRDefault="00B97C24" w:rsidP="00634BDB" w:rsidR="00B97C24">
      <w:pPr>
        <w:jc w:val="both"/>
      </w:pPr>
    </w:p>
    <w:p w:rsidRDefault="00B97C24" w:rsidP="00634BDB" w:rsidR="00B97C24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634BDB" w:rsidR="00D419F6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stečajnom upravitelju </w:t>
      </w:r>
      <w:r w:rsidR="00450A79">
        <w:t>Marko Zagorac, Rijeka, Ante Starčevića 5</w:t>
      </w:r>
    </w:p>
    <w:p w:rsidRDefault="00945BC8" w:rsidP="00D419F6" w:rsidR="00945BC8" w:rsidRPr="0005456A">
      <w:pPr>
        <w:jc w:val="both"/>
      </w:pPr>
    </w:p>
    <w:sectPr w:rsidSect="006D48A9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EC5" w:rsidP="008C04AA" w:rsidR="000F2EC5">
      <w:r>
        <w:separator/>
      </w:r>
    </w:p>
  </w:endnote>
  <w:endnote w:id="0" w:type="continuationSeparator">
    <w:p w:rsidRDefault="000F2EC5" w:rsidP="008C04AA" w:rsidR="000F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EC5" w:rsidP="008C04AA" w:rsidR="000F2EC5">
      <w:r>
        <w:separator/>
      </w:r>
    </w:p>
  </w:footnote>
  <w:footnote w:id="0" w:type="continuationSeparator">
    <w:p w:rsidRDefault="000F2EC5" w:rsidP="008C04AA" w:rsidR="000F2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164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9D22E7">
      <w:t>10 St-130/2018-19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C31254">
      <w:t>4 St-103/2018-28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0F2EC5"/>
    <w:rsid w:val="00104350"/>
    <w:rsid w:val="0011533B"/>
    <w:rsid w:val="00120DE3"/>
    <w:rsid w:val="00153A82"/>
    <w:rsid w:val="0016605C"/>
    <w:rsid w:val="00197C19"/>
    <w:rsid w:val="001A1476"/>
    <w:rsid w:val="001D4A61"/>
    <w:rsid w:val="001E75F6"/>
    <w:rsid w:val="00206E40"/>
    <w:rsid w:val="00220C40"/>
    <w:rsid w:val="002261BB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6635F"/>
    <w:rsid w:val="003A214E"/>
    <w:rsid w:val="003F58EA"/>
    <w:rsid w:val="0040642A"/>
    <w:rsid w:val="00427A9B"/>
    <w:rsid w:val="004336B9"/>
    <w:rsid w:val="00443160"/>
    <w:rsid w:val="00443C91"/>
    <w:rsid w:val="00444352"/>
    <w:rsid w:val="00450A79"/>
    <w:rsid w:val="00482E79"/>
    <w:rsid w:val="00486F3D"/>
    <w:rsid w:val="004A08AF"/>
    <w:rsid w:val="004A2979"/>
    <w:rsid w:val="004B0184"/>
    <w:rsid w:val="004C1F63"/>
    <w:rsid w:val="00532730"/>
    <w:rsid w:val="00554328"/>
    <w:rsid w:val="005B6B0F"/>
    <w:rsid w:val="005C7566"/>
    <w:rsid w:val="005E4638"/>
    <w:rsid w:val="005F57AE"/>
    <w:rsid w:val="005F652C"/>
    <w:rsid w:val="00603CD6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D48A9"/>
    <w:rsid w:val="006E061C"/>
    <w:rsid w:val="0070164E"/>
    <w:rsid w:val="0071183C"/>
    <w:rsid w:val="007126AC"/>
    <w:rsid w:val="0073321E"/>
    <w:rsid w:val="00747259"/>
    <w:rsid w:val="007542C0"/>
    <w:rsid w:val="007652ED"/>
    <w:rsid w:val="00774CCA"/>
    <w:rsid w:val="0077721B"/>
    <w:rsid w:val="007D0A13"/>
    <w:rsid w:val="007D28B8"/>
    <w:rsid w:val="007D7863"/>
    <w:rsid w:val="00803CC5"/>
    <w:rsid w:val="008517F4"/>
    <w:rsid w:val="00862030"/>
    <w:rsid w:val="0088211F"/>
    <w:rsid w:val="00887DAA"/>
    <w:rsid w:val="00896573"/>
    <w:rsid w:val="008A2136"/>
    <w:rsid w:val="008C04AA"/>
    <w:rsid w:val="008C29DD"/>
    <w:rsid w:val="008C6538"/>
    <w:rsid w:val="008D67D3"/>
    <w:rsid w:val="009027F2"/>
    <w:rsid w:val="00927C41"/>
    <w:rsid w:val="00945BC8"/>
    <w:rsid w:val="009663F2"/>
    <w:rsid w:val="00985388"/>
    <w:rsid w:val="0098707E"/>
    <w:rsid w:val="009900B8"/>
    <w:rsid w:val="00991A85"/>
    <w:rsid w:val="009923AC"/>
    <w:rsid w:val="009C2655"/>
    <w:rsid w:val="009D22E7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B448A"/>
    <w:rsid w:val="00BC6E78"/>
    <w:rsid w:val="00C31254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A58A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6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6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6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6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6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6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6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6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2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St-103/2018-8</izvorni_sadrzaj>
    <derivirana_varijabla naziv="DomainObject.PredzadnjaOdlukaIzPredmeta.Oznaka_1">St-103/2018-8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7FF3C-8661-4F63-83B0-D7F0B8539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1286</properties:Characters>
  <properties:Lines>52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2018-10-25T06:35:00Z</dcterms:created>
  <dc:creator>Jasmina Matika</dc:creator>
  <cp:lastModifiedBy>Sanja Prodan</cp:lastModifiedBy>
  <cp:lastPrinted>2018-10-25T06:48:00Z</cp:lastPrinted>
  <dcterms:modified xmlns:xsi="http://www.w3.org/2001/XMLSchema-instance" xsi:type="dcterms:W3CDTF">2018-10-25T10:05:00Z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(St-103-2018-28 - Zaključak - odgađa se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