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993c796" w14:paraId="993c796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0015AE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0015AE">
              <w:rPr>
                <w:rFonts w:cs="Times New Roman" w:eastAsia="Times New Roman"/>
                <w:kern w:val="0"/>
                <w:lang w:bidi="ar-SA" w:eastAsia="hr-HR"/>
              </w:rPr>
              <w:t>44/18-7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6E7FF0">
        <w:rPr>
          <w:kern w:val="2"/>
        </w:rPr>
        <w:t xml:space="preserve"> </w:t>
      </w:r>
      <w:r w:rsidR="00173139" w:rsidRPr="006A4814">
        <w:t xml:space="preserve">koji se vodi povodom prijedloga </w:t>
      </w:r>
      <w:r w:rsidR="000015AE">
        <w:t xml:space="preserve">predlagatelja-dužnika </w:t>
      </w:r>
      <w:r w:rsidR="000015AE" w:rsidRPr="001F2674">
        <w:t xml:space="preserve">POWERLIFTING KLUB MEĐIMURJE, A. Šenoe 26, Sveti Križ, </w:t>
      </w:r>
      <w:r w:rsidR="000015AE">
        <w:t xml:space="preserve">OIB: </w:t>
      </w:r>
      <w:r w:rsidR="000015AE" w:rsidRPr="000015AE">
        <w:t>59102160530</w:t>
      </w:r>
      <w:r w:rsidR="00173139" w:rsidRPr="006A4814">
        <w:t xml:space="preserve">, za otvaranje stečajnog postupka nad </w:t>
      </w:r>
      <w:r w:rsidR="000015AE">
        <w:t xml:space="preserve">istim </w:t>
      </w:r>
      <w:r w:rsidR="00173139" w:rsidRPr="006A4814">
        <w:t>dužnikom</w:t>
      </w:r>
      <w:r w:rsidR="00173139">
        <w:t xml:space="preserve">, </w:t>
      </w:r>
      <w:r w:rsidR="000015AE">
        <w:rPr>
          <w:rFonts w:cs="Times New Roman"/>
        </w:rPr>
        <w:t>4. svibnja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0015AE">
        <w:t xml:space="preserve"> </w:t>
      </w:r>
      <w:r w:rsidR="000015AE" w:rsidRPr="001F2674">
        <w:t xml:space="preserve">POWERLIFTING KLUB MEĐIMURJE, A. Šenoe 26, Sveti Križ, </w:t>
      </w:r>
      <w:r w:rsidR="000015AE">
        <w:t xml:space="preserve">OIB: </w:t>
      </w:r>
      <w:r w:rsidR="000015AE" w:rsidRPr="000015AE">
        <w:t>59102160530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0015AE">
        <w:t>44/18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015AE">
        <w:rPr>
          <w:rFonts w:cs="Times New Roman"/>
        </w:rPr>
        <w:t>4. svibnja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67C" w:rsidP="00BA0147" w:rsidR="000D167C">
      <w:r>
        <w:separator/>
      </w:r>
    </w:p>
  </w:endnote>
  <w:endnote w:id="0" w:type="continuationSeparator">
    <w:p w:rsidRDefault="000D167C" w:rsidP="00BA0147" w:rsidR="000D1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67C" w:rsidP="00BA0147" w:rsidR="000D167C">
      <w:r>
        <w:separator/>
      </w:r>
    </w:p>
  </w:footnote>
  <w:footnote w:id="0" w:type="continuationSeparator">
    <w:p w:rsidRDefault="000D167C" w:rsidP="00BA0147" w:rsidR="000D1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15AE"/>
    <w:rsid w:val="0000244C"/>
    <w:rsid w:val="00004464"/>
    <w:rsid w:val="00012293"/>
    <w:rsid w:val="0001658C"/>
    <w:rsid w:val="00023714"/>
    <w:rsid w:val="000531BB"/>
    <w:rsid w:val="000717C7"/>
    <w:rsid w:val="000B44AC"/>
    <w:rsid w:val="000C472A"/>
    <w:rsid w:val="000D167C"/>
    <w:rsid w:val="000D6933"/>
    <w:rsid w:val="000F0DE4"/>
    <w:rsid w:val="000F55DF"/>
    <w:rsid w:val="00117ED2"/>
    <w:rsid w:val="001611DE"/>
    <w:rsid w:val="00173139"/>
    <w:rsid w:val="00185BAE"/>
    <w:rsid w:val="00193562"/>
    <w:rsid w:val="001D0412"/>
    <w:rsid w:val="001D2BCB"/>
    <w:rsid w:val="001F1298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E7FF0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B385D"/>
    <w:rsid w:val="008B5950"/>
    <w:rsid w:val="008C14BC"/>
    <w:rsid w:val="0092371F"/>
    <w:rsid w:val="00926C33"/>
    <w:rsid w:val="009361BE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C7798"/>
    <w:rsid w:val="00AD4CB2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F1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298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1F1298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1F1298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1F1298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F1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29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1F1298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1F129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1F129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Powerlifting klub Međimurje</izvorni_sadrzaj>
    <derivirana_varijabla naziv="DomainObject.Predmet.StrankaFormated_1">  Powerlifting klub Međimurje</derivirana_varijabla>
  </DomainObject.Predmet.StrankaFormated>
  <DomainObject.Predmet.StrankaFormatedOIB>
    <izvorni_sadrzaj>  Powerlifting klub Međimurje, OIB 59102160530</izvorni_sadrzaj>
    <derivirana_varijabla naziv="DomainObject.Predmet.StrankaFormatedOIB_1">  Powerlifting klub Međimurje, OIB 59102160530</derivirana_varijabla>
  </DomainObject.Predmet.StrankaFormatedOIB>
  <DomainObject.Predmet.StrankaFormatedWithAdress>
    <izvorni_sadrzaj> Powerlifting klub Međimurje, A. Šenoe 26, 40323 Sveti Križ</izvorni_sadrzaj>
    <derivirana_varijabla naziv="DomainObject.Predmet.StrankaFormatedWithAdress_1"> Powerlifting klub Međimurje, A. Šenoe 26, 40323 Sveti Križ</derivirana_varijabla>
  </DomainObject.Predmet.StrankaFormatedWithAdress>
  <DomainObject.Predmet.StrankaFormatedWithAdressOIB>
    <izvorni_sadrzaj> Powerlifting klub Međimurje, OIB 59102160530, A. Šenoe 26, 40323 Sveti Križ</izvorni_sadrzaj>
    <derivirana_varijabla naziv="DomainObject.Predmet.StrankaFormatedWithAdressOIB_1"> Powerlifting klub Međimurje, OIB 59102160530, A. Šenoe 26, 40323 Sveti Križ</derivirana_varijabla>
  </DomainObject.Predmet.StrankaFormatedWithAdressOIB>
  <DomainObject.Predmet.StrankaWithAdress>
    <izvorni_sadrzaj>Powerlifting klub Međimurje A. Šenoe 26,40323 Sveti Križ</izvorni_sadrzaj>
    <derivirana_varijabla naziv="DomainObject.Predmet.StrankaWithAdress_1">Powerlifting klub Međimurje A. Šenoe 26,40323 Sveti Križ</derivirana_varijabla>
  </DomainObject.Predmet.StrankaWithAdress>
  <DomainObject.Predmet.StrankaWithAdressOIB>
    <izvorni_sadrzaj>Powerlifting klub Međimurje, OIB 59102160530, A. Šenoe 26,40323 Sveti Križ</izvorni_sadrzaj>
    <derivirana_varijabla naziv="DomainObject.Predmet.StrankaWithAdressOIB_1">Powerlifting klub Međimurje, OIB 59102160530, A. Šenoe 26,40323 Sveti Križ</derivirana_varijabla>
  </DomainObject.Predmet.StrankaWithAdressOIB>
  <DomainObject.Predmet.StrankaNazivFormated>
    <izvorni_sadrzaj>Powerlifting klub Međimurje</izvorni_sadrzaj>
    <derivirana_varijabla naziv="DomainObject.Predmet.StrankaNazivFormated_1">Powerlifting klub Međimurje</derivirana_varijabla>
  </DomainObject.Predmet.StrankaNazivFormated>
  <DomainObject.Predmet.StrankaNazivFormatedOIB>
    <izvorni_sadrzaj>Powerlifting klub Međimurje, OIB 59102160530</izvorni_sadrzaj>
    <derivirana_varijabla naziv="DomainObject.Predmet.StrankaNazivFormatedOIB_1">Powerlifting klub Međimurje, OIB 59102160530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21682.24</izvorni_sadrzaj>
    <derivirana_varijabla naziv="DomainObject.Predmet.TrenutnaVrijednost_1">21682.24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Powerlifting klub Međimurje</item>
    </izvorni_sadrzaj>
    <derivirana_varijabla naziv="DomainObject.Predmet.StrankaListFormated_1">
      <item>Powerlifting klub Međimurje</item>
    </derivirana_varijabla>
  </DomainObject.Predmet.StrankaListFormated>
  <DomainObject.Predmet.StrankaListFormatedOIB>
    <izvorni_sadrzaj>
      <item>Powerlifting klub Međimurje, OIB 59102160530</item>
    </izvorni_sadrzaj>
    <derivirana_varijabla naziv="DomainObject.Predmet.StrankaListFormatedOIB_1">
      <item>Powerlifting klub Međimurje, OIB 59102160530</item>
    </derivirana_varijabla>
  </DomainObject.Predmet.StrankaListFormatedOIB>
  <DomainObject.Predmet.StrankaListFormatedWithAdress>
    <izvorni_sadrzaj>
      <item>Powerlifting klub Međimurje, A. Šenoe 26, 40323 Sveti Križ</item>
    </izvorni_sadrzaj>
    <derivirana_varijabla naziv="DomainObject.Predmet.StrankaListFormatedWithAdress_1">
      <item>Powerlifting klub Međimurje, A. Šenoe 26, 40323 Sveti Križ</item>
    </derivirana_varijabla>
  </DomainObject.Predmet.StrankaListFormatedWithAdress>
  <DomainObject.Predmet.StrankaListFormatedWithAdressOIB>
    <izvorni_sadrzaj>
      <item>Powerlifting klub Međimurje, OIB 59102160530, A. Šenoe 26, 40323 Sveti Križ</item>
    </izvorni_sadrzaj>
    <derivirana_varijabla naziv="DomainObject.Predmet.StrankaListFormatedWithAdressOIB_1">
      <item>Powerlifting klub Međimurje, OIB 59102160530, A. Šenoe 26, 40323 Sveti Križ</item>
    </derivirana_varijabla>
  </DomainObject.Predmet.StrankaListFormatedWithAdressOIB>
  <DomainObject.Predmet.StrankaListNazivFormated>
    <izvorni_sadrzaj>
      <item>Powerlifting klub Međimurje</item>
    </izvorni_sadrzaj>
    <derivirana_varijabla naziv="DomainObject.Predmet.StrankaListNazivFormated_1">
      <item>Powerlifting klub Međimurje</item>
    </derivirana_varijabla>
  </DomainObject.Predmet.StrankaListNazivFormated>
  <DomainObject.Predmet.StrankaListNazivFormatedOIB>
    <izvorni_sadrzaj>
      <item>Powerlifting klub Međimurje, OIB 59102160530</item>
    </izvorni_sadrzaj>
    <derivirana_varijabla naziv="DomainObject.Predmet.StrankaListNazivFormatedOIB_1">
      <item>Powerlifting klub Međimurje, OIB 59102160530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Međimurec</item>
    </izvorni_sadrzaj>
    <derivirana_varijabla naziv="DomainObject.Predmet.OstaliListFormated_1">
      <item>Ivan Međimurec</item>
    </derivirana_varijabla>
  </DomainObject.Predmet.OstaliListFormated>
  <DomainObject.Predmet.OstaliListFormatedOIB>
    <izvorni_sadrzaj>
      <item>Ivan Međimurec, OIB 81477349403</item>
    </izvorni_sadrzaj>
    <derivirana_varijabla naziv="DomainObject.Predmet.OstaliListFormatedOIB_1">
      <item>Ivan Međimurec, OIB 81477349403</item>
    </derivirana_varijabla>
  </DomainObject.Predmet.OstaliListFormatedOIB>
  <DomainObject.Predmet.OstaliListFormatedWithAdress>
    <izvorni_sadrzaj>
      <item>Ivan Međimurec, Ulica Augusta Šenoe 26, 40323 Sveti Križ</item>
    </izvorni_sadrzaj>
    <derivirana_varijabla naziv="DomainObject.Predmet.OstaliListFormatedWithAdress_1">
      <item>Ivan Međimurec, Ulica Augusta Šenoe 26, 40323 Sveti Križ</item>
    </derivirana_varijabla>
  </DomainObject.Predmet.OstaliListFormatedWithAdress>
  <DomainObject.Predmet.OstaliListFormatedWithAdressOIB>
    <izvorni_sadrzaj>
      <item>Ivan Međimurec, OIB 81477349403, Ulica Augusta Šenoe 26, 40323 Sveti Križ</item>
    </izvorni_sadrzaj>
    <derivirana_varijabla naziv="DomainObject.Predmet.OstaliListFormatedWithAdressOIB_1">
      <item>Ivan Međimurec, OIB 81477349403, Ulica Augusta Šenoe 26, 40323 Sveti Križ</item>
    </derivirana_varijabla>
  </DomainObject.Predmet.OstaliListFormatedWithAdressOIB>
  <DomainObject.Predmet.OstaliListNazivFormated>
    <izvorni_sadrzaj>
      <item>Ivan Međimurec</item>
    </izvorni_sadrzaj>
    <derivirana_varijabla naziv="DomainObject.Predmet.OstaliListNazivFormated_1">
      <item>Ivan Međimurec</item>
    </derivirana_varijabla>
  </DomainObject.Predmet.OstaliListNazivFormated>
  <DomainObject.Predmet.OstaliListNazivFormatedOIB>
    <izvorni_sadrzaj>
      <item>Ivan Međimurec, OIB 81477349403</item>
    </izvorni_sadrzaj>
    <derivirana_varijabla naziv="DomainObject.Predmet.OstaliListNazivFormatedOIB_1">
      <item>Ivan Međimurec, OIB 81477349403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Powerlifting klub Međimurje</izvorni_sadrzaj>
    <derivirana_varijabla naziv="DomainObject.Predmet.StrankaIDrugi_1">Powerlifting klub Međimurje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Powerlifting klub Međimurje, OIB 59102160530, A. Šenoe 26, 40323 Sveti Križ</izvorni_sadrzaj>
    <derivirana_varijabla naziv="DomainObject.Predmet.StrankaIDrugiAdressOIB_1">Powerlifting klub Međimurje, OIB 59102160530, A. Šenoe 26, 40323 Sveti Križ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Powerlifting klub Međimurje</item>
      <item>Ivan Međimurec</item>
    </izvorni_sadrzaj>
    <derivirana_varijabla naziv="DomainObject.Predmet.SudioniciListNaziv_1">
      <item>Powerlifting klub Međimurje</item>
      <item>Ivan Međimurec</item>
    </derivirana_varijabla>
  </DomainObject.Predmet.SudioniciListNaziv>
  <DomainObject.Predmet.SudioniciListAdressOIB>
    <izvorni_sadrzaj>
      <item>Powerlifting klub Međimurje, OIB 59102160530, A. Šenoe 26,40323 Sveti Križ</item>
      <item>Ivan Međimurec, OIB 81477349403, Ulica Augusta Šenoe 26,40323 Sveti Križ</item>
    </izvorni_sadrzaj>
    <derivirana_varijabla naziv="DomainObject.Predmet.SudioniciListAdressOIB_1">
      <item>Powerlifting klub Međimurje, OIB 59102160530, A. Šenoe 26,40323 Sveti Križ</item>
      <item>Ivan Međimurec, OIB 81477349403, Ulica Augusta Šenoe 26,40323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59102160530</item>
      <item>, OIB 81477349403</item>
    </izvorni_sadrzaj>
    <derivirana_varijabla naziv="DomainObject.Predmet.SudioniciListNazivOIB_1">
      <item>, OIB 59102160530</item>
      <item>, OIB 81477349403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30C74-2ED9-4612-9D62-C2D5BD155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1065</properties:Characters>
  <properties:Lines>43</properties:Lines>
  <properties:Paragraphs>16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2018-05-04T08:52:00Z</cp:lastPrinted>
  <dcterms:modified xmlns:xsi="http://www.w3.org/2001/XMLSchema-instance" xsi:type="dcterms:W3CDTF">2018-05-04T08:54:00Z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(ST-327-17-6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