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c19b" w14:paraId="d5bc19b" w:rsidRDefault="004A1EC0" w:rsidP="00090C9B" w:rsidR="00090C9B">
      <w:pPr>
        <w15:collapsed w:val="false"/>
      </w:pPr>
      <w:bookmarkStart w:name="_GoBack" w:id="0"/>
      <w:bookmarkEnd w:id="0"/>
      <w:r>
        <w:t xml:space="preserve">      </w:t>
      </w:r>
      <w:r w:rsidR="00090C9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09E5" w:rsidP="002F0070" w:rsidR="002F0070" w:rsidRPr="00DD4F68">
      <w:r w:rsidRPr="00DD4F68">
        <w:t xml:space="preserve">Republika Hrvatska </w:t>
      </w:r>
    </w:p>
    <w:p w:rsidRDefault="002F0070" w:rsidP="002F0070" w:rsidR="002F0070" w:rsidRPr="00DD4F68">
      <w:r w:rsidRPr="00DD4F68">
        <w:t xml:space="preserve">Trgovački sud u Zagrebu                    </w:t>
      </w:r>
      <w:r w:rsidRPr="00DD4F68">
        <w:tab/>
      </w:r>
      <w:r w:rsidRPr="00DD4F68">
        <w:tab/>
      </w:r>
      <w:r w:rsidRPr="00DD4F68">
        <w:tab/>
      </w:r>
      <w:r w:rsidRPr="00DD4F68">
        <w:tab/>
      </w:r>
      <w:r w:rsidRPr="00DD4F68">
        <w:tab/>
      </w:r>
      <w:r w:rsidR="00EC6C37">
        <w:t>66</w:t>
      </w:r>
      <w:r w:rsidRPr="00DD4F68">
        <w:t xml:space="preserve"> St-</w:t>
      </w:r>
      <w:r w:rsidR="004774B9">
        <w:t>694</w:t>
      </w:r>
      <w:r w:rsidRPr="00DD4F68">
        <w:t>/1</w:t>
      </w:r>
      <w:r w:rsidR="004774B9">
        <w:t>5</w:t>
      </w:r>
    </w:p>
    <w:p w:rsidRDefault="002F0070" w:rsidP="002F0070" w:rsidR="002F0070" w:rsidRPr="00DD4F68">
      <w:r w:rsidRPr="00DD4F68">
        <w:t xml:space="preserve"> Zagreb, </w:t>
      </w:r>
      <w:proofErr w:type="spellStart"/>
      <w:r w:rsidRPr="00DD4F68">
        <w:t>Amruševa</w:t>
      </w:r>
      <w:proofErr w:type="spellEnd"/>
      <w:r w:rsidRPr="00DD4F68">
        <w:t xml:space="preserve"> 2/II</w:t>
      </w:r>
    </w:p>
    <w:p w:rsidRDefault="00566409" w:rsidP="00335AF5" w:rsidR="00566409" w:rsidRPr="00335AF5"/>
    <w:p w:rsidRDefault="00566409" w:rsidP="002F0070" w:rsidR="002F0070" w:rsidRPr="00DD4F68">
      <w:pPr>
        <w:jc w:val="center"/>
        <w:rPr>
          <w:b/>
        </w:rPr>
      </w:pPr>
      <w:r w:rsidRPr="00335AF5">
        <w:t>R E P U B L I K A   H R V A T S K A</w:t>
      </w:r>
    </w:p>
    <w:p w:rsidRDefault="002F0070" w:rsidP="002F0070" w:rsidR="002F0070" w:rsidRPr="00566409">
      <w:pPr>
        <w:jc w:val="center"/>
      </w:pPr>
      <w:r w:rsidRPr="00566409">
        <w:t>R J E Š E N J E</w:t>
      </w:r>
    </w:p>
    <w:p w:rsidRDefault="00947AEF" w:rsidP="002F0070" w:rsidR="00947AEF" w:rsidRPr="00DD4F68">
      <w:pPr>
        <w:jc w:val="center"/>
        <w:rPr>
          <w:b/>
        </w:rPr>
      </w:pPr>
    </w:p>
    <w:p w:rsidRDefault="00DD4F68" w:rsidP="00DD4F68" w:rsidR="00DD4F68">
      <w:pPr>
        <w:ind w:firstLine="708"/>
        <w:jc w:val="both"/>
      </w:pPr>
      <w:r w:rsidRPr="00DD4F68">
        <w:t xml:space="preserve">Trgovački sud u Zagrebu po sucu pojedincu Mislavu </w:t>
      </w:r>
      <w:proofErr w:type="spellStart"/>
      <w:r w:rsidRPr="00DD4F68">
        <w:t>Kolakušiću</w:t>
      </w:r>
      <w:proofErr w:type="spellEnd"/>
      <w:r w:rsidRPr="00DD4F68">
        <w:t xml:space="preserve">, kao stečajnom sucu u stečajnom postupku nad </w:t>
      </w:r>
      <w:r w:rsidR="004774B9" w:rsidRPr="004774B9">
        <w:t>Stambena zadruga MANDUŠEVAC</w:t>
      </w:r>
      <w:r w:rsidR="004774B9">
        <w:t xml:space="preserve"> u stečaju</w:t>
      </w:r>
      <w:r w:rsidR="004774B9" w:rsidRPr="004774B9">
        <w:t xml:space="preserve">, Zagreb, </w:t>
      </w:r>
      <w:proofErr w:type="spellStart"/>
      <w:r w:rsidR="004774B9" w:rsidRPr="004774B9">
        <w:t>Badovinčeva</w:t>
      </w:r>
      <w:proofErr w:type="spellEnd"/>
      <w:r w:rsidR="004774B9" w:rsidRPr="004774B9">
        <w:t xml:space="preserve"> 9a, </w:t>
      </w:r>
      <w:proofErr w:type="spellStart"/>
      <w:r w:rsidR="004774B9" w:rsidRPr="004774B9">
        <w:t>MBS</w:t>
      </w:r>
      <w:proofErr w:type="spellEnd"/>
      <w:r w:rsidR="004774B9" w:rsidRPr="004774B9">
        <w:t xml:space="preserve">:080416107, </w:t>
      </w:r>
      <w:proofErr w:type="spellStart"/>
      <w:r w:rsidR="004774B9" w:rsidRPr="004774B9">
        <w:t>OIB</w:t>
      </w:r>
      <w:proofErr w:type="spellEnd"/>
      <w:r w:rsidR="004774B9" w:rsidRPr="004774B9">
        <w:t>:46963234972</w:t>
      </w:r>
      <w:r>
        <w:t xml:space="preserve">, </w:t>
      </w:r>
      <w:r w:rsidR="004774B9">
        <w:t>28</w:t>
      </w:r>
      <w:r>
        <w:t xml:space="preserve">. </w:t>
      </w:r>
      <w:r w:rsidR="004774B9">
        <w:t>rujna</w:t>
      </w:r>
      <w:r>
        <w:t xml:space="preserve"> 201</w:t>
      </w:r>
      <w:r w:rsidR="00EC6C37">
        <w:t>5</w:t>
      </w:r>
      <w:r>
        <w:t>.</w:t>
      </w:r>
    </w:p>
    <w:p w:rsidRDefault="00DD4F68" w:rsidP="00DD4F68" w:rsidR="00DD4F68">
      <w:pPr>
        <w:ind w:firstLine="708"/>
        <w:jc w:val="both"/>
      </w:pPr>
    </w:p>
    <w:p w:rsidRDefault="002F0070" w:rsidP="00DD4F68" w:rsidR="002F0070" w:rsidRPr="00566409">
      <w:pPr>
        <w:jc w:val="center"/>
      </w:pPr>
      <w:r w:rsidRPr="00566409">
        <w:t xml:space="preserve">r i  j  e  š  i  o  </w:t>
      </w:r>
      <w:r w:rsidR="00DD4F68" w:rsidRPr="00566409">
        <w:t xml:space="preserve"> </w:t>
      </w:r>
      <w:r w:rsidRPr="00566409">
        <w:t xml:space="preserve"> j  e</w:t>
      </w:r>
    </w:p>
    <w:p w:rsidRDefault="002F0070" w:rsidP="002F0070" w:rsidR="002F0070" w:rsidRPr="00DD4F68">
      <w:pPr>
        <w:ind w:firstLine="708"/>
        <w:jc w:val="center"/>
        <w:rPr>
          <w:b/>
        </w:rPr>
      </w:pPr>
    </w:p>
    <w:p w:rsidRDefault="00DD4F68" w:rsidP="00DD4F68" w:rsidR="002F0070" w:rsidRPr="00DD4F68">
      <w:pPr>
        <w:jc w:val="both"/>
      </w:pPr>
      <w:r>
        <w:t>I</w:t>
      </w:r>
      <w:r>
        <w:tab/>
      </w:r>
      <w:r w:rsidR="00947AEF" w:rsidRPr="00DD4F68">
        <w:t>Razrješava</w:t>
      </w:r>
      <w:r w:rsidR="002F0070" w:rsidRPr="00DD4F68">
        <w:t xml:space="preserve"> se </w:t>
      </w:r>
      <w:r w:rsidR="004774B9" w:rsidRPr="004774B9">
        <w:t>MAROJE STJEPOVIĆ, Zagreb, Nikole Pavića 26, OIB:57640555089</w:t>
      </w:r>
      <w:r w:rsidR="00947AEF" w:rsidRPr="00DD4F68">
        <w:t xml:space="preserve">, </w:t>
      </w:r>
      <w:r w:rsidR="002F0070" w:rsidRPr="00DD4F68">
        <w:t xml:space="preserve">dužnosti stečajnog upravitelja </w:t>
      </w:r>
      <w:r w:rsidR="004774B9" w:rsidRPr="004774B9">
        <w:t xml:space="preserve">Stambena zadruga MANDUŠEVAC u stečaju, Zagreb, </w:t>
      </w:r>
      <w:proofErr w:type="spellStart"/>
      <w:r w:rsidR="004774B9" w:rsidRPr="004774B9">
        <w:t>Badovinčeva</w:t>
      </w:r>
      <w:proofErr w:type="spellEnd"/>
      <w:r w:rsidR="004774B9" w:rsidRPr="004774B9">
        <w:t xml:space="preserve"> 9a, </w:t>
      </w:r>
      <w:proofErr w:type="spellStart"/>
      <w:r w:rsidR="004774B9" w:rsidRPr="004774B9">
        <w:t>MBS</w:t>
      </w:r>
      <w:proofErr w:type="spellEnd"/>
      <w:r w:rsidR="004774B9" w:rsidRPr="004774B9">
        <w:t xml:space="preserve">:080416107, </w:t>
      </w:r>
      <w:proofErr w:type="spellStart"/>
      <w:r w:rsidR="004774B9" w:rsidRPr="004774B9">
        <w:t>OIB</w:t>
      </w:r>
      <w:proofErr w:type="spellEnd"/>
      <w:r w:rsidR="004774B9" w:rsidRPr="004774B9">
        <w:t>:46963234972</w:t>
      </w:r>
      <w:r>
        <w:t>.</w:t>
      </w:r>
    </w:p>
    <w:p w:rsidRDefault="00DD4F68" w:rsidP="00DD4F68" w:rsidR="002F0070" w:rsidRPr="00DD4F68">
      <w:pPr>
        <w:jc w:val="both"/>
      </w:pPr>
      <w:r>
        <w:t>II</w:t>
      </w:r>
      <w:r>
        <w:tab/>
      </w:r>
      <w:r w:rsidR="002F0070" w:rsidRPr="00DD4F68">
        <w:t>Imenuje se</w:t>
      </w:r>
      <w:r w:rsidR="006A3E8A">
        <w:t xml:space="preserve"> </w:t>
      </w:r>
      <w:r w:rsidR="004774B9">
        <w:t xml:space="preserve">ANA MARIA MEĐIMUREC, </w:t>
      </w:r>
      <w:r w:rsidR="004A1EC0">
        <w:t>Zagreb</w:t>
      </w:r>
      <w:r w:rsidR="004774B9">
        <w:t>,</w:t>
      </w:r>
      <w:r w:rsidR="004A1EC0">
        <w:t xml:space="preserve"> Ilica 102, OIB:86890331310,</w:t>
      </w:r>
      <w:r w:rsidR="004774B9">
        <w:t xml:space="preserve">  </w:t>
      </w:r>
      <w:r w:rsidR="00F42E67">
        <w:t xml:space="preserve"> </w:t>
      </w:r>
      <w:r w:rsidR="002F0070" w:rsidRPr="00DD4F68">
        <w:t xml:space="preserve">stečajnim upraviteljem </w:t>
      </w:r>
      <w:r w:rsidR="004774B9" w:rsidRPr="004774B9">
        <w:t xml:space="preserve">Stambena zadruga MANDUŠEVAC u stečaju, Zagreb, </w:t>
      </w:r>
      <w:proofErr w:type="spellStart"/>
      <w:r w:rsidR="004774B9" w:rsidRPr="004774B9">
        <w:t>Badovinčeva</w:t>
      </w:r>
      <w:proofErr w:type="spellEnd"/>
      <w:r w:rsidR="004774B9" w:rsidRPr="004774B9">
        <w:t xml:space="preserve"> 9a, </w:t>
      </w:r>
      <w:proofErr w:type="spellStart"/>
      <w:r w:rsidR="004774B9" w:rsidRPr="004774B9">
        <w:t>MBS</w:t>
      </w:r>
      <w:proofErr w:type="spellEnd"/>
      <w:r w:rsidR="004774B9" w:rsidRPr="004774B9">
        <w:t xml:space="preserve">:080416107, </w:t>
      </w:r>
      <w:proofErr w:type="spellStart"/>
      <w:r w:rsidR="004774B9" w:rsidRPr="004774B9">
        <w:t>OIB</w:t>
      </w:r>
      <w:proofErr w:type="spellEnd"/>
      <w:r w:rsidR="004774B9" w:rsidRPr="004774B9">
        <w:t>:46963234972</w:t>
      </w:r>
      <w:r w:rsidR="002F0070" w:rsidRPr="00DD4F68">
        <w:t>.</w:t>
      </w:r>
    </w:p>
    <w:p w:rsidRDefault="00865B76" w:rsidP="00D4514D" w:rsidR="00865B76" w:rsidRPr="00DD4F68"/>
    <w:p w:rsidRDefault="00947AEF" w:rsidP="00947AEF" w:rsidR="00947AEF" w:rsidRPr="00DD4F68">
      <w:pPr>
        <w:jc w:val="center"/>
      </w:pPr>
      <w:r w:rsidRPr="00DD4F68">
        <w:t>Obrazloženje</w:t>
      </w:r>
    </w:p>
    <w:p w:rsidRDefault="00947AEF" w:rsidP="00947AEF" w:rsidR="00947AEF" w:rsidRPr="00DD4F68">
      <w:pPr>
        <w:jc w:val="center"/>
      </w:pPr>
    </w:p>
    <w:p w:rsidRDefault="004A1EC0" w:rsidP="00090C9B" w:rsidR="004A1EC0">
      <w:pPr>
        <w:ind w:firstLine="720"/>
        <w:jc w:val="both"/>
      </w:pPr>
      <w:r w:rsidRPr="004A1EC0">
        <w:t xml:space="preserve">Uvidom u opterećenost stečajnih upravitelja </w:t>
      </w:r>
      <w:r>
        <w:t xml:space="preserve">u već otvorenim stečajnim postupcima, utvrđeno je da stečajni upravitelj </w:t>
      </w:r>
      <w:r w:rsidRPr="004A1EC0">
        <w:t>MAROJE STJEPOVIĆ, Zagreb, Nikole Pavića 26, OIB:57640555089</w:t>
      </w:r>
      <w:r>
        <w:t xml:space="preserve">, obavlja dužnost stečajnog upravitelja u većem broju stečajnih postupaka te je u ovom stečajnom postupku nužno imenovati manje opterećenog stečajnog upravitelja. </w:t>
      </w:r>
    </w:p>
    <w:p w:rsidRDefault="00FA1398" w:rsidP="00090C9B" w:rsidR="00947AEF" w:rsidRPr="00DD4F68">
      <w:pPr>
        <w:ind w:firstLine="720"/>
        <w:jc w:val="both"/>
      </w:pPr>
      <w:r>
        <w:t>S</w:t>
      </w:r>
      <w:r w:rsidRPr="00FA1398">
        <w:t>ukladno odredb</w:t>
      </w:r>
      <w:r>
        <w:t>ama</w:t>
      </w:r>
      <w:r w:rsidRPr="00FA1398">
        <w:t xml:space="preserve"> članka 27. Stečajnog zakona (NN 44/96, 29/99, 129/00, 123/03, 82/06, 116/10, 25/12 i 133/12) </w:t>
      </w:r>
      <w:r w:rsidR="004A1EC0">
        <w:t>odlučeno je kao u izreci rješenja</w:t>
      </w:r>
      <w:r>
        <w:t>.</w:t>
      </w:r>
      <w:r w:rsidR="004A1EC0">
        <w:t xml:space="preserve"> </w:t>
      </w:r>
    </w:p>
    <w:p w:rsidRDefault="004774B9" w:rsidP="00865B76" w:rsidR="004774B9">
      <w:pPr>
        <w:jc w:val="center"/>
      </w:pPr>
    </w:p>
    <w:p w:rsidRDefault="00865B76" w:rsidP="0056388E" w:rsidR="00B639DE" w:rsidRPr="00DD4F68">
      <w:pPr>
        <w:jc w:val="center"/>
      </w:pPr>
      <w:r w:rsidRPr="00DD4F68">
        <w:t xml:space="preserve">U Zagrebu, </w:t>
      </w:r>
      <w:r w:rsidR="004774B9">
        <w:t>28</w:t>
      </w:r>
      <w:r w:rsidR="00DD4F68" w:rsidRPr="00DD4F68">
        <w:t xml:space="preserve">. </w:t>
      </w:r>
      <w:r w:rsidR="004774B9">
        <w:t>rujna</w:t>
      </w:r>
      <w:r w:rsidR="00DD4F68" w:rsidRPr="00DD4F68">
        <w:t xml:space="preserve"> 201</w:t>
      </w:r>
      <w:r w:rsidR="00EC6C37">
        <w:t>5</w:t>
      </w:r>
      <w:r w:rsidR="00DD4F68" w:rsidRPr="00DD4F68">
        <w:t>.</w:t>
      </w:r>
    </w:p>
    <w:p w:rsidRDefault="00865B76" w:rsidR="00865B76" w:rsidRPr="00DD4F68">
      <w:pPr>
        <w:pStyle w:val="Tijeloteksta"/>
        <w:ind w:left="5760"/>
        <w:rPr>
          <w:sz w:val="24"/>
          <w:szCs w:val="24"/>
        </w:rPr>
      </w:pPr>
      <w:r w:rsidRPr="00DD4F68">
        <w:rPr>
          <w:sz w:val="24"/>
          <w:szCs w:val="24"/>
        </w:rPr>
        <w:tab/>
        <w:t>SUDAC:</w:t>
      </w:r>
    </w:p>
    <w:p w:rsidRDefault="00865B76" w:rsidP="00090C9B" w:rsidR="00865B76" w:rsidRPr="00DD4F68">
      <w:pPr>
        <w:pStyle w:val="Tijeloteksta"/>
        <w:ind w:left="5760"/>
      </w:pPr>
      <w:r w:rsidRPr="00DD4F68">
        <w:rPr>
          <w:sz w:val="24"/>
          <w:szCs w:val="24"/>
        </w:rPr>
        <w:t xml:space="preserve">     </w:t>
      </w:r>
      <w:r w:rsidR="00DD4F68" w:rsidRPr="00DD4F68">
        <w:rPr>
          <w:sz w:val="24"/>
          <w:szCs w:val="24"/>
        </w:rPr>
        <w:t>Mislav Kolakušić</w:t>
      </w:r>
      <w:r w:rsidR="00543CAB">
        <w:rPr>
          <w:sz w:val="24"/>
          <w:szCs w:val="24"/>
        </w:rPr>
        <w:t xml:space="preserve"> </w:t>
      </w:r>
    </w:p>
    <w:p w:rsidRDefault="002072FA" w:rsidR="002072FA" w:rsidRPr="00DD4F68">
      <w:pPr>
        <w:pStyle w:val="Tijeloteksta"/>
        <w:jc w:val="left"/>
        <w:rPr>
          <w:sz w:val="24"/>
          <w:szCs w:val="24"/>
        </w:rPr>
      </w:pPr>
      <w:r w:rsidRPr="00DD4F68">
        <w:rPr>
          <w:sz w:val="24"/>
          <w:szCs w:val="24"/>
        </w:rPr>
        <w:t>UPUTA O PRAVNOM LIJEKU</w:t>
      </w:r>
    </w:p>
    <w:p w:rsidRDefault="002072FA" w:rsidP="00543CAB" w:rsidR="00C66271">
      <w:pPr>
        <w:pStyle w:val="Tijeloteksta"/>
        <w:jc w:val="left"/>
      </w:pPr>
      <w:r w:rsidRPr="00DD4F68">
        <w:rPr>
          <w:sz w:val="24"/>
          <w:szCs w:val="24"/>
        </w:rPr>
        <w:t xml:space="preserve">Protiv ovog rješenja </w:t>
      </w:r>
      <w:r w:rsidR="00FA1398">
        <w:rPr>
          <w:sz w:val="24"/>
          <w:szCs w:val="24"/>
        </w:rPr>
        <w:t>steč</w:t>
      </w:r>
      <w:r w:rsidR="00585780">
        <w:rPr>
          <w:sz w:val="24"/>
          <w:szCs w:val="24"/>
        </w:rPr>
        <w:t>a</w:t>
      </w:r>
      <w:r w:rsidR="00FA1398">
        <w:rPr>
          <w:sz w:val="24"/>
          <w:szCs w:val="24"/>
        </w:rPr>
        <w:t xml:space="preserve">jni vjerovnici imaju pravo žalbe </w:t>
      </w:r>
      <w:r w:rsidR="00585780">
        <w:rPr>
          <w:sz w:val="24"/>
          <w:szCs w:val="24"/>
        </w:rPr>
        <w:t xml:space="preserve">(članak 27. stavak 4. SZ-a) </w:t>
      </w:r>
      <w:r w:rsidRPr="00DD4F68">
        <w:rPr>
          <w:sz w:val="24"/>
          <w:szCs w:val="24"/>
        </w:rPr>
        <w:t>u roku od 8 dana.</w:t>
      </w:r>
      <w:r w:rsidR="00DD4F68">
        <w:rPr>
          <w:sz w:val="24"/>
          <w:szCs w:val="24"/>
        </w:rPr>
        <w:t xml:space="preserve"> </w:t>
      </w:r>
      <w:r w:rsidRPr="00DD4F68">
        <w:rPr>
          <w:sz w:val="24"/>
          <w:szCs w:val="24"/>
        </w:rPr>
        <w:t>Žalba se podnosi u 2 primjerka ovom sudu za Visoki</w:t>
      </w:r>
      <w:r w:rsidR="00DD4F68">
        <w:rPr>
          <w:sz w:val="24"/>
          <w:szCs w:val="24"/>
        </w:rPr>
        <w:t xml:space="preserve"> </w:t>
      </w:r>
      <w:r w:rsidRPr="00DD4F68">
        <w:rPr>
          <w:sz w:val="24"/>
          <w:szCs w:val="24"/>
        </w:rPr>
        <w:t>trgovački sud RH</w:t>
      </w:r>
      <w:r w:rsidR="00585780">
        <w:rPr>
          <w:sz w:val="24"/>
          <w:szCs w:val="24"/>
        </w:rPr>
        <w:t>.</w:t>
      </w:r>
    </w:p>
    <w:p w:rsidRDefault="00543CAB" w:rsidP="00543CAB" w:rsidR="00543CAB">
      <w:pPr>
        <w:rPr>
          <w:sz w:val="22"/>
          <w:szCs w:val="22"/>
        </w:rPr>
      </w:pPr>
      <w:r>
        <w:rPr>
          <w:sz w:val="22"/>
          <w:szCs w:val="22"/>
        </w:rPr>
        <w:t>DNA</w:t>
      </w:r>
    </w:p>
    <w:p w:rsidRDefault="00543CAB" w:rsidP="00543CAB" w:rsidR="00543CAB">
      <w:pPr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MAROJE </w:t>
      </w:r>
      <w:proofErr w:type="spellStart"/>
      <w:r>
        <w:rPr>
          <w:sz w:val="22"/>
          <w:szCs w:val="22"/>
        </w:rPr>
        <w:t>STJEPOVIĆ</w:t>
      </w:r>
      <w:proofErr w:type="spellEnd"/>
    </w:p>
    <w:p w:rsidRDefault="00543CAB" w:rsidP="00543CAB" w:rsidR="00543CAB">
      <w:pPr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ANA </w:t>
      </w:r>
      <w:proofErr w:type="spellStart"/>
      <w:r>
        <w:rPr>
          <w:sz w:val="22"/>
          <w:szCs w:val="22"/>
        </w:rPr>
        <w:t>MARIA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MEĐIMUREC</w:t>
      </w:r>
      <w:proofErr w:type="spellEnd"/>
    </w:p>
    <w:p w:rsidRDefault="00543CAB" w:rsidP="00543CAB" w:rsidR="00543CAB">
      <w:pPr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e-oglasna ploča 8 dana</w:t>
      </w:r>
    </w:p>
    <w:p w:rsidRDefault="00543CAB" w:rsidP="00543CAB" w:rsidR="00C66271" w:rsidRPr="00090C9B">
      <w:pPr>
        <w:numPr>
          <w:ilvl w:val="0"/>
          <w:numId w:val="3"/>
        </w:numPr>
      </w:pPr>
      <w:r>
        <w:rPr>
          <w:sz w:val="22"/>
          <w:szCs w:val="22"/>
        </w:rPr>
        <w:t xml:space="preserve">sudski registar po pravomoćnosti </w:t>
      </w:r>
    </w:p>
    <w:sectPr w:rsidR="00C66271" w:rsidRPr="00090C9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B85E67"/>
    <w:multiLevelType w:val="hybridMultilevel"/>
    <w:tmpl w:val="907ED3A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8AF41F6"/>
    <w:multiLevelType w:val="hybridMultilevel"/>
    <w:tmpl w:val="CCC064F0"/>
    <w:lvl w:tplc="35264D46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0070"/>
    <w:rsid w:val="00066F44"/>
    <w:rsid w:val="00090C9B"/>
    <w:rsid w:val="00193782"/>
    <w:rsid w:val="001E25B2"/>
    <w:rsid w:val="002072FA"/>
    <w:rsid w:val="002209E5"/>
    <w:rsid w:val="002442D9"/>
    <w:rsid w:val="002F0070"/>
    <w:rsid w:val="002F7D57"/>
    <w:rsid w:val="00301171"/>
    <w:rsid w:val="00347BB4"/>
    <w:rsid w:val="004774B9"/>
    <w:rsid w:val="004A1EC0"/>
    <w:rsid w:val="004B7F3F"/>
    <w:rsid w:val="004C6D55"/>
    <w:rsid w:val="004E5469"/>
    <w:rsid w:val="004F022B"/>
    <w:rsid w:val="005071FA"/>
    <w:rsid w:val="00522F8C"/>
    <w:rsid w:val="00543CAB"/>
    <w:rsid w:val="0056388E"/>
    <w:rsid w:val="00566409"/>
    <w:rsid w:val="00585780"/>
    <w:rsid w:val="006A3E8A"/>
    <w:rsid w:val="006B3353"/>
    <w:rsid w:val="006E4475"/>
    <w:rsid w:val="007141AF"/>
    <w:rsid w:val="0077184F"/>
    <w:rsid w:val="007A6843"/>
    <w:rsid w:val="007B3F07"/>
    <w:rsid w:val="00865B76"/>
    <w:rsid w:val="008B05F8"/>
    <w:rsid w:val="008E562D"/>
    <w:rsid w:val="00947AEF"/>
    <w:rsid w:val="00AA1B19"/>
    <w:rsid w:val="00AD3A6C"/>
    <w:rsid w:val="00B639DE"/>
    <w:rsid w:val="00C66271"/>
    <w:rsid w:val="00D4514D"/>
    <w:rsid w:val="00DB06B8"/>
    <w:rsid w:val="00DD4F68"/>
    <w:rsid w:val="00EC6C37"/>
    <w:rsid w:val="00ED4BB3"/>
    <w:rsid w:val="00F42E67"/>
    <w:rsid w:val="00FA1398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007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65B76"/>
    <w:pPr>
      <w:jc w:val="both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090C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C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62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2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2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2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2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007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65B76"/>
    <w:pPr>
      <w:jc w:val="both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090C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C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62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2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2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2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2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36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St-694/2015-5</izvorni_sadrzaj>
    <derivirana_varijabla naziv="DomainObject.Oznaka_1">St-694/2015-5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Stambena zadruga MANDUŠEVAC</izvorni_sadrzaj>
    <derivirana_varijabla naziv="DomainObject.Predmet.ProtustrankaFormated_1">  Stambena zadruga MANDUŠEVAC</derivirana_varijabla>
  </DomainObject.Predmet.ProtustrankaFormated>
  <DomainObject.Predmet.ProtustrankaFormatedOIB>
    <izvorni_sadrzaj>  Stambena zadruga MANDUŠEVAC, OIB 46963234972</izvorni_sadrzaj>
    <derivirana_varijabla naziv="DomainObject.Predmet.ProtustrankaFormatedOIB_1">  Stambena zadruga MANDUŠEVAC, OIB 46963234972</derivirana_varijabla>
  </DomainObject.Predmet.ProtustrankaFormatedOIB>
  <DomainObject.Predmet.ProtustrankaFormatedWithAdress>
    <izvorni_sadrzaj> Stambena zadruga MANDUŠEVAC, Badovinčeva 9a, 10000 Zagreb</izvorni_sadrzaj>
    <derivirana_varijabla naziv="DomainObject.Predmet.ProtustrankaFormatedWithAdress_1"> Stambena zadruga MANDUŠEVAC, Badovinčeva 9a, 10000 Zagreb</derivirana_varijabla>
  </DomainObject.Predmet.ProtustrankaFormatedWithAdress>
  <DomainObject.Predmet.ProtustrankaFormatedWithAdressOIB>
    <izvorni_sadrzaj> Stambena zadruga MANDUŠEVAC, OIB 46963234972, Badovinčeva 9a, 10000 Zagreb</izvorni_sadrzaj>
    <derivirana_varijabla naziv="DomainObject.Predmet.ProtustrankaFormatedWithAdressOIB_1"> Stambena zadruga MANDUŠEVAC, OIB 46963234972, Badovinčeva 9a, 10000 Zagreb</derivirana_varijabla>
  </DomainObject.Predmet.ProtustrankaFormatedWithAdressOIB>
  <DomainObject.Predmet.ProtustrankaWithAdress>
    <izvorni_sadrzaj>Stambena zadruga MANDUŠEVAC Badovinčeva 9a, 10000 Zagreb</izvorni_sadrzaj>
    <derivirana_varijabla naziv="DomainObject.Predmet.ProtustrankaWithAdress_1">Stambena zadruga MANDUŠEVAC Badovinčeva 9a, 10000 Zagreb</derivirana_varijabla>
  </DomainObject.Predmet.ProtustrankaWithAdress>
  <DomainObject.Predmet.ProtustrankaWithAdressOIB>
    <izvorni_sadrzaj>Stambena zadruga MANDUŠEVAC, OIB 46963234972, Badovinčeva 9a, 10000 Zagreb</izvorni_sadrzaj>
    <derivirana_varijabla naziv="DomainObject.Predmet.ProtustrankaWithAdressOIB_1">Stambena zadruga MANDUŠEVAC, OIB 46963234972, Badovinčeva 9a, 10000 Zagreb</derivirana_varijabla>
  </DomainObject.Predmet.ProtustrankaWithAdressOIB>
  <DomainObject.Predmet.ProtustrankaNazivFormated>
    <izvorni_sadrzaj>Stambena zadruga MANDUŠEVAC</izvorni_sadrzaj>
    <derivirana_varijabla naziv="DomainObject.Predmet.ProtustrankaNazivFormated_1">Stambena zadruga MANDUŠEVAC</derivirana_varijabla>
  </DomainObject.Predmet.ProtustrankaNazivFormated>
  <DomainObject.Predmet.ProtustrankaNazivFormatedOIB>
    <izvorni_sadrzaj>Stambena zadruga MANDUŠEVAC, OIB 46963234972</izvorni_sadrzaj>
    <derivirana_varijabla naziv="DomainObject.Predmet.ProtustrankaNazivFormatedOIB_1">Stambena zadruga MANDUŠEVAC, OIB 46963234972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Stambena zadruga MANDUŠEVAC</izvorni_sadrzaj>
    <derivirana_varijabla naziv="DomainObject.Predmet.StrankaFormated_1">  Stambena zadruga MANDUŠEVAC</derivirana_varijabla>
  </DomainObject.Predmet.StrankaFormated>
  <DomainObject.Predmet.StrankaFormatedOIB>
    <izvorni_sadrzaj>  Stambena zadruga MANDUŠEVAC, OIB 46963234972</izvorni_sadrzaj>
    <derivirana_varijabla naziv="DomainObject.Predmet.StrankaFormatedOIB_1">  Stambena zadruga MANDUŠEVAC, OIB 46963234972</derivirana_varijabla>
  </DomainObject.Predmet.StrankaFormatedOIB>
  <DomainObject.Predmet.StrankaFormatedWithAdress>
    <izvorni_sadrzaj> Stambena zadruga MANDUŠEVAC, Badovinčeva 9a, 10000 Zagreb</izvorni_sadrzaj>
    <derivirana_varijabla naziv="DomainObject.Predmet.StrankaFormatedWithAdress_1"> Stambena zadruga MANDUŠEVAC, Badovinčeva 9a, 10000 Zagreb</derivirana_varijabla>
  </DomainObject.Predmet.StrankaFormatedWithAdress>
  <DomainObject.Predmet.StrankaFormatedWithAdressOIB>
    <izvorni_sadrzaj> Stambena zadruga MANDUŠEVAC, OIB 46963234972, Badovinčeva 9a, 10000 Zagreb</izvorni_sadrzaj>
    <derivirana_varijabla naziv="DomainObject.Predmet.StrankaFormatedWithAdressOIB_1"> Stambena zadruga MANDUŠEVAC, OIB 46963234972, Badovinčeva 9a, 10000 Zagreb</derivirana_varijabla>
  </DomainObject.Predmet.StrankaFormatedWithAdressOIB>
  <DomainObject.Predmet.StrankaWithAdress>
    <izvorni_sadrzaj>Stambena zadruga MANDUŠEVAC Badovinčeva 9a,10000 Zagreb</izvorni_sadrzaj>
    <derivirana_varijabla naziv="DomainObject.Predmet.StrankaWithAdress_1">Stambena zadruga MANDUŠEVAC Badovinčeva 9a,10000 Zagreb</derivirana_varijabla>
  </DomainObject.Predmet.StrankaWithAdress>
  <DomainObject.Predmet.StrankaWithAdressOIB>
    <izvorni_sadrzaj>Stambena zadruga MANDUŠEVAC, OIB 46963234972, Badovinčeva 9a,10000 Zagreb</izvorni_sadrzaj>
    <derivirana_varijabla naziv="DomainObject.Predmet.StrankaWithAdressOIB_1">Stambena zadruga MANDUŠEVAC, OIB 46963234972, Badovinčeva 9a,10000 Zagreb</derivirana_varijabla>
  </DomainObject.Predmet.StrankaWithAdressOIB>
  <DomainObject.Predmet.StrankaNazivFormated>
    <izvorni_sadrzaj>Stambena zadruga MANDUŠEVAC</izvorni_sadrzaj>
    <derivirana_varijabla naziv="DomainObject.Predmet.StrankaNazivFormated_1">Stambena zadruga MANDUŠEVAC</derivirana_varijabla>
  </DomainObject.Predmet.StrankaNazivFormated>
  <DomainObject.Predmet.StrankaNazivFormatedOIB>
    <izvorni_sadrzaj>Stambena zadruga MANDUŠEVAC, OIB 46963234972</izvorni_sadrzaj>
    <derivirana_varijabla naziv="DomainObject.Predmet.StrankaNazivFormatedOIB_1">Stambena zadruga MANDUŠEVAC, OIB 46963234972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Stambena zadruga MANDUŠEVAC</item>
    </izvorni_sadrzaj>
    <derivirana_varijabla naziv="DomainObject.Predmet.StrankaListFormated_1">
      <item>Stambena zadruga MANDUŠEVAC</item>
    </derivirana_varijabla>
  </DomainObject.Predmet.StrankaListFormated>
  <DomainObject.Predmet.StrankaListFormatedOIB>
    <izvorni_sadrzaj>
      <item>Stambena zadruga MANDUŠEVAC, OIB 46963234972</item>
    </izvorni_sadrzaj>
    <derivirana_varijabla naziv="DomainObject.Predmet.StrankaListFormatedOIB_1">
      <item>Stambena zadruga MANDUŠEVAC, OIB 46963234972</item>
    </derivirana_varijabla>
  </DomainObject.Predmet.StrankaListFormatedOIB>
  <DomainObject.Predmet.StrankaListFormatedWithAdress>
    <izvorni_sadrzaj>
      <item>Stambena zadruga MANDUŠEVAC, Badovinčeva 9a, 10000 Zagreb</item>
    </izvorni_sadrzaj>
    <derivirana_varijabla naziv="DomainObject.Predmet.StrankaListFormatedWithAdress_1">
      <item>Stambena zadruga MANDUŠEVAC, Badovinčeva 9a, 10000 Zagreb</item>
    </derivirana_varijabla>
  </DomainObject.Predmet.StrankaListFormatedWithAdress>
  <DomainObject.Predmet.StrankaListFormatedWithAdressOIB>
    <izvorni_sadrzaj>
      <item>Stambena zadruga MANDUŠEVAC, OIB 46963234972, Badovinčeva 9a, 10000 Zagreb</item>
    </izvorni_sadrzaj>
    <derivirana_varijabla naziv="DomainObject.Predmet.StrankaListFormatedWithAdressOIB_1">
      <item>Stambena zadruga MANDUŠEVAC, OIB 46963234972, Badovinčeva 9a, 10000 Zagreb</item>
    </derivirana_varijabla>
  </DomainObject.Predmet.StrankaListFormatedWithAdressOIB>
  <DomainObject.Predmet.StrankaListNazivFormated>
    <izvorni_sadrzaj>
      <item>Stambena zadruga MANDUŠEVAC</item>
    </izvorni_sadrzaj>
    <derivirana_varijabla naziv="DomainObject.Predmet.StrankaListNazivFormated_1">
      <item>Stambena zadruga MANDUŠEVAC</item>
    </derivirana_varijabla>
  </DomainObject.Predmet.StrankaListNazivFormated>
  <DomainObject.Predmet.StrankaListNazivFormatedOIB>
    <izvorni_sadrzaj>
      <item>Stambena zadruga MANDUŠEVAC, OIB 46963234972</item>
    </izvorni_sadrzaj>
    <derivirana_varijabla naziv="DomainObject.Predmet.StrankaListNazivFormatedOIB_1">
      <item>Stambena zadruga MANDUŠEVAC, OIB 46963234972</item>
    </derivirana_varijabla>
  </DomainObject.Predmet.StrankaListNazivFormatedOIB>
  <DomainObject.Predmet.ProtuStrankaListFormated>
    <izvorni_sadrzaj>
      <item>Stambena zadruga MANDUŠEVAC</item>
    </izvorni_sadrzaj>
    <derivirana_varijabla naziv="DomainObject.Predmet.ProtuStrankaListFormated_1">
      <item>Stambena zadruga MANDUŠEVAC</item>
    </derivirana_varijabla>
  </DomainObject.Predmet.ProtuStrankaListFormated>
  <DomainObject.Predmet.ProtuStrankaListFormatedOIB>
    <izvorni_sadrzaj>
      <item>Stambena zadruga MANDUŠEVAC, OIB 46963234972</item>
    </izvorni_sadrzaj>
    <derivirana_varijabla naziv="DomainObject.Predmet.ProtuStrankaListFormatedOIB_1">
      <item>Stambena zadruga MANDUŠEVAC, OIB 46963234972</item>
    </derivirana_varijabla>
  </DomainObject.Predmet.ProtuStrankaListFormatedOIB>
  <DomainObject.Predmet.ProtuStrankaListFormatedWithAdress>
    <izvorni_sadrzaj>
      <item>Stambena zadruga MANDUŠEVAC, Badovinčeva 9a, 10000 Zagreb</item>
    </izvorni_sadrzaj>
    <derivirana_varijabla naziv="DomainObject.Predmet.ProtuStrankaListFormatedWithAdress_1">
      <item>Stambena zadruga MANDUŠEVAC, Badovinčeva 9a, 10000 Zagreb</item>
    </derivirana_varijabla>
  </DomainObject.Predmet.ProtuStrankaListFormatedWithAdress>
  <DomainObject.Predmet.ProtuStrankaListFormatedWithAdressOIB>
    <izvorni_sadrzaj>
      <item>Stambena zadruga MANDUŠEVAC, OIB 46963234972, Badovinčeva 9a, 10000 Zagreb</item>
    </izvorni_sadrzaj>
    <derivirana_varijabla naziv="DomainObject.Predmet.ProtuStrankaListFormatedWithAdressOIB_1">
      <item>Stambena zadruga MANDUŠEVAC, OIB 46963234972, Badovinčeva 9a, 10000 Zagreb</item>
    </derivirana_varijabla>
  </DomainObject.Predmet.ProtuStrankaListFormatedWithAdressOIB>
  <DomainObject.Predmet.ProtuStrankaListNazivFormated>
    <izvorni_sadrzaj>
      <item>Stambena zadruga MANDUŠEVAC</item>
    </izvorni_sadrzaj>
    <derivirana_varijabla naziv="DomainObject.Predmet.ProtuStrankaListNazivFormated_1">
      <item>Stambena zadruga MANDUŠEVAC</item>
    </derivirana_varijabla>
  </DomainObject.Predmet.ProtuStrankaListNazivFormated>
  <DomainObject.Predmet.ProtuStrankaListNazivFormatedOIB>
    <izvorni_sadrzaj>
      <item>Stambena zadruga MANDUŠEVAC, OIB 46963234972</item>
    </izvorni_sadrzaj>
    <derivirana_varijabla naziv="DomainObject.Predmet.ProtuStrankaListNazivFormatedOIB_1">
      <item>Stambena zadruga MANDUŠEVAC, OIB 46963234972</item>
    </derivirana_varijabla>
  </DomainObject.Predmet.ProtuStrankaListNazivFormatedOIB>
  <DomainObject.Predmet.OstaliListFormated>
    <izvorni_sadrzaj>
      <item>ANA MARIA MEĐIMUREC</item>
    </izvorni_sadrzaj>
    <derivirana_varijabla naziv="DomainObject.Predmet.OstaliListFormated_1">
      <item>ANA MARIA MEĐIMUREC</item>
    </derivirana_varijabla>
  </DomainObject.Predmet.OstaliListFormated>
  <DomainObject.Predmet.OstaliListFormatedOIB>
    <izvorni_sadrzaj>
      <item>ANA MARIA MEĐIMUREC, OIB 86890331310</item>
    </izvorni_sadrzaj>
    <derivirana_varijabla naziv="DomainObject.Predmet.OstaliListFormatedOIB_1">
      <item>ANA MARIA MEĐIMUREC, OIB 86890331310</item>
    </derivirana_varijabla>
  </DomainObject.Predmet.OstaliListFormatedOIB>
  <DomainObject.Predmet.OstaliListFormatedWithAdress>
    <izvorni_sadrzaj>
      <item>ANA MARIA MEĐIMUREC, Ilica 102, 10000 Zagreb</item>
    </izvorni_sadrzaj>
    <derivirana_varijabla naziv="DomainObject.Predmet.OstaliListFormatedWithAdress_1">
      <item>ANA MARIA MEĐIMUREC, Ilica 102, 10000 Zagreb</item>
    </derivirana_varijabla>
  </DomainObject.Predmet.OstaliListFormatedWithAdress>
  <DomainObject.Predmet.OstaliListFormatedWithAdressOIB>
    <izvorni_sadrzaj>
      <item>ANA MARIA MEĐIMUREC, OIB 86890331310, Ilica 102, 10000 Zagreb</item>
    </izvorni_sadrzaj>
    <derivirana_varijabla naziv="DomainObject.Predmet.OstaliListFormatedWithAdressOIB_1">
      <item>ANA MARIA MEĐIMUREC, OIB 86890331310, Ilica 102, 10000 Zagreb</item>
    </derivirana_varijabla>
  </DomainObject.Predmet.OstaliListFormatedWithAdressOIB>
  <DomainObject.Predmet.OstaliListNazivFormated>
    <izvorni_sadrzaj>
      <item>ANA MARIA MEĐIMUREC</item>
    </izvorni_sadrzaj>
    <derivirana_varijabla naziv="DomainObject.Predmet.OstaliListNazivFormated_1">
      <item>ANA MARIA MEĐIMUREC</item>
    </derivirana_varijabla>
  </DomainObject.Predmet.OstaliListNazivFormated>
  <DomainObject.Predmet.OstaliListNazivFormatedOIB>
    <izvorni_sadrzaj>
      <item>ANA MARIA MEĐIMUREC, OIB 86890331310</item>
    </izvorni_sadrzaj>
    <derivirana_varijabla naziv="DomainObject.Predmet.OstaliListNazivFormatedOIB_1">
      <item>ANA MARIA MEĐIMUREC, OIB 86890331310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>St-694/2015-5</izvorni_sadrzaj>
    <derivirana_varijabla naziv="DomainObject.PoslovniBrojDokumenta_1">St-694/2015-5</derivirana_varijabla>
  </DomainObject.PoslovniBrojDokumenta>
  <DomainObject.Predmet.StrankaIDrugi>
    <izvorni_sadrzaj>Stambena zadruga MANDUŠEVAC</izvorni_sadrzaj>
    <derivirana_varijabla naziv="DomainObject.Predmet.StrankaIDrugi_1">Stambena zadruga MANDUŠEVAC</derivirana_varijabla>
  </DomainObject.Predmet.StrankaIDrugi>
  <DomainObject.Predmet.ProtustrankaIDrugi>
    <izvorni_sadrzaj>Stambena zadruga MANDUŠEVAC</izvorni_sadrzaj>
    <derivirana_varijabla naziv="DomainObject.Predmet.ProtustrankaIDrugi_1">Stambena zadruga MANDUŠEVAC</derivirana_varijabla>
  </DomainObject.Predmet.ProtustrankaIDrugi>
  <DomainObject.Predmet.StrankaIDrugiAdressOIB>
    <izvorni_sadrzaj>Stambena zadruga MANDUŠEVAC, OIB 46963234972, Badovinčeva 9a, 10000 Zagreb</izvorni_sadrzaj>
    <derivirana_varijabla naziv="DomainObject.Predmet.StrankaIDrugiAdressOIB_1">Stambena zadruga MANDUŠEVAC, OIB 46963234972, Badovinčeva 9a, 10000 Zagreb</derivirana_varijabla>
  </DomainObject.Predmet.StrankaIDrugiAdressOIB>
  <DomainObject.Predmet.ProtustrankaIDrugiAdressOIB>
    <izvorni_sadrzaj>Stambena zadruga MANDUŠEVAC, OIB 46963234972, Badovinčeva 9a, 10000 Zagreb</izvorni_sadrzaj>
    <derivirana_varijabla naziv="DomainObject.Predmet.ProtustrankaIDrugiAdressOIB_1">Stambena zadruga MANDUŠEVAC, OIB 46963234972, Badovinčeva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MANDUŠEVAC</item>
      <item>Stambena zadruga MANDUŠEVAC</item>
      <item>ANA MARIA MEĐIMUREC</item>
    </izvorni_sadrzaj>
    <derivirana_varijabla naziv="DomainObject.Predmet.SudioniciListNaziv_1">
      <item>Stambena zadruga MANDUŠEVAC</item>
      <item>Stambena zadruga MANDUŠEVAC</item>
      <item>ANA MARIA MEĐIMUREC</item>
    </derivirana_varijabla>
  </DomainObject.Predmet.SudioniciListNaziv>
  <DomainObject.Predmet.SudioniciListAdressOIB>
    <izvorni_sadrzaj>
      <item>Stambena zadruga MANDUŠEVAC, OIB 46963234972, Badovinčeva 9a,10000 Zagreb</item>
      <item>Stambena zadruga MANDUŠEVAC, OIB 46963234972, Badovinčeva 9a,10000 Zagreb</item>
      <item>ANA MARIA MEĐIMUREC, OIB 86890331310, Ilica 102,10000 Zagreb</item>
    </izvorni_sadrzaj>
    <derivirana_varijabla naziv="DomainObject.Predmet.SudioniciListAdressOIB_1">
      <item>Stambena zadruga MANDUŠEVAC, OIB 46963234972, Badovinčeva 9a,10000 Zagreb</item>
      <item>Stambena zadruga MANDUŠEVAC, OIB 46963234972, Badovinčeva 9a,10000 Zagreb</item>
      <item>ANA MARIA MEĐIMUREC, OIB 86890331310, Ilica 102,10000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46963234972</item>
      <item>, OIB 46963234972</item>
      <item>, OIB 86890331310</item>
    </izvorni_sadrzaj>
    <derivirana_varijabla naziv="DomainObject.Predmet.SudioniciListNazivOIB_1">
      <item>, OIB 46963234972</item>
      <item>, OIB 46963234972</item>
      <item>, OIB 86890331310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1365</properties:Characters>
  <properties:Lines>42</properties:Lines>
  <properties:Paragraphs>22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2015-09-28T07:18:00Z</dcterms:created>
  <dc:creator>nmarkovic</dc:creator>
  <cp:lastModifiedBy>Ivana Stampf</cp:lastModifiedBy>
  <cp:lastPrinted>2015-09-28T07:52:00Z</cp:lastPrinted>
  <dcterms:modified xmlns:xsi="http://www.w3.org/2001/XMLSchema-instance" xsi:type="dcterms:W3CDTF">2015-09-28T08:02:00Z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St-694/2015-5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