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00ab" w14:paraId="66d00ab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A821DF">
        <w:t>453</w:t>
      </w:r>
      <w:r w:rsidR="00946625">
        <w:t>/16-</w:t>
      </w:r>
      <w:r w:rsidR="00EB529C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A821DF">
        <w:t>INGENS j.d.o.o., Zadar, Ljudevita Gaja 43,</w:t>
      </w:r>
      <w:r w:rsidR="00A821DF" w:rsidRPr="007A679F">
        <w:t xml:space="preserve"> OIB: </w:t>
      </w:r>
      <w:r w:rsidR="00A821DF">
        <w:t>64381058775</w:t>
      </w:r>
      <w:r w:rsidRPr="00EF7C9A">
        <w:t xml:space="preserve">, dana </w:t>
      </w:r>
      <w:r w:rsidR="00932520">
        <w:t>13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916430" w:rsidRPr="004C59EF">
        <w:t>Blaž Savić, Bana Josipa Jelačića 4/V, Zadar, datum rođenja: 15. travnja 1935. godine, mjesto rođenja: Banjevci</w:t>
      </w:r>
      <w:r w:rsidR="00916430">
        <w:t xml:space="preserve">, broj osobne iskaznice: </w:t>
      </w:r>
      <w:r w:rsidR="00916430" w:rsidRPr="004C59EF">
        <w:t>1504935383902, izdana od strane: PU Zadar, OIB: 44660472906</w:t>
      </w:r>
      <w:r w:rsidR="00E86E81" w:rsidRPr="00E86F87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A821DF">
        <w:t>INGENS j.d.o.o., Zadar, Ljudevita Gaja 43,</w:t>
      </w:r>
      <w:r w:rsidR="00A821DF" w:rsidRPr="007A679F">
        <w:t xml:space="preserve"> OIB: </w:t>
      </w:r>
      <w:r w:rsidR="00A821DF">
        <w:t>64381058775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A821DF">
        <w:t>INGENS j.d.o.o.,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932520">
        <w:t>13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</w:t>
      </w:r>
      <w:r w:rsidR="00170940">
        <w:t>utkinja: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DD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A821DF">
          <w:t>453/16-10</w:t>
        </w:r>
      </w:p>
      <w:p w:rsidRDefault="00E12FEA" w:rsidP="009C0FF2" w:rsidR="00E12FEA" w:rsidRPr="00EF7C9A">
        <w:pPr>
          <w:jc w:val="right"/>
        </w:pPr>
      </w:p>
      <w:p w:rsidRDefault="00600DDA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D4B36"/>
    <w:rsid w:val="000E0BB3"/>
    <w:rsid w:val="0013102B"/>
    <w:rsid w:val="00170940"/>
    <w:rsid w:val="0017371F"/>
    <w:rsid w:val="001840A0"/>
    <w:rsid w:val="0019615E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00DDA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16430"/>
    <w:rsid w:val="00932520"/>
    <w:rsid w:val="00946625"/>
    <w:rsid w:val="009B4456"/>
    <w:rsid w:val="009C0FF2"/>
    <w:rsid w:val="009F62F2"/>
    <w:rsid w:val="00A520DC"/>
    <w:rsid w:val="00A5292A"/>
    <w:rsid w:val="00A821DF"/>
    <w:rsid w:val="00B310F0"/>
    <w:rsid w:val="00BA7CDC"/>
    <w:rsid w:val="00BB4F73"/>
    <w:rsid w:val="00BE4F3D"/>
    <w:rsid w:val="00BE6E59"/>
    <w:rsid w:val="00C02FA1"/>
    <w:rsid w:val="00C34253"/>
    <w:rsid w:val="00C85781"/>
    <w:rsid w:val="00C9120F"/>
    <w:rsid w:val="00E12FEA"/>
    <w:rsid w:val="00E86E81"/>
    <w:rsid w:val="00E86F87"/>
    <w:rsid w:val="00E9550E"/>
    <w:rsid w:val="00EB1A94"/>
    <w:rsid w:val="00EB3FAB"/>
    <w:rsid w:val="00EB529C"/>
    <w:rsid w:val="00EF7C9A"/>
    <w:rsid w:val="00F046B4"/>
    <w:rsid w:val="00F655F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0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D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D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D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D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0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D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D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D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D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INGENS j.d.o.o. za poslovno savjetovanje, turizam i marketing</izvorni_sadrzaj>
    <derivirana_varijabla naziv="DomainObject.Predmet.ProtustrankaFormated_1">  INGENS j.d.o.o. za poslovno savjetovanje, turizam i marketing</derivirana_varijabla>
  </DomainObject.Predmet.ProtustrankaFormated>
  <DomainObject.Predmet.ProtustrankaFormatedOIB>
    <izvorni_sadrzaj>  INGENS j.d.o.o. za poslovno savjetovanje, turizam i marketing, OIB 64381058775</izvorni_sadrzaj>
    <derivirana_varijabla naziv="DomainObject.Predmet.ProtustrankaFormatedOIB_1">  INGENS j.d.o.o. za poslovno savjetovanje, turizam i marketing, OIB 64381058775</derivirana_varijabla>
  </DomainObject.Predmet.ProtustrankaFormatedOIB>
  <DomainObject.Predmet.ProtustrankaFormatedWithAdress>
    <izvorni_sadrzaj> INGENS j.d.o.o. za poslovno savjetovanje, turizam i marketing, Ljudevita Gaja 43, 23000 Zadar</izvorni_sadrzaj>
    <derivirana_varijabla naziv="DomainObject.Predmet.ProtustrankaFormatedWithAdress_1"> INGENS j.d.o.o. za poslovno savjetovanje, turizam i marketing, Ljudevita Gaja 43, 23000 Zadar</derivirana_varijabla>
  </DomainObject.Predmet.ProtustrankaFormatedWithAdress>
  <DomainObject.Predmet.ProtustrankaFormatedWithAdressOIB>
    <izvorni_sadrzaj> INGENS j.d.o.o. za poslovno savjetovanje, turizam i marketing, OIB 64381058775, Ljudevita Gaja 43, 23000 Zadar</izvorni_sadrzaj>
    <derivirana_varijabla naziv="DomainObject.Predmet.ProtustrankaFormatedWithAdressOIB_1"> INGENS j.d.o.o. za poslovno savjetovanje, turizam i marketing, OIB 64381058775, Ljudevita Gaja 43, 23000 Zadar</derivirana_varijabla>
  </DomainObject.Predmet.ProtustrankaFormatedWithAdressOIB>
  <DomainObject.Predmet.ProtustrankaWithAdress>
    <izvorni_sadrzaj>INGENS j.d.o.o. za poslovno savjetovanje, turizam i marketing Ljudevita Gaja 43, 23000 Zadar</izvorni_sadrzaj>
    <derivirana_varijabla naziv="DomainObject.Predmet.ProtustrankaWithAdress_1">INGENS j.d.o.o. za poslovno savjetovanje, turizam i marketing Ljudevita Gaja 43, 23000 Zadar</derivirana_varijabla>
  </DomainObject.Predmet.ProtustrankaWithAdress>
  <DomainObject.Predmet.ProtustrankaWithAdressOIB>
    <izvorni_sadrzaj>INGENS j.d.o.o. za poslovno savjetovanje, turizam i marketing, OIB 64381058775, Ljudevita Gaja 43, 23000 Zadar</izvorni_sadrzaj>
    <derivirana_varijabla naziv="DomainObject.Predmet.ProtustrankaWithAdressOIB_1">INGENS j.d.o.o. za poslovno savjetovanje, turizam i marketing, OIB 64381058775, Ljudevita Gaja 43, 23000 Zadar</derivirana_varijabla>
  </DomainObject.Predmet.ProtustrankaWithAdressOIB>
  <DomainObject.Predmet.ProtustrankaNazivFormated>
    <izvorni_sadrzaj>INGENS j.d.o.o. za poslovno savjetovanje, turizam i marketing</izvorni_sadrzaj>
    <derivirana_varijabla naziv="DomainObject.Predmet.ProtustrankaNazivFormated_1">INGENS j.d.o.o. za poslovno savjetovanje, turizam i marketing</derivirana_varijabla>
  </DomainObject.Predmet.ProtustrankaNazivFormated>
  <DomainObject.Predmet.ProtustrankaNazivFormatedOIB>
    <izvorni_sadrzaj>INGENS j.d.o.o. za poslovno savjetovanje, turizam i marketing, OIB 64381058775</izvorni_sadrzaj>
    <derivirana_varijabla naziv="DomainObject.Predmet.ProtustrankaNazivFormatedOIB_1">INGENS j.d.o.o. za poslovno savjetovanje, turizam i marketing, OIB 64381058775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21338.43</izvorni_sadrzaj>
    <derivirana_varijabla naziv="DomainObject.Predmet.TrenutnaVrijednost_1">21338.43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INGENS j.d.o.o. za poslovno savjetovanje, turizam i marketing</item>
    </izvorni_sadrzaj>
    <derivirana_varijabla naziv="DomainObject.Predmet.ProtuStrankaListFormated_1">
      <item>INGENS j.d.o.o. za poslovno savjetovanje, turizam i marketing</item>
    </derivirana_varijabla>
  </DomainObject.Predmet.ProtuStrankaListFormated>
  <DomainObject.Predmet.ProtuStrankaListFormatedOIB>
    <izvorni_sadrzaj>
      <item>INGENS j.d.o.o. za poslovno savjetovanje, turizam i marketing, OIB 64381058775</item>
    </izvorni_sadrzaj>
    <derivirana_varijabla naziv="DomainObject.Predmet.ProtuStrankaListFormatedOIB_1">
      <item>INGENS j.d.o.o. za poslovno savjetovanje, turizam i marketing, OIB 64381058775</item>
    </derivirana_varijabla>
  </DomainObject.Predmet.ProtuStrankaListFormatedOIB>
  <DomainObject.Predmet.ProtuStrankaListFormatedWithAdress>
    <izvorni_sadrzaj>
      <item>INGENS j.d.o.o. za poslovno savjetovanje, turizam i marketing, Ljudevita Gaja 43, 23000 Zadar</item>
    </izvorni_sadrzaj>
    <derivirana_varijabla naziv="DomainObject.Predmet.ProtuStrankaListFormatedWithAdress_1">
      <item>INGENS j.d.o.o. za poslovno savjetovanje, turizam i marketing, Ljudevita Gaja 43, 23000 Zadar</item>
    </derivirana_varijabla>
  </DomainObject.Predmet.ProtuStrankaListFormatedWithAdress>
  <DomainObject.Predmet.ProtuStrankaListFormatedWithAdressOIB>
    <izvorni_sadrzaj>
      <item>INGENS j.d.o.o. za poslovno savjetovanje, turizam i marketing, OIB 64381058775, Ljudevita Gaja 43, 23000 Zadar</item>
    </izvorni_sadrzaj>
    <derivirana_varijabla naziv="DomainObject.Predmet.ProtuStrankaListFormatedWithAdressOIB_1">
      <item>INGENS j.d.o.o. za poslovno savjetovanje, turizam i marketing, OIB 64381058775, Ljudevita Gaja 43, 23000 Zadar</item>
    </derivirana_varijabla>
  </DomainObject.Predmet.ProtuStrankaListFormatedWithAdressOIB>
  <DomainObject.Predmet.ProtuStrankaListNazivFormated>
    <izvorni_sadrzaj>
      <item>INGENS j.d.o.o. za poslovno savjetovanje, turizam i marketing</item>
    </izvorni_sadrzaj>
    <derivirana_varijabla naziv="DomainObject.Predmet.ProtuStrankaListNazivFormated_1">
      <item>INGENS j.d.o.o. za poslovno savjetovanje, turizam i marketing</item>
    </derivirana_varijabla>
  </DomainObject.Predmet.ProtuStrankaListNazivFormated>
  <DomainObject.Predmet.ProtuStrankaListNazivFormatedOIB>
    <izvorni_sadrzaj>
      <item>INGENS j.d.o.o. za poslovno savjetovanje, turizam i marketing, OIB 64381058775</item>
    </izvorni_sadrzaj>
    <derivirana_varijabla naziv="DomainObject.Predmet.ProtuStrankaListNazivFormatedOIB_1">
      <item>INGENS j.d.o.o. za poslovno savjetovanje, turizam i marketing, OIB 64381058775</item>
    </derivirana_varijabla>
  </DomainObject.Predmet.ProtuStrankaListNazivFormatedOIB>
  <DomainObject.Predmet.OstaliListFormated>
    <izvorni_sadrzaj>
      <item>Bojan Šarunić</item>
    </izvorni_sadrzaj>
    <derivirana_varijabla naziv="DomainObject.Predmet.OstaliListFormated_1">
      <item>Bojan Šarunić</item>
    </derivirana_varijabla>
  </DomainObject.Predmet.OstaliListFormated>
  <DomainObject.Predmet.OstaliListFormatedOIB>
    <izvorni_sadrzaj>
      <item>Bojan Šarunić, OIB 01625931843</item>
    </izvorni_sadrzaj>
    <derivirana_varijabla naziv="DomainObject.Predmet.OstaliListFormatedOIB_1">
      <item>Bojan Šarunić, OIB 01625931843</item>
    </derivirana_varijabla>
  </DomainObject.Predmet.OstaliListFormatedOIB>
  <DomainObject.Predmet.OstaliListFormatedWithAdress>
    <izvorni_sadrzaj>
      <item>Bojan Šarunić, Andrije Hebranga 5, 23000 Zadar</item>
    </izvorni_sadrzaj>
    <derivirana_varijabla naziv="DomainObject.Predmet.OstaliListFormatedWithAdress_1">
      <item>Bojan Šarunić, Andrije Hebranga 5, 23000 Zadar</item>
    </derivirana_varijabla>
  </DomainObject.Predmet.OstaliListFormatedWithAdress>
  <DomainObject.Predmet.OstaliListFormatedWithAdressOIB>
    <izvorni_sadrzaj>
      <item>Bojan Šarunić, OIB 01625931843, Andrije Hebranga 5, 23000 Zadar</item>
    </izvorni_sadrzaj>
    <derivirana_varijabla naziv="DomainObject.Predmet.OstaliListFormatedWithAdressOIB_1">
      <item>Bojan Šarunić, OIB 01625931843, Andrije Hebranga 5, 23000 Zadar</item>
    </derivirana_varijabla>
  </DomainObject.Predmet.OstaliListFormatedWithAdressOIB>
  <DomainObject.Predmet.OstaliListNazivFormated>
    <izvorni_sadrzaj>
      <item>Bojan Šarunić</item>
    </izvorni_sadrzaj>
    <derivirana_varijabla naziv="DomainObject.Predmet.OstaliListNazivFormated_1">
      <item>Bojan Šarunić</item>
    </derivirana_varijabla>
  </DomainObject.Predmet.OstaliListNazivFormated>
  <DomainObject.Predmet.OstaliListNazivFormatedOIB>
    <izvorni_sadrzaj>
      <item>Bojan Šarunić, OIB 01625931843</item>
    </izvorni_sadrzaj>
    <derivirana_varijabla naziv="DomainObject.Predmet.OstaliListNazivFormatedOIB_1">
      <item>Bojan Šarunić, OIB 01625931843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INGENS j.d.o.o. za poslovno savjetovanje, turizam i marketing</izvorni_sadrzaj>
    <derivirana_varijabla naziv="DomainObject.Predmet.ProtustrankaIDrugi_1">INGENS j.d.o.o. za poslovno savjetovanje, turizam i marketing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INGENS j.d.o.o. za poslovno savjetovanje, turizam i marketing, OIB 64381058775, Ljudevita Gaja 43, 23000 Zadar</izvorni_sadrzaj>
    <derivirana_varijabla naziv="DomainObject.Predmet.ProtustrankaIDrugiAdressOIB_1">INGENS j.d.o.o. za poslovno savjetovanje, turizam i marketing, OIB 64381058775, Ljudevita Gaja 43,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INGENS j.d.o.o. za poslovno savjetovanje, turizam i marketing</item>
      <item>Bojan Šarunić</item>
    </izvorni_sadrzaj>
    <derivirana_varijabla naziv="DomainObject.Predmet.SudioniciListNaziv_1">
      <item>Financijska agencija</item>
      <item>INGENS j.d.o.o. za poslovno savjetovanje, turizam i marketing</item>
      <item>Bojan Šarunić</item>
    </derivirana_varijabla>
  </DomainObject.Predmet.SudioniciListNaziv>
  <DomainObject.Predmet.SudioniciListAdressOIB>
    <izvorni_sadrzaj>
      <item>Financijska agencija, OIB 85821130368, Ivana Danila 4,23000 Zadar</item>
      <item>INGENS j.d.o.o. za poslovno savjetovanje, turizam i marketing, OIB 64381058775, Ljudevita Gaja 43,23000 Zadar</item>
      <item>Bojan Šarunić, OIB 01625931843, Andrije Hebranga 5,23000 Zadar</item>
    </izvorni_sadrzaj>
    <derivirana_varijabla naziv="DomainObject.Predmet.SudioniciListAdressOIB_1">
      <item>Financijska agencija, OIB 85821130368, Ivana Danila 4,23000 Zadar</item>
      <item>INGENS j.d.o.o. za poslovno savjetovanje, turizam i marketing, OIB 64381058775, Ljudevita Gaja 43,23000 Zadar</item>
      <item>Bojan Šarunić, OIB 01625931843, Andrije Hebranga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64381058775</item>
      <item>, OIB 01625931843</item>
    </izvorni_sadrzaj>
    <derivirana_varijabla naziv="DomainObject.Predmet.SudioniciListNazivOIB_1">
      <item>, OIB 85821130368</item>
      <item>, OIB 64381058775</item>
      <item>, OIB 01625931843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341</properties:Words>
  <properties:Characters>1805</properties:Characters>
  <properties:Lines>62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2016-04-13T08:32:00Z</dcterms:created>
  <dc:creator>Ardena Bajlo</dc:creator>
  <cp:lastModifiedBy>wsadmin</cp:lastModifiedBy>
  <cp:lastPrinted>2016-04-13T07:42:00Z</cp:lastPrinted>
  <dcterms:modified xmlns:xsi="http://www.w3.org/2001/XMLSchema-instance" xsi:type="dcterms:W3CDTF">2016-04-13T09:35:00Z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