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a05b" w14:paraId="da4a05b" w:rsidRDefault="00A004EE" w:rsidP="00A004EE" w:rsidR="00A004EE">
      <w:pPr>
        <w:jc w:val="right"/>
        <w15:collapsed w:val="false"/>
      </w:pPr>
      <w:r>
        <w:t>6 St-171/18-13</w:t>
      </w:r>
    </w:p>
    <w:p w:rsidRDefault="00A004EE" w:rsidP="00A004EE" w:rsidR="00A004EE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4EE" w:rsidP="00A004EE" w:rsidR="00A004EE" w:rsidRPr="00D21A2C"/>
    <w:p w:rsidRDefault="00A004EE" w:rsidP="00A004EE" w:rsidR="00A004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004EE" w:rsidP="00A004EE" w:rsidR="00A004EE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04EE" w:rsidP="00A004EE" w:rsidR="00A004EE"/>
    <w:p w:rsidRDefault="00A004EE" w:rsidP="00A004EE" w:rsidR="00A004EE"/>
    <w:p w:rsidRDefault="00A004EE" w:rsidP="00A004EE" w:rsidR="00A004EE">
      <w:pPr>
        <w:jc w:val="center"/>
      </w:pPr>
      <w:r>
        <w:t>R E P U B L I K A  H R V A T S K A</w:t>
      </w:r>
    </w:p>
    <w:p w:rsidRDefault="00A004EE" w:rsidP="00A004EE" w:rsidR="00A004EE"/>
    <w:p w:rsidRDefault="00A004EE" w:rsidP="00A004EE" w:rsidR="00A004EE" w:rsidRPr="0013209D">
      <w:pPr>
        <w:jc w:val="center"/>
      </w:pPr>
      <w:r w:rsidRPr="0013209D">
        <w:t>R J E Š E N J E</w:t>
      </w:r>
    </w:p>
    <w:p w:rsidRDefault="00A004EE" w:rsidP="00A004EE" w:rsidR="00A004EE">
      <w:pPr>
        <w:rPr>
          <w:b/>
        </w:rPr>
      </w:pPr>
    </w:p>
    <w:p w:rsidRDefault="00A004EE" w:rsidP="00A004EE" w:rsidR="00A004EE">
      <w:pPr>
        <w:rPr>
          <w:b/>
        </w:rPr>
      </w:pPr>
    </w:p>
    <w:p w:rsidRDefault="00A004EE" w:rsidP="00A004EE" w:rsidR="00A004EE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>
        <w:t>predlagatelja</w:t>
      </w:r>
      <w:r w:rsidRPr="00F4212B">
        <w:t xml:space="preserve"> </w:t>
      </w:r>
      <w:r>
        <w:t xml:space="preserve">RH MF Porezna uprava zastupana po ŽDO Osijek, za otvaranje stečajnog postupka nad dužnikom </w:t>
      </w:r>
      <w:r>
        <w:rPr>
          <w:b/>
        </w:rPr>
        <w:t xml:space="preserve">TONKOVIĆ PRIJEVOZ d.o.o. za usluge i trgovinu </w:t>
      </w:r>
      <w:proofErr w:type="spellStart"/>
      <w:r>
        <w:rPr>
          <w:b/>
        </w:rPr>
        <w:t>Bizovac</w:t>
      </w:r>
      <w:proofErr w:type="spellEnd"/>
      <w:r>
        <w:rPr>
          <w:b/>
        </w:rPr>
        <w:t>, Republike Hrvatske 27,  OIB: 21629241988, MBS: 030125715</w:t>
      </w:r>
      <w:r>
        <w:t xml:space="preserve">, dana 15. lipnja 2018. g.,         </w:t>
      </w:r>
    </w:p>
    <w:p w:rsidRDefault="00120EB4" w:rsidP="003969D3" w:rsidR="00120EB4">
      <w:pPr>
        <w:jc w:val="both"/>
        <w:rPr>
          <w:b/>
        </w:rPr>
      </w:pPr>
    </w:p>
    <w:p w:rsidRDefault="00120EB4" w:rsidP="00720EDF" w:rsidR="00120EB4" w:rsidRPr="00720EDF">
      <w:pPr>
        <w:jc w:val="center"/>
        <w:rPr>
          <w:bCs/>
        </w:rPr>
      </w:pPr>
      <w:r w:rsidRPr="007C3E93">
        <w:t xml:space="preserve">    r i j e š i o   j e</w:t>
      </w: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A004EE">
        <w:rPr>
          <w:b/>
        </w:rPr>
        <w:t xml:space="preserve">TONKOVIĆ PRIJEVOZ d.o.o. za usluge i trgovinu </w:t>
      </w:r>
      <w:proofErr w:type="spellStart"/>
      <w:r w:rsidR="00A004EE">
        <w:rPr>
          <w:b/>
        </w:rPr>
        <w:t>Bizovac</w:t>
      </w:r>
      <w:proofErr w:type="spellEnd"/>
      <w:r w:rsidR="00A004EE">
        <w:rPr>
          <w:b/>
        </w:rPr>
        <w:t>, Republike Hrvatske 27,  OIB: 21629241988, MBS: 030125715</w:t>
      </w:r>
      <w:r w:rsidR="00002356">
        <w:rPr>
          <w:b/>
        </w:rPr>
        <w:t xml:space="preserve"> </w:t>
      </w:r>
      <w:r w:rsidR="00E62E04">
        <w:t xml:space="preserve">a prijedlog </w:t>
      </w:r>
      <w:r w:rsidR="00002356">
        <w:t xml:space="preserve">RH MF Porezne uprave od </w:t>
      </w:r>
      <w:r w:rsidR="00A004EE">
        <w:t>22. siječnja 2018</w:t>
      </w:r>
      <w:r w:rsidR="00FA2606">
        <w:t>. g.</w:t>
      </w:r>
      <w:r w:rsidR="00E62E04">
        <w:t xml:space="preserve"> za</w:t>
      </w:r>
      <w:r w:rsidR="00002356">
        <w:t xml:space="preserve">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720EDF" w:rsidP="00A004EE" w:rsidR="00720EDF">
      <w:pPr>
        <w:jc w:val="both"/>
        <w:rPr>
          <w:b/>
        </w:rPr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A004EE" w:rsidP="007E1918" w:rsidR="00A004EE">
      <w:pPr>
        <w:rPr>
          <w:b/>
          <w:bCs/>
        </w:rPr>
      </w:pPr>
    </w:p>
    <w:p w:rsidRDefault="00A004EE" w:rsidP="00071EBF" w:rsidR="00720EDF">
      <w:pPr>
        <w:jc w:val="both"/>
        <w:rPr>
          <w:bCs/>
        </w:rPr>
      </w:pPr>
      <w:r w:rsidRPr="00A004EE">
        <w:rPr>
          <w:bCs/>
        </w:rPr>
        <w:tab/>
        <w:t>Na održanom ročištu dana 23. svibnja 201</w:t>
      </w:r>
      <w:r>
        <w:rPr>
          <w:bCs/>
        </w:rPr>
        <w:t>8</w:t>
      </w:r>
      <w:r w:rsidRPr="00A004EE">
        <w:rPr>
          <w:bCs/>
        </w:rPr>
        <w:t xml:space="preserve">. g. za ispitivanje uvjeta za otvaranje stečajnog postupka nad dužnikom </w:t>
      </w:r>
      <w:r w:rsidRPr="00A004EE">
        <w:t xml:space="preserve">TONKOVIĆ PRIJEVOZ d.o.o. za usluge i trgovinu </w:t>
      </w:r>
      <w:proofErr w:type="spellStart"/>
      <w:r w:rsidRPr="00A004EE">
        <w:t>Bizovac</w:t>
      </w:r>
      <w:proofErr w:type="spellEnd"/>
      <w:r w:rsidRPr="00A004EE">
        <w:t>, Republike Hrvatske 27,  OIB: 21629241988, MBS: 030125715</w:t>
      </w:r>
      <w:r>
        <w:t xml:space="preserve"> privremena stečajna upraviteljica </w:t>
      </w:r>
      <w:proofErr w:type="spellStart"/>
      <w:r>
        <w:t>Julka</w:t>
      </w:r>
      <w:proofErr w:type="spellEnd"/>
      <w:r>
        <w:t xml:space="preserve"> Bandić izvijestila je da je žiro račun dužnika </w:t>
      </w:r>
      <w:proofErr w:type="spellStart"/>
      <w:r>
        <w:t>odblokiran</w:t>
      </w:r>
      <w:proofErr w:type="spellEnd"/>
      <w:r>
        <w:t xml:space="preserve"> u cijelosti dana 18. svibnja 2018. g. te je predložila obustavu postupka a što da proizlazi iz Potvrde FINE od 18.5.2018. g. iz koje je razvidno da je stanje računa dužnika 0,00 kn (str. 40 spisa).</w:t>
      </w:r>
    </w:p>
    <w:p w:rsidRDefault="00720EDF" w:rsidP="00720EDF" w:rsidR="00AE3ED0">
      <w:pPr>
        <w:jc w:val="both"/>
        <w:rPr>
          <w:bCs/>
        </w:rPr>
      </w:pPr>
      <w:r>
        <w:rPr>
          <w:bCs/>
        </w:rPr>
        <w:tab/>
        <w:t>Na istom ročištu nazočni ŽDO se</w:t>
      </w:r>
      <w:r w:rsidR="00A004EE">
        <w:rPr>
          <w:bCs/>
        </w:rPr>
        <w:t xml:space="preserve"> suglasio</w:t>
      </w:r>
      <w:r>
        <w:rPr>
          <w:bCs/>
        </w:rPr>
        <w:t xml:space="preserve"> </w:t>
      </w:r>
      <w:r w:rsidR="00A004EE">
        <w:rPr>
          <w:bCs/>
        </w:rPr>
        <w:t>s</w:t>
      </w:r>
      <w:r>
        <w:rPr>
          <w:bCs/>
        </w:rPr>
        <w:t xml:space="preserve"> prijedlogom privremene stečajne upraviteljice.</w:t>
      </w:r>
    </w:p>
    <w:p w:rsidRDefault="00AE3ED0" w:rsidP="00AE3ED0" w:rsidR="00071EBF">
      <w:pPr>
        <w:ind w:firstLine="720"/>
        <w:jc w:val="both"/>
      </w:pPr>
      <w:r>
        <w:t>S</w:t>
      </w:r>
      <w:r w:rsidR="00071EBF">
        <w:t xml:space="preserve">ukladno čl. 128 st. 9 Stečajnog zakona ako </w:t>
      </w:r>
      <w:r>
        <w:t xml:space="preserve">(NN br. 75/15 i 104/17) propisano je da ako </w:t>
      </w:r>
      <w:r w:rsidR="00071EBF">
        <w:t>dužnik do završetka prethodnog postupka postane sposoban za plaćanje, sud će postupak obustaviti te je valjalo sukladno citiranoj odredbi Zakona odlučiti kao u izreci.</w:t>
      </w:r>
    </w:p>
    <w:p w:rsidRDefault="00A004EE" w:rsidP="00AE3ED0" w:rsidR="00A004EE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A004EE" w:rsidP="00A004EE" w:rsidR="00A004EE">
      <w:pPr>
        <w:jc w:val="right"/>
      </w:pPr>
      <w:r>
        <w:lastRenderedPageBreak/>
        <w:t>6 St-171/18-13</w:t>
      </w:r>
    </w:p>
    <w:p w:rsidRDefault="00A004EE" w:rsidP="00AE3ED0" w:rsidR="00A004EE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A004EE" w:rsidP="00AE3ED0" w:rsidR="00A004EE">
      <w:pPr>
        <w:ind w:firstLine="720"/>
        <w:jc w:val="both"/>
      </w:pPr>
    </w:p>
    <w:p w:rsidRDefault="00AE3ED0" w:rsidP="00AE3ED0" w:rsidR="00AE3ED0">
      <w:pPr>
        <w:ind w:firstLine="720"/>
        <w:jc w:val="both"/>
      </w:pPr>
      <w:r>
        <w:t>Ujedno istim člankom propisano je da troškova provedenog postupka u tom slučaju dužan je naknaditi dužnik.</w:t>
      </w:r>
    </w:p>
    <w:p w:rsidRDefault="00A004EE" w:rsidP="00AE3ED0" w:rsidR="00A004EE">
      <w:pPr>
        <w:ind w:firstLine="720"/>
        <w:jc w:val="both"/>
      </w:pPr>
    </w:p>
    <w:p w:rsidRDefault="00A004EE" w:rsidP="00AE3ED0" w:rsidR="00A004EE" w:rsidRPr="00E27896">
      <w:pPr>
        <w:ind w:firstLine="720"/>
        <w:jc w:val="both"/>
        <w:rPr>
          <w:bCs/>
        </w:rPr>
      </w:pPr>
    </w:p>
    <w:p w:rsidRDefault="003A6EC7" w:rsidP="00071EBF" w:rsidR="003A6EC7">
      <w:pPr>
        <w:jc w:val="both"/>
      </w:pPr>
    </w:p>
    <w:p w:rsidRDefault="00071EBF" w:rsidP="00720EDF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004EE">
        <w:rPr>
          <w:bCs/>
        </w:rPr>
        <w:t>15. lipnja</w:t>
      </w:r>
      <w:r w:rsidR="00BB1720">
        <w:rPr>
          <w:bCs/>
        </w:rPr>
        <w:t xml:space="preserve"> 2018. g.</w:t>
      </w: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720ED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A004EE" w:rsidP="00720EDF" w:rsidR="00A004EE">
      <w:pPr>
        <w:pStyle w:val="Naslov2"/>
        <w:rPr>
          <w:b w:val="false"/>
          <w:lang w:val="hr-HR"/>
        </w:rPr>
      </w:pPr>
    </w:p>
    <w:p w:rsidRDefault="00A004EE" w:rsidP="00720EDF" w:rsidR="00A004EE" w:rsidRPr="00720EDF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720EDF" w:rsidR="00AE3ED0" w:rsidRPr="00720ED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071EBF" w:rsidP="00071EBF" w:rsidR="00AE3ED0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A004EE">
        <w:t>15.7.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45C" w:rsidP="004A3868" w:rsidR="0021645C">
      <w:r>
        <w:separator/>
      </w:r>
    </w:p>
  </w:endnote>
  <w:endnote w:id="0" w:type="continuationSeparator">
    <w:p w:rsidRDefault="0021645C" w:rsidP="004A3868" w:rsidR="00216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45C" w:rsidP="004A3868" w:rsidR="0021645C">
      <w:r>
        <w:separator/>
      </w:r>
    </w:p>
  </w:footnote>
  <w:footnote w:id="0" w:type="continuationSeparator">
    <w:p w:rsidRDefault="0021645C" w:rsidP="004A3868" w:rsidR="00216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0DAA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2356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91438"/>
    <w:rsid w:val="001C0CFA"/>
    <w:rsid w:val="001C3861"/>
    <w:rsid w:val="001D2166"/>
    <w:rsid w:val="001E7E8C"/>
    <w:rsid w:val="001F5EB9"/>
    <w:rsid w:val="0021645C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821CF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0EDF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31E9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80DAA"/>
    <w:rsid w:val="00991CE4"/>
    <w:rsid w:val="00992F2B"/>
    <w:rsid w:val="00996147"/>
    <w:rsid w:val="009D1472"/>
    <w:rsid w:val="009E2A56"/>
    <w:rsid w:val="00A004EE"/>
    <w:rsid w:val="00A10816"/>
    <w:rsid w:val="00A45F7B"/>
    <w:rsid w:val="00A5508B"/>
    <w:rsid w:val="00A819D4"/>
    <w:rsid w:val="00AA0272"/>
    <w:rsid w:val="00AB16F3"/>
    <w:rsid w:val="00AE3ED0"/>
    <w:rsid w:val="00B01BF0"/>
    <w:rsid w:val="00B13424"/>
    <w:rsid w:val="00B526C2"/>
    <w:rsid w:val="00B6174E"/>
    <w:rsid w:val="00B7064E"/>
    <w:rsid w:val="00B75497"/>
    <w:rsid w:val="00B96701"/>
    <w:rsid w:val="00BB1720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A01B2"/>
    <w:rsid w:val="00EC2C3B"/>
    <w:rsid w:val="00ED07AA"/>
    <w:rsid w:val="00ED438E"/>
    <w:rsid w:val="00EF7BDD"/>
    <w:rsid w:val="00F03D23"/>
    <w:rsid w:val="00F04195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0D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0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D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0D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0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D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TONKOVIĆ PRIJEVOZ d.o.o. za usluge i trgovinu</izvorni_sadrzaj>
    <derivirana_varijabla naziv="DomainObject.Predmet.ProtustrankaFormated_1">  TONKOVIĆ PRIJEVOZ d.o.o. za usluge i trgovinu</derivirana_varijabla>
  </DomainObject.Predmet.ProtustrankaFormated>
  <DomainObject.Predmet.ProtustrankaFormatedOIB>
    <izvorni_sadrzaj>  TONKOVIĆ PRIJEVOZ d.o.o. za usluge i trgovinu, OIB 21629241988</izvorni_sadrzaj>
    <derivirana_varijabla naziv="DomainObject.Predmet.ProtustrankaFormatedOIB_1">  TONKOVIĆ PRIJEVOZ d.o.o. za usluge i trgovinu, OIB 21629241988</derivirana_varijabla>
  </DomainObject.Predmet.ProtustrankaFormatedOIB>
  <DomainObject.Predmet.ProtustrankaFormatedWithAdress>
    <izvorni_sadrzaj> TONKOVIĆ PRIJEVOZ d.o.o. za usluge i trgovinu, Republike Hrvatske 27, 31222 Bizovac</izvorni_sadrzaj>
    <derivirana_varijabla naziv="DomainObject.Predmet.ProtustrankaFormatedWithAdress_1"> TONKOVIĆ PRIJEVOZ d.o.o. za usluge i trgovinu, Republike Hrvatske 27, 31222 Bizovac</derivirana_varijabla>
  </DomainObject.Predmet.ProtustrankaFormatedWithAdress>
  <DomainObject.Predmet.ProtustrankaFormatedWithAdressOIB>
    <izvorni_sadrzaj> TONKOVIĆ PRIJEVOZ d.o.o. za usluge i trgovinu, OIB 21629241988, Republike Hrvatske 27, 31222 Bizovac</izvorni_sadrzaj>
    <derivirana_varijabla naziv="DomainObject.Predmet.ProtustrankaFormatedWithAdressOIB_1"> TONKOVIĆ PRIJEVOZ d.o.o. za usluge i trgovinu, OIB 21629241988, Republike Hrvatske 27, 31222 Bizovac</derivirana_varijabla>
  </DomainObject.Predmet.ProtustrankaFormatedWithAdressOIB>
  <DomainObject.Predmet.ProtustrankaWithAdress>
    <izvorni_sadrzaj>TONKOVIĆ PRIJEVOZ d.o.o. za usluge i trgovinu Republike Hrvatske 27, 31222 Bizovac</izvorni_sadrzaj>
    <derivirana_varijabla naziv="DomainObject.Predmet.ProtustrankaWithAdress_1">TONKOVIĆ PRIJEVOZ d.o.o. za usluge i trgovinu Republike Hrvatske 27, 31222 Bizovac</derivirana_varijabla>
  </DomainObject.Predmet.ProtustrankaWithAdress>
  <DomainObject.Predmet.ProtustrankaWithAdressOIB>
    <izvorni_sadrzaj>TONKOVIĆ PRIJEVOZ d.o.o. za usluge i trgovinu, OIB 21629241988, Republike Hrvatske 27, 31222 Bizovac</izvorni_sadrzaj>
    <derivirana_varijabla naziv="DomainObject.Predmet.ProtustrankaWithAdressOIB_1">TONKOVIĆ PRIJEVOZ d.o.o. za usluge i trgovinu, OIB 21629241988, Republike Hrvatske 27, 31222 Bizovac</derivirana_varijabla>
  </DomainObject.Predmet.ProtustrankaWithAdressOIB>
  <DomainObject.Predmet.ProtustrankaNazivFormated>
    <izvorni_sadrzaj>TONKOVIĆ PRIJEVOZ d.o.o. za usluge i trgovinu</izvorni_sadrzaj>
    <derivirana_varijabla naziv="DomainObject.Predmet.ProtustrankaNazivFormated_1">TONKOVIĆ PRIJEVOZ d.o.o. za usluge i trgovinu</derivirana_varijabla>
  </DomainObject.Predmet.ProtustrankaNazivFormated>
  <DomainObject.Predmet.ProtustrankaNazivFormatedOIB>
    <izvorni_sadrzaj>TONKOVIĆ PRIJEVOZ d.o.o. za usluge i trgovinu, OIB 21629241988</izvorni_sadrzaj>
    <derivirana_varijabla naziv="DomainObject.Predmet.ProtustrankaNazivFormatedOIB_1">TONKOVIĆ PRIJEVOZ d.o.o. za usluge i trgovinu, OIB 21629241988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TONKOVIĆ PRIJEVOZ d.o.o. za usluge i trgovinu</item>
    </izvorni_sadrzaj>
    <derivirana_varijabla naziv="DomainObject.Predmet.ProtuStrankaListFormated_1">
      <item>TONKOVIĆ PRIJEVOZ d.o.o. za usluge i trgovinu</item>
    </derivirana_varijabla>
  </DomainObject.Predmet.ProtuStrankaListFormated>
  <DomainObject.Predmet.ProtuStrankaListFormatedOIB>
    <izvorni_sadrzaj>
      <item>TONKOVIĆ PRIJEVOZ d.o.o. za usluge i trgovinu, OIB 21629241988</item>
    </izvorni_sadrzaj>
    <derivirana_varijabla naziv="DomainObject.Predmet.ProtuStrankaListFormatedOIB_1">
      <item>TONKOVIĆ PRIJEVOZ d.o.o. za usluge i trgovinu, OIB 21629241988</item>
    </derivirana_varijabla>
  </DomainObject.Predmet.ProtuStrankaListFormatedOIB>
  <DomainObject.Predmet.ProtuStrankaListFormatedWithAdress>
    <izvorni_sadrzaj>
      <item>TONKOVIĆ PRIJEVOZ d.o.o. za usluge i trgovinu, Republike Hrvatske 27, 31222 Bizovac</item>
    </izvorni_sadrzaj>
    <derivirana_varijabla naziv="DomainObject.Predmet.ProtuStrankaListFormatedWithAdress_1">
      <item>TONKOVIĆ PRIJEVOZ d.o.o. za usluge i trgovinu, Republike Hrvatske 27, 31222 Bizovac</item>
    </derivirana_varijabla>
  </DomainObject.Predmet.ProtuStrankaListFormatedWithAdress>
  <DomainObject.Predmet.ProtuStrankaListFormatedWithAdressOIB>
    <izvorni_sadrzaj>
      <item>TONKOVIĆ PRIJEVOZ d.o.o. za usluge i trgovinu, OIB 21629241988, Republike Hrvatske 27, 31222 Bizovac</item>
    </izvorni_sadrzaj>
    <derivirana_varijabla naziv="DomainObject.Predmet.ProtuStrankaListFormatedWithAdressOIB_1">
      <item>TONKOVIĆ PRIJEVOZ d.o.o. za usluge i trgovinu, OIB 21629241988, Republike Hrvatske 27, 31222 Bizovac</item>
    </derivirana_varijabla>
  </DomainObject.Predmet.ProtuStrankaListFormatedWithAdressOIB>
  <DomainObject.Predmet.ProtuStrankaListNazivFormated>
    <izvorni_sadrzaj>
      <item>TONKOVIĆ PRIJEVOZ d.o.o. za usluge i trgovinu</item>
    </izvorni_sadrzaj>
    <derivirana_varijabla naziv="DomainObject.Predmet.ProtuStrankaListNazivFormated_1">
      <item>TONKOVIĆ PRIJEVOZ d.o.o. za usluge i trgovinu</item>
    </derivirana_varijabla>
  </DomainObject.Predmet.ProtuStrankaListNazivFormated>
  <DomainObject.Predmet.ProtuStrankaListNazivFormatedOIB>
    <izvorni_sadrzaj>
      <item>TONKOVIĆ PRIJEVOZ d.o.o. za usluge i trgovinu, OIB 21629241988</item>
    </izvorni_sadrzaj>
    <derivirana_varijabla naziv="DomainObject.Predmet.ProtuStrankaListNazivFormatedOIB_1">
      <item>TONKOVIĆ PRIJEVOZ d.o.o. za usluge i trgovinu, OIB 21629241988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TONKOVIĆ PRIJEVOZ d.o.o. za usluge i trgovinu</izvorni_sadrzaj>
    <derivirana_varijabla naziv="DomainObject.Predmet.ProtustrankaIDrugi_1">TONKOVIĆ PRIJEVOZ d.o.o. za usluge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TONKOVIĆ PRIJEVOZ d.o.o. za usluge i trgovinu, OIB 21629241988, Republike Hrvatske 27, 31222 Bizovac</izvorni_sadrzaj>
    <derivirana_varijabla naziv="DomainObject.Predmet.ProtustrankaIDrugiAdressOIB_1">TONKOVIĆ PRIJEVOZ d.o.o. za usluge i trgovinu, OIB 21629241988, Republike Hrvatske 27,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PRIJEVOZ d.o.o. za usluge i trgovinu</item>
      <item>RH MF POREZNA UPRAVA</item>
    </izvorni_sadrzaj>
    <derivirana_varijabla naziv="DomainObject.Predmet.SudioniciListNaziv_1">
      <item>TONKOVIĆ PRIJEVOZ d.o.o. za usluge i trgovinu</item>
      <item>RH MF POREZNA UPRAVA</item>
    </derivirana_varijabla>
  </DomainObject.Predmet.SudioniciListNaziv>
  <DomainObject.Predmet.SudioniciListAdressOIB>
    <izvorni_sadrzaj>
      <item>TONKOVIĆ PRIJEVOZ d.o.o. za usluge i trgovinu, OIB 21629241988, Republike Hrvatske 27,31222 Bizovac</item>
      <item>RH MF POREZNA UPRAVA, OIB 18683136487</item>
    </izvorni_sadrzaj>
    <derivirana_varijabla naziv="DomainObject.Predmet.SudioniciListAdressOIB_1">
      <item>TONKOVIĆ PRIJEVOZ d.o.o. za usluge i trgovinu, OIB 21629241988, Republike Hrvatske 27,31222 Bizovac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21629241988</item>
      <item>, OIB 18683136487</item>
    </izvorni_sadrzaj>
    <derivirana_varijabla naziv="DomainObject.Predmet.SudioniciListNazivOIB_1">
      <item>, OIB 21629241988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DC5D7-75AC-41AD-9F48-3083D44C3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340</properties:Words>
  <properties:Characters>1736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2018-06-15T06:58:00Z</dcterms:created>
  <dc:creator>mkocijan</dc:creator>
  <cp:lastModifiedBy>Danijela Sekulić</cp:lastModifiedBy>
  <cp:lastPrinted>2018-06-15T06:57:00Z</cp:lastPrinted>
  <dcterms:modified xmlns:xsi="http://www.w3.org/2001/XMLSchema-instance" xsi:type="dcterms:W3CDTF">2018-06-15T06:59:00Z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(ODBLOKIRAN-NA ROČIŠTU.docx)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